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9cb0" w14:paraId="4979cb0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2912B8">
        <w:rPr>
          <w:rFonts w:hAnsi="Times New Roman" w:ascii="Times New Roman"/>
          <w:b/>
          <w:bCs/>
          <w:sz w:val="24"/>
          <w:szCs w:val="24"/>
        </w:rPr>
        <w:t>3547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02291E">
        <w:rPr>
          <w:rFonts w:hAnsi="Times New Roman" w:ascii="Times New Roman"/>
        </w:rPr>
        <w:t>354</w:t>
      </w:r>
      <w:r w:rsidR="002912B8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BD663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2912B8" w:rsidRPr="002912B8">
        <w:rPr>
          <w:rFonts w:hAnsi="Times New Roman" w:ascii="Times New Roman"/>
        </w:rPr>
        <w:t>JADRANSKO KAJAK SPORTSKO RIBOLOVNO DRUŠTVO NA MORU</w:t>
      </w:r>
      <w:r w:rsidR="00755906">
        <w:rPr>
          <w:rFonts w:hAnsi="Times New Roman" w:ascii="Times New Roman"/>
        </w:rPr>
        <w:t xml:space="preserve">, </w:t>
      </w:r>
      <w:r w:rsidR="00755906" w:rsidRPr="0075590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FC4E8D">
        <w:rPr>
          <w:rFonts w:hAnsi="Times New Roman" w:ascii="Times New Roman"/>
        </w:rPr>
        <w:t>Zagreba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2912B8" w:rsidRPr="002912B8">
        <w:rPr>
          <w:rFonts w:hAnsi="Times New Roman" w:ascii="Times New Roman"/>
        </w:rPr>
        <w:t>91771951907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A3D09"/>
    <w:rsid w:val="00CB7AAD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3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D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D0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D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D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3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D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D0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D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D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3547</izvorni_sadrzaj>
    <derivirana_varijabla naziv="DomainObject.Predmet.Broj_1">3547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St-3547/2016</izvorni_sadrzaj>
    <derivirana_varijabla naziv="DomainObject.Predmet.OznakaBroj_1">St-3547/2016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JADRANSKO KAJAK SPORTSKO RIBOLOVNO DRUŠTVO NA MORU</izvorni_sadrzaj>
    <derivirana_varijabla naziv="DomainObject.Predmet.ProtustrankaFormated_1">  JADRANSKO KAJAK SPORTSKO RIBOLOVNO DRUŠTVO NA MORU</derivirana_varijabla>
  </DomainObject.Predmet.ProtustrankaFormated>
  <DomainObject.Predmet.ProtustrankaFormatedOIB>
    <izvorni_sadrzaj>  JADRANSKO KAJAK SPORTSKO RIBOLOVNO DRUŠTVO NA MORU, OIB 91771951907</izvorni_sadrzaj>
    <derivirana_varijabla naziv="DomainObject.Predmet.ProtustrankaFormatedOIB_1">  JADRANSKO KAJAK SPORTSKO RIBOLOVNO DRUŠTVO NA MORU, OIB 91771951907</derivirana_varijabla>
  </DomainObject.Predmet.ProtustrankaFormatedOIB>
  <DomainObject.Predmet.ProtustrankaFormatedWithAdress>
    <izvorni_sadrzaj> JADRANSKO KAJAK SPORTSKO RIBOLOVNO DRUŠTVO NA MORU, Poljana Zvonimira Dražića 1, 10000 Zagreb</izvorni_sadrzaj>
    <derivirana_varijabla naziv="DomainObject.Predmet.ProtustrankaFormatedWithAdress_1"> JADRANSKO KAJAK SPORTSKO RIBOLOVNO DRUŠTVO NA MORU, Poljana Zvonimira Dražića 1, 10000 Zagreb</derivirana_varijabla>
  </DomainObject.Predmet.ProtustrankaFormatedWithAdress>
  <DomainObject.Predmet.ProtustrankaFormatedWithAdressOIB>
    <izvorni_sadrzaj> JADRANSKO KAJAK SPORTSKO RIBOLOVNO DRUŠTVO NA MORU, OIB 91771951907, Poljana Zvonimira Dražića 1, 10000 Zagreb</izvorni_sadrzaj>
    <derivirana_varijabla naziv="DomainObject.Predmet.ProtustrankaFormatedWithAdressOIB_1"> JADRANSKO KAJAK SPORTSKO RIBOLOVNO DRUŠTVO NA MORU, OIB 91771951907, Poljana Zvonimira Dražića 1, 10000 Zagreb</derivirana_varijabla>
  </DomainObject.Predmet.ProtustrankaFormatedWithAdressOIB>
  <DomainObject.Predmet.ProtustrankaWithAdress>
    <izvorni_sadrzaj>JADRANSKO KAJAK SPORTSKO RIBOLOVNO DRUŠTVO NA MORU Poljana Zvonimira Dražića 1, 10000 Zagreb</izvorni_sadrzaj>
    <derivirana_varijabla naziv="DomainObject.Predmet.ProtustrankaWithAdress_1">JADRANSKO KAJAK SPORTSKO RIBOLOVNO DRUŠTVO NA MORU Poljana Zvonimira Dražića 1, 10000 Zagreb</derivirana_varijabla>
  </DomainObject.Predmet.ProtustrankaWithAdress>
  <DomainObject.Predmet.ProtustrankaWithAdressOIB>
    <izvorni_sadrzaj>JADRANSKO KAJAK SPORTSKO RIBOLOVNO DRUŠTVO NA MORU, OIB 91771951907, Poljana Zvonimira Dražića 1, 10000 Zagreb</izvorni_sadrzaj>
    <derivirana_varijabla naziv="DomainObject.Predmet.ProtustrankaWithAdressOIB_1">JADRANSKO KAJAK SPORTSKO RIBOLOVNO DRUŠTVO NA MORU, OIB 91771951907, Poljana Zvonimira Dražića 1, 10000 Zagreb</derivirana_varijabla>
  </DomainObject.Predmet.ProtustrankaWithAdressOIB>
  <DomainObject.Predmet.ProtustrankaNazivFormated>
    <izvorni_sadrzaj>JADRANSKO KAJAK SPORTSKO RIBOLOVNO DRUŠTVO NA MORU</izvorni_sadrzaj>
    <derivirana_varijabla naziv="DomainObject.Predmet.ProtustrankaNazivFormated_1">JADRANSKO KAJAK SPORTSKO RIBOLOVNO DRUŠTVO NA MORU</derivirana_varijabla>
  </DomainObject.Predmet.ProtustrankaNazivFormated>
  <DomainObject.Predmet.ProtustrankaNazivFormatedOIB>
    <izvorni_sadrzaj>JADRANSKO KAJAK SPORTSKO RIBOLOVNO DRUŠTVO NA MORU, OIB 91771951907</izvorni_sadrzaj>
    <derivirana_varijabla naziv="DomainObject.Predmet.ProtustrankaNazivFormatedOIB_1">JADRANSKO KAJAK SPORTSKO RIBOLOVNO DRUŠTVO NA MORU, OIB 91771951907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JADRANSKO KAJAK SPORTSKO RIBOLOVNO DRUŠTVO NA MORU</item>
    </izvorni_sadrzaj>
    <derivirana_varijabla naziv="DomainObject.Predmet.ProtuStrankaListFormated_1">
      <item>JADRANSKO KAJAK SPORTSKO RIBOLOVNO DRUŠTVO NA MORU</item>
    </derivirana_varijabla>
  </DomainObject.Predmet.ProtuStrankaListFormated>
  <DomainObject.Predmet.ProtuStrankaListFormatedOIB>
    <izvorni_sadrzaj>
      <item>JADRANSKO KAJAK SPORTSKO RIBOLOVNO DRUŠTVO NA MORU, OIB 91771951907</item>
    </izvorni_sadrzaj>
    <derivirana_varijabla naziv="DomainObject.Predmet.ProtuStrankaListFormatedOIB_1">
      <item>JADRANSKO KAJAK SPORTSKO RIBOLOVNO DRUŠTVO NA MORU, OIB 91771951907</item>
    </derivirana_varijabla>
  </DomainObject.Predmet.ProtuStrankaListFormatedOIB>
  <DomainObject.Predmet.ProtuStrankaListFormatedWithAdress>
    <izvorni_sadrzaj>
      <item>JADRANSKO KAJAK SPORTSKO RIBOLOVNO DRUŠTVO NA MORU, Poljana Zvonimira Dražića 1, 10000 Zagreb</item>
    </izvorni_sadrzaj>
    <derivirana_varijabla naziv="DomainObject.Predmet.ProtuStrankaListFormatedWithAdress_1">
      <item>JADRANSKO KAJAK SPORTSKO RIBOLOVNO DRUŠTVO NA MORU, Poljana Zvonimira Dražića 1, 10000 Zagreb</item>
    </derivirana_varijabla>
  </DomainObject.Predmet.ProtuStrankaListFormatedWithAdress>
  <DomainObject.Predmet.ProtuStrankaListFormatedWithAdressOIB>
    <izvorni_sadrzaj>
      <item>JADRANSKO KAJAK SPORTSKO RIBOLOVNO DRUŠTVO NA MORU, OIB 91771951907, Poljana Zvonimira Dražića 1, 10000 Zagreb</item>
    </izvorni_sadrzaj>
    <derivirana_varijabla naziv="DomainObject.Predmet.ProtuStrankaListFormatedWithAdressOIB_1">
      <item>JADRANSKO KAJAK SPORTSKO RIBOLOVNO DRUŠTVO NA MORU, OIB 91771951907, Poljana Zvonimira Dražića 1, 10000 Zagreb</item>
    </derivirana_varijabla>
  </DomainObject.Predmet.ProtuStrankaListFormatedWithAdressOIB>
  <DomainObject.Predmet.ProtuStrankaListNazivFormated>
    <izvorni_sadrzaj>
      <item>JADRANSKO KAJAK SPORTSKO RIBOLOVNO DRUŠTVO NA MORU</item>
    </izvorni_sadrzaj>
    <derivirana_varijabla naziv="DomainObject.Predmet.ProtuStrankaListNazivFormated_1">
      <item>JADRANSKO KAJAK SPORTSKO RIBOLOVNO DRUŠTVO NA MORU</item>
    </derivirana_varijabla>
  </DomainObject.Predmet.ProtuStrankaListNazivFormated>
  <DomainObject.Predmet.ProtuStrankaListNazivFormatedOIB>
    <izvorni_sadrzaj>
      <item>JADRANSKO KAJAK SPORTSKO RIBOLOVNO DRUŠTVO NA MORU, OIB 91771951907</item>
    </izvorni_sadrzaj>
    <derivirana_varijabla naziv="DomainObject.Predmet.ProtuStrankaListNazivFormatedOIB_1">
      <item>JADRANSKO KAJAK SPORTSKO RIBOLOVNO DRUŠTVO NA MORU, OIB 91771951907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JADRANSKO KAJAK SPORTSKO RIBOLOVNO DRUŠTVO NA MORU</izvorni_sadrzaj>
    <derivirana_varijabla naziv="DomainObject.Predmet.ProtustrankaIDrugi_1">JADRANSKO KAJAK SPORTSKO RIBOLOVNO DRUŠTVO NA MORU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JADRANSKO KAJAK SPORTSKO RIBOLOVNO DRUŠTVO NA MORU, OIB 91771951907, Poljana Zvonimira Dražića 1, 10000 Zagreb</izvorni_sadrzaj>
    <derivirana_varijabla naziv="DomainObject.Predmet.ProtustrankaIDrugiAdressOIB_1">JADRANSKO KAJAK SPORTSKO RIBOLOVNO DRUŠTVO NA MORU, OIB 91771951907, Poljana Zvonimira Dražića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JADRANSKO KAJAK SPORTSKO RIBOLOVNO DRUŠTVO NA MORU</item>
    </izvorni_sadrzaj>
    <derivirana_varijabla naziv="DomainObject.Predmet.SudioniciListNaziv_1">
      <item>FINA Regionalni centar Zagreb</item>
      <item>JADRANSKO KAJAK SPORTSKO RIBOLOVNO DRUŠTVO NA MORU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JADRANSKO KAJAK SPORTSKO RIBOLOVNO DRUŠTVO NA MORU, OIB 91771951907, Poljana Zvonimira Dražića 1,10000 Zagreb</item>
    </izvorni_sadrzaj>
    <derivirana_varijabla naziv="DomainObject.Predmet.SudioniciListAdressOIB_1">
      <item>FINA Regionalni centar Zagreb, OIB 85821130368, Trg svibanjskih žrtava 1995. br. 1,10000 Zagreb</item>
      <item>JADRANSKO KAJAK SPORTSKO RIBOLOVNO DRUŠTVO NA MORU, OIB 91771951907, Poljana Zvonimira Dražića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91771951907</item>
    </izvorni_sadrzaj>
    <derivirana_varijabla naziv="DomainObject.Predmet.SudioniciListNazivOIB_1">
      <item>, OIB 85821130368</item>
      <item>, OIB 91771951907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797</properties:Characters>
  <properties:Lines>48</properties:Lines>
  <properties:Paragraphs>21</properties:Paragraphs>
  <properties:TotalTime>286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2016-06-08T11:09:00Z</cp:lastPrinted>
  <dcterms:modified xmlns:xsi="http://www.w3.org/2001/XMLSchema-instance" xsi:type="dcterms:W3CDTF">2016-06-08T11:09:00Z</dcterms:modified>
  <cp:revision>140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