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cbc4" w14:paraId="35ccbc4" w:rsidRDefault="00D14D19" w:rsidP="00D14D19" w:rsidR="00D14D1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St-1139/2015-5</w:t>
      </w:r>
    </w:p>
    <w:p w:rsidRDefault="00D14D19" w:rsidP="00D14D19" w:rsidR="00D14D1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14D19" w:rsidP="00D14D19" w:rsidR="00D14D1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14D19" w:rsidP="00D14D19" w:rsidR="00D14D1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14D19" w:rsidP="00D14D19" w:rsidR="00D14D1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jc w:val="both"/>
      </w:pPr>
      <w:r>
        <w:rPr>
          <w:szCs w:val="24"/>
        </w:rPr>
        <w:tab/>
      </w:r>
      <w:r>
        <w:t>Trgovački sud u Varaždinu po sucu toga suda Jasni Lekić, kao stečajnom sucu u predmetu u povodu zahtjeva Financijske agencije Regionalni centar Zagreb, Podružnica Varaždin, Augusta Cesarca 2, Varaždin, za pokretanje skraćenog stečajnog postupka protiv dužnika DOM GRADITELJ d.o.o., OIB: 85543260974, Svet</w:t>
      </w:r>
      <w:r w:rsidR="00190592">
        <w:t xml:space="preserve">og </w:t>
      </w:r>
      <w:r>
        <w:t>Vid</w:t>
      </w:r>
      <w:r w:rsidR="00190592">
        <w:t>a</w:t>
      </w:r>
      <w:r>
        <w:t xml:space="preserve"> 6, </w:t>
      </w:r>
      <w:proofErr w:type="spellStart"/>
      <w:r>
        <w:t>Draganovec</w:t>
      </w:r>
      <w:proofErr w:type="spellEnd"/>
      <w:r>
        <w:t>, Koprivnica, dana 04. ožujka 2016. godine</w:t>
      </w:r>
    </w:p>
    <w:p w:rsidRDefault="00D14D19" w:rsidP="00D14D19" w:rsidR="00D14D19">
      <w:pPr>
        <w:jc w:val="both"/>
      </w:pPr>
    </w:p>
    <w:p w:rsidRDefault="00D14D19" w:rsidP="00D14D19" w:rsidR="00D14D1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DOM GRADITELJ d.o.o., OIB: 85543260974, Svet</w:t>
      </w:r>
      <w:r w:rsidR="00190592">
        <w:t>og</w:t>
      </w:r>
      <w:r>
        <w:t xml:space="preserve"> Vid</w:t>
      </w:r>
      <w:r w:rsidR="00190592">
        <w:t>a</w:t>
      </w:r>
      <w:r>
        <w:t xml:space="preserve"> 6, </w:t>
      </w:r>
      <w:proofErr w:type="spellStart"/>
      <w:r>
        <w:t>Draganovec</w:t>
      </w:r>
      <w:proofErr w:type="spellEnd"/>
      <w:r>
        <w:t>, Koprivnica</w:t>
      </w:r>
      <w:r>
        <w:rPr>
          <w:szCs w:val="24"/>
        </w:rPr>
        <w:t>, s danom 04. ožujka 2016. u 13,00 sati.</w:t>
      </w:r>
    </w:p>
    <w:p w:rsidRDefault="00D14D19" w:rsidP="00D14D19" w:rsidR="00D14D19">
      <w:pPr>
        <w:jc w:val="both"/>
        <w:rPr>
          <w:szCs w:val="24"/>
        </w:rPr>
      </w:pPr>
    </w:p>
    <w:p w:rsidRDefault="00D14D19" w:rsidP="00D14D19" w:rsidR="00D14D1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DOM GRADITELJ d.o.o., OIB: 85543260974, Svet</w:t>
      </w:r>
      <w:r w:rsidR="00190592">
        <w:t>og</w:t>
      </w:r>
      <w:r>
        <w:t xml:space="preserve"> Vid</w:t>
      </w:r>
      <w:r w:rsidR="00190592">
        <w:t>a</w:t>
      </w:r>
      <w:r>
        <w:t xml:space="preserve"> 6, </w:t>
      </w:r>
      <w:proofErr w:type="spellStart"/>
      <w:r>
        <w:t>Draganovec</w:t>
      </w:r>
      <w:proofErr w:type="spellEnd"/>
      <w:r>
        <w:t>, Koprivnica.</w:t>
      </w:r>
    </w:p>
    <w:p w:rsidRDefault="00D14D19" w:rsidP="00D14D19" w:rsidR="00D14D19">
      <w:pPr>
        <w:jc w:val="both"/>
      </w:pPr>
    </w:p>
    <w:p w:rsidRDefault="00D14D19" w:rsidP="00D14D19" w:rsidR="00D14D19">
      <w:pPr>
        <w:jc w:val="both"/>
      </w:pPr>
      <w:r>
        <w:tab/>
        <w:t xml:space="preserve">III Za stečajnog upravitelja imenuje se </w:t>
      </w:r>
      <w:proofErr w:type="spellStart"/>
      <w:r w:rsidR="00190592">
        <w:t>Jelenko</w:t>
      </w:r>
      <w:proofErr w:type="spellEnd"/>
      <w:r w:rsidR="00190592">
        <w:t xml:space="preserve"> </w:t>
      </w:r>
      <w:proofErr w:type="spellStart"/>
      <w:r w:rsidR="00190592">
        <w:t>Lehki</w:t>
      </w:r>
      <w:proofErr w:type="spellEnd"/>
      <w:r w:rsidR="00190592">
        <w:t xml:space="preserve">, Pavla </w:t>
      </w:r>
      <w:proofErr w:type="spellStart"/>
      <w:r w:rsidR="00190592">
        <w:t>Hatza</w:t>
      </w:r>
      <w:proofErr w:type="spellEnd"/>
      <w:r w:rsidR="00190592">
        <w:t xml:space="preserve"> 10, Zagreb, OIB: 96068307857.</w:t>
      </w:r>
      <w:r>
        <w:t xml:space="preserve"> </w:t>
      </w:r>
    </w:p>
    <w:p w:rsidRDefault="00D14D19" w:rsidP="00D14D19" w:rsidR="00D14D19">
      <w:pPr>
        <w:jc w:val="both"/>
        <w:rPr>
          <w:color w:val="FF0000"/>
        </w:rPr>
      </w:pPr>
    </w:p>
    <w:p w:rsidRDefault="00D14D19" w:rsidP="00D14D19" w:rsidR="00D14D1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14D19" w:rsidP="00D14D19" w:rsidR="00D14D19">
      <w:pPr>
        <w:jc w:val="both"/>
        <w:rPr>
          <w:szCs w:val="24"/>
        </w:rPr>
      </w:pPr>
    </w:p>
    <w:p w:rsidRDefault="00D14D19" w:rsidP="00D14D19" w:rsidR="00D14D1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DOM GRADITELJ d.o.o., OIB: 85543260974, Svet</w:t>
      </w:r>
      <w:r w:rsidR="00190592">
        <w:t>og</w:t>
      </w:r>
      <w:r>
        <w:t xml:space="preserve"> Vid</w:t>
      </w:r>
      <w:r w:rsidR="00190592">
        <w:t>a</w:t>
      </w:r>
      <w:r>
        <w:t xml:space="preserve"> 6, </w:t>
      </w:r>
      <w:proofErr w:type="spellStart"/>
      <w:r>
        <w:t>Draganovec</w:t>
      </w:r>
      <w:proofErr w:type="spellEnd"/>
      <w:r>
        <w:t>, Koprivnica</w:t>
      </w:r>
      <w:r>
        <w:rPr>
          <w:szCs w:val="24"/>
        </w:rPr>
        <w:t>, bit će brisan iz sudskog registra.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jc w:val="both"/>
        <w:rPr>
          <w:szCs w:val="24"/>
        </w:rPr>
      </w:pPr>
      <w:r>
        <w:rPr>
          <w:szCs w:val="24"/>
        </w:rPr>
        <w:tab/>
        <w:t xml:space="preserve">Predlagatelj je dana 22.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D14D19" w:rsidP="00D14D19" w:rsidR="00D14D1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14D19" w:rsidP="00D14D19" w:rsidR="00D14D19">
      <w:pPr>
        <w:rPr>
          <w:szCs w:val="24"/>
        </w:rPr>
      </w:pPr>
      <w:r>
        <w:rPr>
          <w:szCs w:val="24"/>
        </w:rPr>
        <w:t xml:space="preserve">     </w:t>
      </w:r>
    </w:p>
    <w:p w:rsidRDefault="00D14D19" w:rsidP="00D14D19" w:rsidR="00D14D1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D14D19" w:rsidP="00D14D19" w:rsidR="00D14D1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Jasna Lekić, v.r.</w:t>
      </w:r>
    </w:p>
    <w:p w:rsidRDefault="00D14D19" w:rsidP="00D14D19" w:rsidR="00D14D1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D14D19" w:rsidP="00D14D19" w:rsidR="00D14D1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14D19" w:rsidP="00D14D19" w:rsidR="00D14D19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D14D19" w:rsidP="00D14D19" w:rsidR="00D14D1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rPr>
          <w:szCs w:val="24"/>
        </w:rPr>
      </w:pPr>
      <w:r>
        <w:rPr>
          <w:szCs w:val="24"/>
        </w:rPr>
        <w:t>DNA:</w:t>
      </w:r>
    </w:p>
    <w:p w:rsidRDefault="00D14D19" w:rsidP="00D14D19" w:rsidR="00D14D1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14D19" w:rsidP="00D14D19" w:rsidR="00D14D1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14D19" w:rsidP="00D14D19" w:rsidR="00D14D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DOM GRADITELJ d.o.o., OIB: 85543260974, Svet</w:t>
      </w:r>
      <w:r w:rsidR="00190592">
        <w:t>og</w:t>
      </w:r>
      <w:r>
        <w:t xml:space="preserve"> Vid</w:t>
      </w:r>
      <w:r w:rsidR="00190592">
        <w:t>a</w:t>
      </w:r>
      <w:r>
        <w:t xml:space="preserve"> 6, </w:t>
      </w:r>
      <w:proofErr w:type="spellStart"/>
      <w:r>
        <w:t>Draganovec</w:t>
      </w:r>
      <w:proofErr w:type="spellEnd"/>
      <w:r>
        <w:t>, Koprivnica</w:t>
      </w:r>
    </w:p>
    <w:p w:rsidRDefault="00D14D19" w:rsidP="00D14D19" w:rsidR="00D14D19">
      <w:pPr>
        <w:numPr>
          <w:ilvl w:val="0"/>
          <w:numId w:val="47"/>
        </w:numPr>
        <w:rPr>
          <w:szCs w:val="24"/>
        </w:rPr>
      </w:pPr>
      <w:r>
        <w:t xml:space="preserve">Direktor dužnika Romano </w:t>
      </w:r>
      <w:proofErr w:type="spellStart"/>
      <w:r>
        <w:t>Rozman</w:t>
      </w:r>
      <w:proofErr w:type="spellEnd"/>
      <w:r>
        <w:t xml:space="preserve">, </w:t>
      </w:r>
      <w:proofErr w:type="spellStart"/>
      <w:r>
        <w:t>Draganovec</w:t>
      </w:r>
      <w:proofErr w:type="spellEnd"/>
      <w:r>
        <w:t>, Svetog Vida 6</w:t>
      </w:r>
    </w:p>
    <w:p w:rsidRDefault="00D14D19" w:rsidP="00D14D19" w:rsidR="00D14D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14D19" w:rsidP="00D14D19" w:rsidR="00D14D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D14D19" w:rsidP="00D14D19" w:rsidR="00D14D1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proofErr w:type="spellStart"/>
      <w:r w:rsidR="00190592">
        <w:t>Jelenko</w:t>
      </w:r>
      <w:proofErr w:type="spellEnd"/>
      <w:r w:rsidR="00190592">
        <w:t xml:space="preserve"> </w:t>
      </w:r>
      <w:proofErr w:type="spellStart"/>
      <w:r w:rsidR="00190592">
        <w:t>Lehki</w:t>
      </w:r>
      <w:proofErr w:type="spellEnd"/>
      <w:r w:rsidR="00190592">
        <w:t xml:space="preserve">, Pavla </w:t>
      </w:r>
      <w:proofErr w:type="spellStart"/>
      <w:r w:rsidR="00190592">
        <w:t>Hatza</w:t>
      </w:r>
      <w:proofErr w:type="spellEnd"/>
      <w:r w:rsidR="00190592">
        <w:t xml:space="preserve"> 10, Zagreb</w:t>
      </w:r>
    </w:p>
    <w:p w:rsidRDefault="00D14D19" w:rsidP="00D14D19" w:rsidR="00D14D1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rPr>
          <w:szCs w:val="24"/>
        </w:rPr>
      </w:pPr>
    </w:p>
    <w:p w:rsidRDefault="00D14D19" w:rsidP="00D14D19" w:rsidR="00D14D19">
      <w:pPr>
        <w:rPr>
          <w:szCs w:val="24"/>
        </w:rPr>
      </w:pPr>
    </w:p>
    <w:p w:rsidRDefault="00D14D19" w:rsidP="00D14D19" w:rsidR="00D14D19"/>
    <w:p w:rsidRDefault="00D14D19" w:rsidP="00D14D19" w:rsidR="00D14D19"/>
    <w:p w:rsidRDefault="00D14D19" w:rsidP="00D14D19" w:rsidR="00D14D19"/>
    <w:p w:rsidRDefault="00D14D19" w:rsidP="00D14D19" w:rsidR="00D14D19"/>
    <w:p w:rsidRDefault="00D14D19" w:rsidP="00D14D19" w:rsidR="00D14D19"/>
    <w:p w:rsidRDefault="00DA0242" w:rsidP="00D14D19" w:rsidR="00DA0242" w:rsidRPr="00D14D19"/>
    <w:sectPr w:rsidSect="00EB0D4C" w:rsidR="00DA0242" w:rsidRPr="00D14D1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592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D19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14D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14D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St-1139/2015-5</izvorni_sadrzaj>
    <derivirana_varijabla naziv="DomainObject.Oznaka_1">St-1139/2015-5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St-1139/2015</izvorni_sadrzaj>
    <derivirana_varijabla naziv="DomainObject.Predmet.OznakaBroj_1">St-1139/2015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GRADITELJ društvo s ograničenom odgovornošću za graditeljstvo i usluge</izvorni_sadrzaj>
    <derivirana_varijabla naziv="DomainObject.Predmet.ProtustrankaFormated_1">  DOM GRADITELJ društvo s ograničenom odgovornošću za graditeljstvo i usluge</derivirana_varijabla>
  </DomainObject.Predmet.ProtustrankaFormated>
  <DomainObject.Predmet.ProtustrankaFormatedOIB>
    <izvorni_sadrzaj>  DOM GRADITELJ društvo s ograničenom odgovornošću za graditeljstvo i usluge, OIB 85543260974</izvorni_sadrzaj>
    <derivirana_varijabla naziv="DomainObject.Predmet.ProtustrankaFormatedOIB_1">  DOM GRADITELJ društvo s ograničenom odgovornošću za graditeljstvo i usluge, OIB 85543260974</derivirana_varijabla>
  </DomainObject.Predmet.ProtustrankaFormatedOIB>
  <DomainObject.Predmet.ProtustrankaFormatedWithAdress>
    <izvorni_sadrzaj> DOM GRADITELJ društvo s ograničenom odgovornošću za graditeljstvo i usluge, Svetog Vida 6, 48000 Draganovec</izvorni_sadrzaj>
    <derivirana_varijabla naziv="DomainObject.Predmet.ProtustrankaFormatedWithAdress_1"> DOM GRADITELJ društvo s ograničenom odgovornošću za graditeljstvo i usluge, Svetog Vida 6, 48000 Draganovec</derivirana_varijabla>
  </DomainObject.Predmet.ProtustrankaFormatedWithAdress>
  <DomainObject.Predmet.ProtustrankaFormatedWithAdressOIB>
    <izvorni_sadrzaj> DOM GRADITELJ društvo s ograničenom odgovornošću za graditeljstvo i usluge, OIB 85543260974, Svetog Vida 6, 48000 Draganovec</izvorni_sadrzaj>
    <derivirana_varijabla naziv="DomainObject.Predmet.ProtustrankaFormatedWithAdressOIB_1"> DOM GRADITELJ društvo s ograničenom odgovornošću za graditeljstvo i usluge, OIB 85543260974, Svetog Vida 6, 48000 Draganovec</derivirana_varijabla>
  </DomainObject.Predmet.ProtustrankaFormatedWithAdressOIB>
  <DomainObject.Predmet.ProtustrankaWithAdress>
    <izvorni_sadrzaj>DOM GRADITELJ društvo s ograničenom odgovornošću za graditeljstvo i usluge Svetog Vida 6, 48000 Draganovec</izvorni_sadrzaj>
    <derivirana_varijabla naziv="DomainObject.Predmet.ProtustrankaWithAdress_1">DOM GRADITELJ društvo s ograničenom odgovornošću za graditeljstvo i usluge Svetog Vida 6, 48000 Draganovec</derivirana_varijabla>
  </DomainObject.Predmet.ProtustrankaWithAdress>
  <DomainObject.Predmet.ProtustrankaWithAdressOIB>
    <izvorni_sadrzaj>DOM GRADITELJ društvo s ograničenom odgovornošću za graditeljstvo i usluge, OIB 85543260974, Svetog Vida 6, 48000 Draganovec</izvorni_sadrzaj>
    <derivirana_varijabla naziv="DomainObject.Predmet.ProtustrankaWithAdressOIB_1">DOM GRADITELJ društvo s ograničenom odgovornošću za graditeljstvo i usluge, OIB 85543260974, Svetog Vida 6, 48000 Draganovec</derivirana_varijabla>
  </DomainObject.Predmet.ProtustrankaWithAdressOIB>
  <DomainObject.Predmet.ProtustrankaNazivFormated>
    <izvorni_sadrzaj>DOM GRADITELJ društvo s ograničenom odgovornošću za graditeljstvo i usluge</izvorni_sadrzaj>
    <derivirana_varijabla naziv="DomainObject.Predmet.ProtustrankaNazivFormated_1">DOM GRADITELJ društvo s ograničenom odgovornošću za graditeljstvo i usluge</derivirana_varijabla>
  </DomainObject.Predmet.ProtustrankaNazivFormated>
  <DomainObject.Predmet.ProtustrankaNazivFormatedOIB>
    <izvorni_sadrzaj>DOM GRADITELJ društvo s ograničenom odgovornošću za graditeljstvo i usluge, OIB 85543260974</izvorni_sadrzaj>
    <derivirana_varijabla naziv="DomainObject.Predmet.ProtustrankaNazivFormatedOIB_1">DOM GRADITELJ društvo s ograničenom odgovornošću za graditeljstvo i usluge, OIB 85543260974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3075669.72</izvorni_sadrzaj>
    <derivirana_varijabla naziv="DomainObject.Predmet.TrenutnaVrijednost_1">3075669.72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GRADITELJ društvo s ograničenom odgovornošću za graditeljstvo i usluge</item>
    </izvorni_sadrzaj>
    <derivirana_varijabla naziv="DomainObject.Predmet.ProtuStrankaListFormated_1">
      <item>DOM GRADITELJ društvo s ograničenom odgovornošću za graditeljstvo i usluge</item>
    </derivirana_varijabla>
  </DomainObject.Predmet.ProtuStrankaListFormated>
  <DomainObject.Predmet.ProtuStrankaListFormatedOIB>
    <izvorni_sadrzaj>
      <item>DOM GRADITELJ društvo s ograničenom odgovornošću za graditeljstvo i usluge, OIB 85543260974</item>
    </izvorni_sadrzaj>
    <derivirana_varijabla naziv="DomainObject.Predmet.ProtuStrankaListFormatedOIB_1">
      <item>DOM GRADITELJ društvo s ograničenom odgovornošću za graditeljstvo i usluge, OIB 85543260974</item>
    </derivirana_varijabla>
  </DomainObject.Predmet.ProtuStrankaListFormatedOIB>
  <DomainObject.Predmet.ProtuStrankaListFormatedWithAdress>
    <izvorni_sadrzaj>
      <item>DOM GRADITELJ društvo s ograničenom odgovornošću za graditeljstvo i usluge, Svetog Vida 6, 48000 Draganovec</item>
    </izvorni_sadrzaj>
    <derivirana_varijabla naziv="DomainObject.Predmet.ProtuStrankaListFormatedWithAdress_1">
      <item>DOM GRADITELJ društvo s ograničenom odgovornošću za graditeljstvo i usluge, Svetog Vida 6, 48000 Draganovec</item>
    </derivirana_varijabla>
  </DomainObject.Predmet.ProtuStrankaListFormatedWithAdress>
  <DomainObject.Predmet.ProtuStrankaListFormatedWithAdressOIB>
    <izvorni_sadrzaj>
      <item>DOM GRADITELJ društvo s ograničenom odgovornošću za graditeljstvo i usluge, OIB 85543260974, Svetog Vida 6, 48000 Draganovec</item>
    </izvorni_sadrzaj>
    <derivirana_varijabla naziv="DomainObject.Predmet.ProtuStrankaListFormatedWithAdressOIB_1">
      <item>DOM GRADITELJ društvo s ograničenom odgovornošću za graditeljstvo i usluge, OIB 85543260974, Svetog Vida 6, 48000 Draganovec</item>
    </derivirana_varijabla>
  </DomainObject.Predmet.ProtuStrankaListFormatedWithAdressOIB>
  <DomainObject.Predmet.ProtuStrankaListNazivFormated>
    <izvorni_sadrzaj>
      <item>DOM GRADITELJ društvo s ograničenom odgovornošću za graditeljstvo i usluge</item>
    </izvorni_sadrzaj>
    <derivirana_varijabla naziv="DomainObject.Predmet.ProtuStrankaListNazivFormated_1">
      <item>DOM GRADITELJ društvo s ograničenom odgovornošću za graditeljstvo i usluge</item>
    </derivirana_varijabla>
  </DomainObject.Predmet.ProtuStrankaListNazivFormated>
  <DomainObject.Predmet.ProtuStrankaListNazivFormatedOIB>
    <izvorni_sadrzaj>
      <item>DOM GRADITELJ društvo s ograničenom odgovornošću za graditeljstvo i usluge, OIB 85543260974</item>
    </izvorni_sadrzaj>
    <derivirana_varijabla naziv="DomainObject.Predmet.ProtuStrankaListNazivFormatedOIB_1">
      <item>DOM GRADITELJ društvo s ograničenom odgovornošću za graditeljstvo i usluge, OIB 85543260974</item>
    </derivirana_varijabla>
  </DomainObject.Predmet.ProtuStrankaListNazivFormatedOIB>
  <DomainObject.Predmet.OstaliListFormated>
    <izvorni_sadrzaj>
      <item>E-oglasna ploča</item>
      <item>Sudski registar, Trgovački sud u Varaždinu</item>
      <item>Romano Rozman</item>
    </izvorni_sadrzaj>
    <derivirana_varijabla naziv="DomainObject.Predmet.OstaliListFormated_1">
      <item>E-oglasna ploča</item>
      <item>Sudski registar, Trgovački sud u Varaždinu</item>
      <item>Romano Rozman</item>
    </derivirana_varijabla>
  </DomainObject.Predmet.OstaliListFormated>
  <DomainObject.Predmet.OstaliListFormatedOIB>
    <izvorni_sadrzaj>
      <item>E-oglasna ploča</item>
      <item>Sudski registar, Trgovački sud u Varaždinu</item>
      <item>Romano Rozman, OIB 36916391486</item>
    </izvorni_sadrzaj>
    <derivirana_varijabla naziv="DomainObject.Predmet.OstaliListFormatedOIB_1">
      <item>E-oglasna ploča</item>
      <item>Sudski registar, Trgovački sud u Varaždinu</item>
      <item>Romano Rozman, OIB 36916391486</item>
    </derivirana_varijabla>
  </DomainObject.Predmet.OstaliListFormatedOIB>
  <DomainObject.Predmet.OstaliListFormatedWithAdress>
    <izvorni_sadrzaj>
      <item>E-oglasna ploča</item>
      <item>Sudski registar, Trgovački sud u Varaždinu</item>
      <item>Romano Rozman, Svetog Vida 6, 48000 Draganovec</item>
    </izvorni_sadrzaj>
    <derivirana_varijabla naziv="DomainObject.Predmet.OstaliListFormatedWithAdress_1">
      <item>E-oglasna ploča</item>
      <item>Sudski registar, Trgovački sud u Varaždinu</item>
      <item>Romano Rozman, Svetog Vida 6, 48000 Draganovec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Romano Rozman, OIB 36916391486, Svetog Vida 6, 48000 Draganovec</item>
    </izvorni_sadrzaj>
    <derivirana_varijabla naziv="DomainObject.Predmet.OstaliListFormatedWithAdressOIB_1">
      <item>E-oglasna ploča</item>
      <item>Sudski registar, Trgovački sud u Varaždinu</item>
      <item>Romano Rozman, OIB 36916391486, Svetog Vida 6, 48000 Draganovec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Romano Rozman</item>
    </izvorni_sadrzaj>
    <derivirana_varijabla naziv="DomainObject.Predmet.OstaliListNazivFormated_1">
      <item>E-oglasna ploča</item>
      <item>Sudski registar, Trgovački sud u Varaždinu</item>
      <item>Romano Rozman</item>
    </derivirana_varijabla>
  </DomainObject.Predmet.OstaliListNazivFormated>
  <DomainObject.Predmet.OstaliListNazivFormatedOIB>
    <izvorni_sadrzaj>
      <item>E-oglasna ploča</item>
      <item>Sudski registar, Trgovački sud u Varaždinu</item>
      <item>Romano Rozman, OIB 36916391486</item>
    </izvorni_sadrzaj>
    <derivirana_varijabla naziv="DomainObject.Predmet.OstaliListNazivFormatedOIB_1">
      <item>E-oglasna ploča</item>
      <item>Sudski registar, Trgovački sud u Varaždinu</item>
      <item>Romano Rozman, OIB 36916391486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St-1139/2015-5</izvorni_sadrzaj>
    <derivirana_varijabla naziv="DomainObject.PoslovniBrojDokumenta_1">St-1139/2015-5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GRADITELJ društvo s ograničenom odgovornošću za graditeljstvo i usluge</izvorni_sadrzaj>
    <derivirana_varijabla naziv="DomainObject.Predmet.ProtustrankaIDrugi_1">DOM GRADITELJ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GRADITELJ društvo s ograničenom odgovornošću za graditeljstvo i usluge, OIB 85543260974, Svetog Vida 6, 48000 Draganovec</izvorni_sadrzaj>
    <derivirana_varijabla naziv="DomainObject.Predmet.ProtustrankaIDrugiAdressOIB_1">DOM GRADITELJ društvo s ograničenom odgovornošću za graditeljstvo i usluge, OIB 85543260974,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GRADITELJ društvo s ograničenom odgovornošću za graditeljstvo i usluge</item>
      <item>E-oglasna ploča</item>
      <item>Sudski registar, Trgovački sud u Varaždinu</item>
      <item>Romano Rozman</item>
    </izvorni_sadrzaj>
    <derivirana_varijabla naziv="DomainObject.Predmet.SudioniciListNaziv_1">
      <item>Financijska agencija</item>
      <item>DOM GRADITELJ društvo s ograničenom odgovornošću za graditeljstvo i usluge</item>
      <item>E-oglasna ploča</item>
      <item>Sudski registar, Trgovački sud u Varaždinu</item>
      <item>Romano Rozman</item>
    </derivirana_varijabla>
  </DomainObject.Predmet.SudioniciListNaziv>
  <DomainObject.Predmet.SudioniciListAdressOIB>
    <izvorni_sadrzaj>
      <item>Financijska agencija, OIB 85821130368, A. Cesarca 2,42000 Varaždin</item>
      <item>DOM GRADITELJ društvo s ograničenom odgovornošću za graditeljstvo i usluge, OIB 85543260974, Svetog Vida 6,48000 Draganovec</item>
      <item>E-oglasna ploča</item>
      <item>Sudski registar, Trgovački sud u Varaždinu</item>
      <item>Romano Rozman, OIB 36916391486, Svetog Vida 6,48000 Draganovec</item>
    </izvorni_sadrzaj>
    <derivirana_varijabla naziv="DomainObject.Predmet.SudioniciListAdressOIB_1">
      <item>Financijska agencija, OIB 85821130368, A. Cesarca 2,42000 Varaždin</item>
      <item>DOM GRADITELJ društvo s ograničenom odgovornošću za graditeljstvo i usluge, OIB 85543260974, Svetog Vida 6,48000 Draganovec</item>
      <item>E-oglasna ploča</item>
      <item>Sudski registar, Trgovački sud u Varaždinu</item>
      <item>Romano Rozman, OIB 36916391486, Svetog Vida 6,48000 Draganovec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24F0E-E9BE-4BD1-B046-F1B7BED7D8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2783</properties:Characters>
  <properties:Lines>91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2016-03-04T07:38:00Z</cp:lastPrinted>
  <dcterms:modified xmlns:xsi="http://www.w3.org/2001/XMLSchema-instance" xsi:type="dcterms:W3CDTF">2016-03-04T07:38:00Z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