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a2d64" w14:paraId="a4a2d64" w:rsidRDefault="00A17B73" w:rsidP="004730BE" w:rsidR="00A17B73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</w:t>
      </w:r>
      <w:r w:rsidR="00B92AB6">
        <w:rPr>
          <w:rFonts w:cs="Times New Roman" w:eastAsia="Times New Roman" w:hAnsi="Times New Roman" w:ascii="Times New Roman"/>
          <w:sz w:val="24"/>
          <w:szCs w:val="24"/>
          <w:lang w:eastAsia="hr-HR"/>
        </w:rPr>
        <w:t>220</w:t>
      </w:r>
      <w:r w:rsidR="00E756DF">
        <w:rPr>
          <w:rFonts w:cs="Times New Roman" w:eastAsia="Times New Roman" w:hAnsi="Times New Roman" w:ascii="Times New Roman"/>
          <w:sz w:val="24"/>
          <w:szCs w:val="24"/>
          <w:lang w:eastAsia="hr-HR"/>
        </w:rPr>
        <w:t>/2016-</w:t>
      </w:r>
      <w:r w:rsidR="00253010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</w:p>
    <w:p w:rsidRDefault="00A17B73" w:rsidP="00A17B73" w:rsidR="00A17B7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1E8D" w:rsidP="00A17B73" w:rsidR="00B01E8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A17B73" w:rsidP="00A17B73" w:rsidR="00A17B73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A17B73" w:rsidP="00A17B73" w:rsidR="00A17B73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A17B73" w:rsidP="00A17B73" w:rsidR="00A17B73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17B73" w:rsidP="00A17B73" w:rsidR="00A17B73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A17B73" w:rsidP="00A17B73" w:rsidR="00A17B73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>po sutkinji Tini Grgas,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Zadar od </w:t>
      </w:r>
      <w:r w:rsidR="00B92AB6">
        <w:rPr>
          <w:szCs w:val="24"/>
        </w:rPr>
        <w:t>15. veljače</w:t>
      </w:r>
      <w:r>
        <w:rPr>
          <w:szCs w:val="24"/>
        </w:rPr>
        <w:t xml:space="preserve"> 2016. za provedbu skraćenog stečajnoga postupka nad dužnikom </w:t>
      </w:r>
      <w:r w:rsidR="00B92AB6">
        <w:t xml:space="preserve">ZVIZDA MORA </w:t>
      </w:r>
      <w:r w:rsidR="00745B7D">
        <w:t>d.o.o.</w:t>
      </w:r>
      <w:r>
        <w:t xml:space="preserve">, sa sjedištem u </w:t>
      </w:r>
      <w:r w:rsidR="008B4558">
        <w:t>Zadru</w:t>
      </w:r>
      <w:r w:rsidR="00253010">
        <w:t xml:space="preserve">, </w:t>
      </w:r>
      <w:r w:rsidR="00B92AB6">
        <w:t>Šime Ljubičića 8</w:t>
      </w:r>
      <w:r>
        <w:t xml:space="preserve">, OIB: </w:t>
      </w:r>
      <w:r w:rsidR="00B92AB6">
        <w:t>67695970516</w:t>
      </w:r>
      <w:r w:rsidR="00253010">
        <w:rPr>
          <w:szCs w:val="24"/>
        </w:rPr>
        <w:t>, 3</w:t>
      </w:r>
      <w:r>
        <w:rPr>
          <w:szCs w:val="24"/>
        </w:rPr>
        <w:t xml:space="preserve">. veljače 2017.  </w:t>
      </w:r>
    </w:p>
    <w:p w:rsidRDefault="00A17B73" w:rsidP="00A17B73" w:rsidR="00A17B73">
      <w:pPr>
        <w:pStyle w:val="Tijeloteksta"/>
        <w:rPr>
          <w:szCs w:val="24"/>
        </w:rPr>
      </w:pPr>
    </w:p>
    <w:p w:rsidRDefault="00A17B73" w:rsidP="00A17B73" w:rsidR="00A17B73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Predmetni podaci su potrebni radi donošenja odluke o otvaranju stečajnoga postupka nad dužnikom stoga, a budući je stečajni postupak hitne naravi, pozivate se žurno dostaviti iste. </w:t>
      </w:r>
    </w:p>
    <w:p w:rsidRDefault="00A17B73" w:rsidP="00A17B73" w:rsidR="00A17B7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253010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2017. </w:t>
      </w:r>
    </w:p>
    <w:p w:rsidRDefault="00A17B73" w:rsidP="00A17B73" w:rsidR="00A17B73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A17B73" w:rsidP="00A17B73" w:rsidR="00A17B73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A17B73" w:rsidP="00A17B73" w:rsidR="00A17B73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17B73" w:rsidP="00A17B73" w:rsidR="00A17B73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A17B73" w:rsidP="00A17B73" w:rsidR="00A17B73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A17B73" w:rsidP="00A17B73" w:rsidR="00750908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Zadar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745B7D" w:rsidR="00750908" w:rsidRPr="00A17B73">
      <w:headerReference w:type="default" r:id="rId9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5DB" w:rsidR="00F975DB">
      <w:pPr>
        <w:spacing w:lineRule="auto" w:line="240" w:after="0"/>
      </w:pPr>
      <w:r>
        <w:separator/>
      </w:r>
    </w:p>
  </w:endnote>
  <w:endnote w:id="0" w:type="continuationSeparator">
    <w:p w:rsidRDefault="00F975DB" w:rsidR="00F975D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5DB" w:rsidR="00F975DB">
      <w:pPr>
        <w:spacing w:lineRule="auto" w:line="240" w:after="0"/>
      </w:pPr>
      <w:r>
        <w:separator/>
      </w:r>
    </w:p>
  </w:footnote>
  <w:footnote w:id="0" w:type="continuationSeparator">
    <w:p w:rsidRDefault="00F975DB" w:rsidR="00F975D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75DB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B73"/>
    <w:rsid w:val="000203A0"/>
    <w:rsid w:val="00046EAE"/>
    <w:rsid w:val="00050C36"/>
    <w:rsid w:val="00053ED4"/>
    <w:rsid w:val="000F5206"/>
    <w:rsid w:val="00253010"/>
    <w:rsid w:val="00312DAB"/>
    <w:rsid w:val="00355A1F"/>
    <w:rsid w:val="003A4FE3"/>
    <w:rsid w:val="004730BE"/>
    <w:rsid w:val="00544E52"/>
    <w:rsid w:val="00581576"/>
    <w:rsid w:val="006F07D5"/>
    <w:rsid w:val="007211F5"/>
    <w:rsid w:val="00745B7D"/>
    <w:rsid w:val="00750908"/>
    <w:rsid w:val="00766E2E"/>
    <w:rsid w:val="00767251"/>
    <w:rsid w:val="007C3AE1"/>
    <w:rsid w:val="007C4748"/>
    <w:rsid w:val="008B4558"/>
    <w:rsid w:val="008B5820"/>
    <w:rsid w:val="008C0EC0"/>
    <w:rsid w:val="009166C8"/>
    <w:rsid w:val="0099290D"/>
    <w:rsid w:val="00A17B73"/>
    <w:rsid w:val="00A34F71"/>
    <w:rsid w:val="00A530A9"/>
    <w:rsid w:val="00A56A7E"/>
    <w:rsid w:val="00B01E8D"/>
    <w:rsid w:val="00B92AB6"/>
    <w:rsid w:val="00B96ABA"/>
    <w:rsid w:val="00BE7F66"/>
    <w:rsid w:val="00C31A22"/>
    <w:rsid w:val="00C41BB3"/>
    <w:rsid w:val="00CF77DF"/>
    <w:rsid w:val="00D365A6"/>
    <w:rsid w:val="00DA502A"/>
    <w:rsid w:val="00E1237E"/>
    <w:rsid w:val="00E14407"/>
    <w:rsid w:val="00E756DF"/>
    <w:rsid w:val="00F06223"/>
    <w:rsid w:val="00F74B52"/>
    <w:rsid w:val="00F951BC"/>
    <w:rsid w:val="00F9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7B7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17B73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17B73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A17B73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A17B73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7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7F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F6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E7F6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E7F6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E7F6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7B7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17B73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A17B73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A17B73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17B73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7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7F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F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E7F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E7F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E7F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St-220/2016</izvorni_sadrzaj>
    <derivirana_varijabla naziv="DomainObject.Predmet.OznakaBroj_1">St-220/2016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ZVIZDA MORA društvo s ograničenom odgovornošću za proizvodnju i usluge</izvorni_sadrzaj>
    <derivirana_varijabla naziv="DomainObject.Predmet.ProtustrankaFormated_1">  ZVIZDA MORA društvo s ograničenom odgovornošću za proizvodnju i usluge</derivirana_varijabla>
  </DomainObject.Predmet.ProtustrankaFormated>
  <DomainObject.Predmet.ProtustrankaFormatedOIB>
    <izvorni_sadrzaj>  ZVIZDA MORA društvo s ograničenom odgovornošću za proizvodnju i usluge, OIB 67695970516</izvorni_sadrzaj>
    <derivirana_varijabla naziv="DomainObject.Predmet.ProtustrankaFormatedOIB_1">  ZVIZDA MORA društvo s ograničenom odgovornošću za proizvodnju i usluge, OIB 67695970516</derivirana_varijabla>
  </DomainObject.Predmet.ProtustrankaFormatedOIB>
  <DomainObject.Predmet.ProtustrankaFormatedWithAdress>
    <izvorni_sadrzaj> ZVIZDA MORA društvo s ograničenom odgovornošću za proizvodnju i usluge, Šime Ljubića 8, 23000 Zadar</izvorni_sadrzaj>
    <derivirana_varijabla naziv="DomainObject.Predmet.ProtustrankaFormatedWithAdress_1"> ZVIZDA MORA društvo s ograničenom odgovornošću za proizvodnju i usluge, Šime Ljubića 8, 23000 Zadar</derivirana_varijabla>
  </DomainObject.Predmet.ProtustrankaFormatedWithAdress>
  <DomainObject.Predmet.ProtustrankaFormatedWithAdressOIB>
    <izvorni_sadrzaj> ZVIZDA MORA društvo s ograničenom odgovornošću za proizvodnju i usluge, OIB 67695970516, Šime Ljubića 8, 23000 Zadar</izvorni_sadrzaj>
    <derivirana_varijabla naziv="DomainObject.Predmet.ProtustrankaFormatedWithAdressOIB_1"> ZVIZDA MORA društvo s ograničenom odgovornošću za proizvodnju i usluge, OIB 67695970516, Šime Ljubića 8, 23000 Zadar</derivirana_varijabla>
  </DomainObject.Predmet.ProtustrankaFormatedWithAdressOIB>
  <DomainObject.Predmet.ProtustrankaWithAdress>
    <izvorni_sadrzaj>ZVIZDA MORA društvo s ograničenom odgovornošću za proizvodnju i usluge Šime Ljubića 8, 23000 Zadar</izvorni_sadrzaj>
    <derivirana_varijabla naziv="DomainObject.Predmet.ProtustrankaWithAdress_1">ZVIZDA MORA društvo s ograničenom odgovornošću za proizvodnju i usluge Šime Ljubića 8, 23000 Zadar</derivirana_varijabla>
  </DomainObject.Predmet.ProtustrankaWithAdress>
  <DomainObject.Predmet.ProtustrankaWithAdressOIB>
    <izvorni_sadrzaj>ZVIZDA MORA društvo s ograničenom odgovornošću za proizvodnju i usluge, OIB 67695970516, Šime Ljubića 8, 23000 Zadar</izvorni_sadrzaj>
    <derivirana_varijabla naziv="DomainObject.Predmet.ProtustrankaWithAdressOIB_1">ZVIZDA MORA društvo s ograničenom odgovornošću za proizvodnju i usluge, OIB 67695970516, Šime Ljubića 8, 23000 Zadar</derivirana_varijabla>
  </DomainObject.Predmet.ProtustrankaWithAdressOIB>
  <DomainObject.Predmet.ProtustrankaNazivFormated>
    <izvorni_sadrzaj>ZVIZDA MORA društvo s ograničenom odgovornošću za proizvodnju i usluge</izvorni_sadrzaj>
    <derivirana_varijabla naziv="DomainObject.Predmet.ProtustrankaNazivFormated_1">ZVIZDA MORA društvo s ograničenom odgovornošću za proizvodnju i usluge</derivirana_varijabla>
  </DomainObject.Predmet.ProtustrankaNazivFormated>
  <DomainObject.Predmet.ProtustrankaNazivFormatedOIB>
    <izvorni_sadrzaj>ZVIZDA MORA društvo s ograničenom odgovornošću za proizvodnju i usluge, OIB 67695970516</izvorni_sadrzaj>
    <derivirana_varijabla naziv="DomainObject.Predmet.ProtustrankaNazivFormatedOIB_1">ZVIZDA MORA društvo s ograničenom odgovornošću za proizvodnju i usluge, OIB 67695970516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3190.84</izvorni_sadrzaj>
    <derivirana_varijabla naziv="DomainObject.Predmet.TrenutnaVrijednost_1">3190.84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ZVIZDA MORA društvo s ograničenom odgovornošću za proizvodnju i usluge</item>
    </izvorni_sadrzaj>
    <derivirana_varijabla naziv="DomainObject.Predmet.ProtuStrankaListFormated_1">
      <item>ZVIZDA MORA društvo s ograničenom odgovornošću za proizvodnju i usluge</item>
    </derivirana_varijabla>
  </DomainObject.Predmet.ProtuStrankaListFormated>
  <DomainObject.Predmet.ProtuStrankaListFormatedOIB>
    <izvorni_sadrzaj>
      <item>ZVIZDA MORA društvo s ograničenom odgovornošću za proizvodnju i usluge, OIB 67695970516</item>
    </izvorni_sadrzaj>
    <derivirana_varijabla naziv="DomainObject.Predmet.ProtuStrankaListFormatedOIB_1">
      <item>ZVIZDA MORA društvo s ograničenom odgovornošću za proizvodnju i usluge, OIB 67695970516</item>
    </derivirana_varijabla>
  </DomainObject.Predmet.ProtuStrankaListFormatedOIB>
  <DomainObject.Predmet.ProtuStrankaListFormatedWithAdress>
    <izvorni_sadrzaj>
      <item>ZVIZDA MORA društvo s ograničenom odgovornošću za proizvodnju i usluge, Šime Ljubića 8, 23000 Zadar</item>
    </izvorni_sadrzaj>
    <derivirana_varijabla naziv="DomainObject.Predmet.ProtuStrankaListFormatedWithAdress_1">
      <item>ZVIZDA MORA društvo s ograničenom odgovornošću za proizvodnju i usluge, Šime Ljubića 8, 23000 Zadar</item>
    </derivirana_varijabla>
  </DomainObject.Predmet.ProtuStrankaListFormatedWithAdress>
  <DomainObject.Predmet.ProtuStrankaListFormatedWithAdressOIB>
    <izvorni_sadrzaj>
      <item>ZVIZDA MORA društvo s ograničenom odgovornošću za proizvodnju i usluge, OIB 67695970516, Šime Ljubića 8, 23000 Zadar</item>
    </izvorni_sadrzaj>
    <derivirana_varijabla naziv="DomainObject.Predmet.ProtuStrankaListFormatedWithAdressOIB_1">
      <item>ZVIZDA MORA društvo s ograničenom odgovornošću za proizvodnju i usluge, OIB 67695970516, Šime Ljubića 8, 23000 Zadar</item>
    </derivirana_varijabla>
  </DomainObject.Predmet.ProtuStrankaListFormatedWithAdressOIB>
  <DomainObject.Predmet.ProtuStrankaListNazivFormated>
    <izvorni_sadrzaj>
      <item>ZVIZDA MORA društvo s ograničenom odgovornošću za proizvodnju i usluge</item>
    </izvorni_sadrzaj>
    <derivirana_varijabla naziv="DomainObject.Predmet.ProtuStrankaListNazivFormated_1">
      <item>ZVIZDA MORA društvo s ograničenom odgovornošću za proizvodnju i usluge</item>
    </derivirana_varijabla>
  </DomainObject.Predmet.ProtuStrankaListNazivFormated>
  <DomainObject.Predmet.ProtuStrankaListNazivFormatedOIB>
    <izvorni_sadrzaj>
      <item>ZVIZDA MORA društvo s ograničenom odgovornošću za proizvodnju i usluge, OIB 67695970516</item>
    </izvorni_sadrzaj>
    <derivirana_varijabla naziv="DomainObject.Predmet.ProtuStrankaListNazivFormatedOIB_1">
      <item>ZVIZDA MORA društvo s ograničenom odgovornošću za proizvodnju i usluge, OIB 67695970516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ZVIZDA MORA društvo s ograničenom odgovornošću za proizvodnju i usluge</izvorni_sadrzaj>
    <derivirana_varijabla naziv="DomainObject.Predmet.ProtustrankaIDrugi_1">ZVIZDA MORA društvo s ograničenom odgovornošću za proizvodnju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ZVIZDA MORA društvo s ograničenom odgovornošću za proizvodnju i usluge, OIB 67695970516, Šime Ljubića 8, 23000 Zadar</izvorni_sadrzaj>
    <derivirana_varijabla naziv="DomainObject.Predmet.ProtustrankaIDrugiAdressOIB_1">ZVIZDA MORA društvo s ograničenom odgovornošću za proizvodnju i usluge, OIB 67695970516, Šime Ljubića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ZVIZDA MORA društvo s ograničenom odgovornošću za proizvodnju i usluge</item>
    </izvorni_sadrzaj>
    <derivirana_varijabla naziv="DomainObject.Predmet.SudioniciListNaziv_1">
      <item>Financijska agencija</item>
      <item>ZVIZDA MORA društvo s ograničenom odgovornošću za proizvodnju i usluge</item>
    </derivirana_varijabla>
  </DomainObject.Predmet.SudioniciListNaziv>
  <DomainObject.Predmet.SudioniciListAdressOIB>
    <izvorni_sadrzaj>
      <item>Financijska agencija, OIB 85821130368, Ivana Danila 4,23000 Zadar</item>
      <item>ZVIZDA MORA društvo s ograničenom odgovornošću za proizvodnju i usluge, OIB 67695970516, Šime Ljubića 8,23000 Zadar</item>
    </izvorni_sadrzaj>
    <derivirana_varijabla naziv="DomainObject.Predmet.SudioniciListAdressOIB_1">
      <item>Financijska agencija, OIB 85821130368, Ivana Danila 4,23000 Zadar</item>
      <item>ZVIZDA MORA društvo s ograničenom odgovornošću za proizvodnju i usluge, OIB 67695970516, Šime Ljubića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67695970516</item>
    </izvorni_sadrzaj>
    <derivirana_varijabla naziv="DomainObject.Predmet.SudioniciListNazivOIB_1">
      <item>, OIB 85821130368</item>
      <item>, OIB 67695970516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1167</properties:Characters>
  <properties:Lines>47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2017-02-03T08:34:00Z</dcterms:created>
  <dc:creator>Nena Mužanović</dc:creator>
  <cp:lastModifiedBy>Nena Mužanović</cp:lastModifiedBy>
  <cp:lastPrinted>2017-02-03T08:32:00Z</cp:lastPrinted>
  <dcterms:modified xmlns:xsi="http://www.w3.org/2001/XMLSchema-instance" xsi:type="dcterms:W3CDTF">2017-02-03T09:00:00Z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