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3352" w14:paraId="fc93352" w:rsidRDefault="00DC2057" w:rsidP="00CA3336" w:rsidR="00D4027A" w:rsidRPr="00CA3336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  <w:t xml:space="preserve">             </w:t>
      </w:r>
      <w:r w:rsidR="00AD49ED">
        <w:rPr>
          <w:noProof/>
          <w:lang w:eastAsia="hr-HR" w:val="hr-HR"/>
        </w:rPr>
        <w:t xml:space="preserve">  </w:t>
      </w:r>
      <w:r w:rsidR="00222CAC" w:rsidRPr="00CA3336">
        <w:rPr>
          <w:b/>
          <w:lang w:val="hr-HR"/>
        </w:rPr>
        <w:t>Posl. br.</w:t>
      </w:r>
      <w:r w:rsidR="00D4027A" w:rsidRPr="00CA3336">
        <w:rPr>
          <w:b/>
          <w:lang w:val="hr-HR"/>
        </w:rPr>
        <w:t xml:space="preserve"> 12. St</w:t>
      </w:r>
      <w:r w:rsidR="009D3C21" w:rsidRPr="00CA3336">
        <w:rPr>
          <w:b/>
          <w:lang w:val="hr-HR"/>
        </w:rPr>
        <w:t>-</w:t>
      </w:r>
      <w:r w:rsidR="00AD49ED">
        <w:rPr>
          <w:b/>
          <w:lang w:val="hr-HR"/>
        </w:rPr>
        <w:t>456/2016</w:t>
      </w:r>
    </w:p>
    <w:p w:rsidRDefault="00B46B1F" w:rsidP="00B46B1F" w:rsidR="00B46B1F" w:rsidRPr="009A3C2F">
      <w:pPr>
        <w:rPr>
          <w:sz w:val="4"/>
          <w:szCs w:val="4"/>
          <w:lang w:eastAsia="hr-HR" w:val="hr-HR"/>
        </w:rPr>
      </w:pPr>
    </w:p>
    <w:p w:rsidRDefault="00D4027A" w:rsidP="00D4027A" w:rsidR="00D4027A" w:rsidRPr="00CA3336">
      <w:pPr>
        <w:pStyle w:val="Naslov1"/>
        <w:jc w:val="both"/>
      </w:pPr>
      <w:r w:rsidRPr="00CA3336">
        <w:t>REPUBLIKA HRVATSKA</w:t>
      </w: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b/>
          <w:lang w:val="hr-HR"/>
        </w:rPr>
        <w:t xml:space="preserve">TRGOVAČKI SUD U SPLITU </w:t>
      </w:r>
      <w:r w:rsidRPr="00CA3336">
        <w:rPr>
          <w:lang w:val="hr-HR"/>
        </w:rPr>
        <w:t xml:space="preserve">            </w:t>
      </w:r>
      <w:r w:rsidRPr="00CA3336">
        <w:rPr>
          <w:lang w:val="hr-HR"/>
        </w:rPr>
        <w:tab/>
      </w:r>
      <w:r w:rsidRPr="00CA3336">
        <w:rPr>
          <w:lang w:val="hr-HR"/>
        </w:rPr>
        <w:tab/>
      </w:r>
      <w:r w:rsidRPr="00CA3336">
        <w:rPr>
          <w:lang w:val="hr-HR"/>
        </w:rPr>
        <w:tab/>
        <w:t xml:space="preserve">      </w:t>
      </w:r>
    </w:p>
    <w:p w:rsidRDefault="009A7AD1" w:rsidP="00D4027A" w:rsidR="00D4027A" w:rsidRPr="00CA3336">
      <w:pPr>
        <w:rPr>
          <w:b/>
          <w:lang w:val="hr-HR"/>
        </w:rPr>
      </w:pPr>
      <w:r w:rsidRPr="00CA3336">
        <w:rPr>
          <w:b/>
          <w:lang w:val="hr-HR"/>
        </w:rPr>
        <w:t>Split, Sukoišanska br. 6</w:t>
      </w:r>
    </w:p>
    <w:p w:rsidRDefault="00D4027A" w:rsidP="00D4027A" w:rsidR="00D4027A" w:rsidRPr="009A3C2F">
      <w:pPr>
        <w:rPr>
          <w:sz w:val="20"/>
          <w:szCs w:val="20"/>
          <w:lang w:val="hr-HR"/>
        </w:rPr>
      </w:pPr>
    </w:p>
    <w:p w:rsidRDefault="00C450CF" w:rsidP="00C450CF" w:rsidR="00C450CF" w:rsidRPr="00CA3336">
      <w:pPr>
        <w:pStyle w:val="Naslov1"/>
      </w:pPr>
      <w:r w:rsidRPr="00CA3336">
        <w:t>R E P U B L I K A   H R V A T S K A</w:t>
      </w:r>
    </w:p>
    <w:p w:rsidRDefault="00C450CF" w:rsidP="00C450CF" w:rsidR="00C450CF" w:rsidRPr="00CA3336">
      <w:pPr>
        <w:rPr>
          <w:lang w:eastAsia="hr-HR" w:val="hr-HR"/>
        </w:rPr>
      </w:pPr>
    </w:p>
    <w:p w:rsidRDefault="00B556BD" w:rsidP="00D4027A" w:rsidR="00D4027A" w:rsidRPr="00CA3336">
      <w:pPr>
        <w:pStyle w:val="Naslov2"/>
        <w:rPr>
          <w:b/>
          <w:bCs/>
          <w:szCs w:val="24"/>
        </w:rPr>
      </w:pPr>
      <w:r w:rsidRPr="00CA3336">
        <w:rPr>
          <w:b/>
          <w:bCs/>
          <w:szCs w:val="24"/>
        </w:rPr>
        <w:t>R J E Š E N</w:t>
      </w:r>
      <w:r w:rsidR="00C450CF" w:rsidRPr="00CA3336">
        <w:rPr>
          <w:b/>
          <w:bCs/>
          <w:szCs w:val="24"/>
        </w:rPr>
        <w:t xml:space="preserve"> </w:t>
      </w:r>
      <w:r w:rsidRPr="00CA3336">
        <w:rPr>
          <w:b/>
          <w:bCs/>
          <w:szCs w:val="24"/>
        </w:rPr>
        <w:t xml:space="preserve">J E </w:t>
      </w:r>
    </w:p>
    <w:p w:rsidRDefault="00D4027A" w:rsidP="00D4027A" w:rsidR="00D4027A" w:rsidRPr="009A3C2F">
      <w:pPr>
        <w:rPr>
          <w:sz w:val="20"/>
          <w:szCs w:val="20"/>
          <w:lang w:val="hr-HR"/>
        </w:rPr>
      </w:pPr>
    </w:p>
    <w:p w:rsidRDefault="00B556BD" w:rsidP="00536255" w:rsidR="00536255" w:rsidRPr="00CA3336">
      <w:pPr>
        <w:pStyle w:val="Tijeloteksta"/>
        <w:rPr>
          <w:szCs w:val="24"/>
          <w:lang w:val="hr-HR"/>
        </w:rPr>
      </w:pPr>
      <w:r w:rsidRPr="00CA3336">
        <w:rPr>
          <w:szCs w:val="24"/>
          <w:lang w:val="hr-HR"/>
        </w:rPr>
        <w:tab/>
      </w:r>
      <w:r w:rsidR="00536255" w:rsidRPr="00CA3336">
        <w:rPr>
          <w:szCs w:val="24"/>
          <w:lang w:val="hr-HR"/>
        </w:rPr>
        <w:t xml:space="preserve">Trgovački sud u Splitu, po sucu </w:t>
      </w:r>
      <w:r w:rsidR="00CA3336">
        <w:rPr>
          <w:szCs w:val="24"/>
          <w:lang w:val="hr-HR"/>
        </w:rPr>
        <w:t>t</w:t>
      </w:r>
      <w:r w:rsidR="00536255" w:rsidRPr="00CA3336">
        <w:rPr>
          <w:szCs w:val="24"/>
          <w:lang w:val="hr-HR"/>
        </w:rPr>
        <w:t xml:space="preserve">og suda Pašku Bačiću, kao stečajnom sucu, u stečajnom </w:t>
      </w:r>
      <w:r w:rsidR="00C450CF" w:rsidRPr="00CA3336">
        <w:rPr>
          <w:szCs w:val="24"/>
          <w:lang w:val="hr-HR"/>
        </w:rPr>
        <w:t>postupku</w:t>
      </w:r>
      <w:r w:rsidR="00536255" w:rsidRPr="00CA3336">
        <w:rPr>
          <w:szCs w:val="24"/>
          <w:lang w:val="hr-HR"/>
        </w:rPr>
        <w:t xml:space="preserve"> povodom prijedloga predlagatelja </w:t>
      </w:r>
      <w:r w:rsidR="00CA3336" w:rsidRPr="00CA3336">
        <w:rPr>
          <w:szCs w:val="24"/>
          <w:lang w:val="hr-HR"/>
        </w:rPr>
        <w:t>FINANCIJSKE AGENCIJE, Regionalni centar Split, Mažuranićevo šetalište 24b</w:t>
      </w:r>
      <w:r w:rsidR="00CA3336" w:rsidRPr="00CA3336">
        <w:rPr>
          <w:lang w:val="hr-HR"/>
        </w:rPr>
        <w:t>, OIB: 85821130368</w:t>
      </w:r>
      <w:r w:rsidR="00536255" w:rsidRPr="00CA3336">
        <w:rPr>
          <w:szCs w:val="24"/>
          <w:lang w:val="hr-HR"/>
        </w:rPr>
        <w:t xml:space="preserve">, za otvaranje stečajnog postupka nad dužnikom </w:t>
      </w:r>
      <w:r w:rsidR="001374F7">
        <w:t>SPECTATOR d.o.o. Split, Poljana Tina Ujevića 3/3, OIB: 16231268476</w:t>
      </w:r>
      <w:r w:rsidR="00536255" w:rsidRPr="00CA3336">
        <w:rPr>
          <w:szCs w:val="24"/>
          <w:lang w:val="hr-HR"/>
        </w:rPr>
        <w:t xml:space="preserve">, dana </w:t>
      </w:r>
      <w:r w:rsidR="001374F7">
        <w:rPr>
          <w:szCs w:val="24"/>
          <w:lang w:val="hr-HR"/>
        </w:rPr>
        <w:t>10</w:t>
      </w:r>
      <w:r w:rsidR="00CA3336">
        <w:rPr>
          <w:szCs w:val="24"/>
          <w:lang w:val="hr-HR"/>
        </w:rPr>
        <w:t xml:space="preserve">. </w:t>
      </w:r>
      <w:r w:rsidR="00AD49ED">
        <w:rPr>
          <w:szCs w:val="24"/>
          <w:lang w:val="hr-HR"/>
        </w:rPr>
        <w:t>ožujka 2017</w:t>
      </w:r>
      <w:r w:rsidR="00536255" w:rsidRPr="00CA3336">
        <w:rPr>
          <w:szCs w:val="24"/>
          <w:lang w:val="hr-HR"/>
        </w:rPr>
        <w:t>. godine</w:t>
      </w:r>
    </w:p>
    <w:p w:rsidRDefault="00CB613F" w:rsidP="008A1AC7" w:rsidR="00CB613F" w:rsidRPr="00623228">
      <w:pPr>
        <w:pStyle w:val="Tijeloteksta"/>
        <w:rPr>
          <w:sz w:val="20"/>
          <w:lang w:val="hr-HR"/>
        </w:rPr>
      </w:pPr>
    </w:p>
    <w:p w:rsidRDefault="00EF6C92" w:rsidP="00D4027A" w:rsidR="00EF6C92" w:rsidRPr="009A3C2F">
      <w:pPr>
        <w:rPr>
          <w:sz w:val="16"/>
          <w:szCs w:val="16"/>
          <w:lang w:val="hr-HR"/>
        </w:rPr>
      </w:pPr>
    </w:p>
    <w:p w:rsidRDefault="00B556BD" w:rsidP="00D4027A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</w:t>
      </w:r>
      <w:r w:rsidR="00D4027A" w:rsidRPr="00CA3336">
        <w:rPr>
          <w:lang w:val="hr-HR"/>
        </w:rPr>
        <w:t xml:space="preserve">j e                                               </w:t>
      </w:r>
    </w:p>
    <w:p w:rsidRDefault="00D4027A" w:rsidP="00D4027A" w:rsidR="00D4027A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pStyle w:val="Naslov3"/>
        <w:ind w:firstLine="12" w:left="708"/>
        <w:rPr>
          <w:b w:val="false"/>
          <w:szCs w:val="24"/>
        </w:rPr>
      </w:pPr>
      <w:r w:rsidRPr="00CA3336">
        <w:rPr>
          <w:b w:val="false"/>
          <w:szCs w:val="24"/>
        </w:rPr>
        <w:t>I. Otvara se stečajni postupak nad dužnikom</w:t>
      </w:r>
      <w:r w:rsidR="00EF6C92" w:rsidRPr="00CA3336">
        <w:rPr>
          <w:b w:val="false"/>
          <w:szCs w:val="24"/>
        </w:rPr>
        <w:t xml:space="preserve"> </w:t>
      </w:r>
      <w:r w:rsidR="001374F7" w:rsidRPr="001374F7">
        <w:rPr>
          <w:b w:val="false"/>
        </w:rPr>
        <w:t>SPECTATOR d.o.o. Split, Poljana Tina Ujevića 3/3, OIB: 16231268476</w:t>
      </w:r>
      <w:r w:rsidR="007845B1" w:rsidRPr="001374F7">
        <w:rPr>
          <w:b w:val="false"/>
        </w:rPr>
        <w:t>,</w:t>
      </w:r>
      <w:r w:rsidR="007845B1" w:rsidRPr="007845B1">
        <w:rPr>
          <w:b w:val="false"/>
        </w:rPr>
        <w:t xml:space="preserve"> MBS: </w:t>
      </w:r>
      <w:r w:rsidR="001374F7">
        <w:rPr>
          <w:b w:val="false"/>
        </w:rPr>
        <w:t>060233076</w:t>
      </w:r>
      <w:r w:rsidR="00CA3336">
        <w:rPr>
          <w:b w:val="false"/>
          <w:szCs w:val="24"/>
        </w:rPr>
        <w:t>.</w:t>
      </w:r>
    </w:p>
    <w:p w:rsidRDefault="0033674C" w:rsidP="0033674C" w:rsidR="0033674C" w:rsidRPr="00CA3336">
      <w:pPr>
        <w:rPr>
          <w:lang w:val="hr-HR"/>
        </w:rPr>
      </w:pPr>
    </w:p>
    <w:p w:rsidRDefault="0033674C" w:rsidP="00C031A5" w:rsidR="00C031A5" w:rsidRPr="003D7297">
      <w:pPr>
        <w:ind w:left="708"/>
        <w:jc w:val="both"/>
      </w:pPr>
      <w:r w:rsidRPr="00CA3336">
        <w:rPr>
          <w:lang w:val="hr-HR"/>
        </w:rPr>
        <w:t>II. Za stečajnog upravitelja imenuje se</w:t>
      </w:r>
      <w:r w:rsidR="001374F7">
        <w:t xml:space="preserve"> </w:t>
      </w:r>
      <w:r w:rsidR="00C031A5" w:rsidRPr="003D7297">
        <w:t>Dean Rahan, dipl. pravnik iz Supetra, Hrvatskih velikana 8, OIB: 52080522330</w:t>
      </w:r>
    </w:p>
    <w:p w:rsidRDefault="004A65BB" w:rsidP="00C031A5" w:rsidR="004A65BB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dana </w:t>
      </w:r>
      <w:r w:rsidR="001374F7">
        <w:rPr>
          <w:lang w:val="hr-HR"/>
        </w:rPr>
        <w:t>10</w:t>
      </w:r>
      <w:r w:rsidR="00CA3336">
        <w:rPr>
          <w:lang w:val="hr-HR"/>
        </w:rPr>
        <w:t xml:space="preserve">. </w:t>
      </w:r>
      <w:r w:rsidR="001374F7">
        <w:rPr>
          <w:lang w:val="hr-HR"/>
        </w:rPr>
        <w:t>ožujka 2017</w:t>
      </w:r>
      <w:r w:rsidR="00E54B9B" w:rsidRPr="00CA3336">
        <w:rPr>
          <w:lang w:val="hr-HR"/>
        </w:rPr>
        <w:t xml:space="preserve">. godine u </w:t>
      </w:r>
      <w:r w:rsidR="002D60B4" w:rsidRPr="00CA3336">
        <w:rPr>
          <w:lang w:val="hr-HR"/>
        </w:rPr>
        <w:t>1</w:t>
      </w:r>
      <w:r w:rsidR="001374F7">
        <w:rPr>
          <w:lang w:val="hr-HR"/>
        </w:rPr>
        <w:t>3</w:t>
      </w:r>
      <w:r w:rsidR="00286EA4">
        <w:rPr>
          <w:lang w:val="hr-HR"/>
        </w:rPr>
        <w:t>,3</w:t>
      </w:r>
      <w:r w:rsidR="00147C3D" w:rsidRPr="00CA3336">
        <w:rPr>
          <w:lang w:val="hr-HR"/>
        </w:rPr>
        <w:t>0</w:t>
      </w:r>
      <w:r w:rsidRPr="00CA3336">
        <w:rPr>
          <w:lang w:val="hr-HR"/>
        </w:rPr>
        <w:t xml:space="preserve"> sati kada je ovo rješenje o otvaranju stečajnog postupka </w:t>
      </w:r>
      <w:r w:rsidR="00CA3336">
        <w:rPr>
          <w:lang w:val="hr-HR"/>
        </w:rPr>
        <w:t>objavljeno</w:t>
      </w:r>
      <w:r w:rsidRPr="00CA3336">
        <w:rPr>
          <w:lang w:val="hr-HR"/>
        </w:rPr>
        <w:t xml:space="preserve"> na</w:t>
      </w:r>
      <w:r w:rsidR="00CA3336"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 w:rsidR="00CA3336">
        <w:rPr>
          <w:lang w:val="hr-HR"/>
        </w:rPr>
        <w:t>e-Oglasna</w:t>
      </w:r>
      <w:r w:rsidR="00CA3336" w:rsidRPr="00CA3336">
        <w:rPr>
          <w:lang w:val="hr-HR"/>
        </w:rPr>
        <w:t xml:space="preserve"> </w:t>
      </w:r>
      <w:r w:rsidR="00CA3336">
        <w:rPr>
          <w:lang w:val="hr-HR"/>
        </w:rPr>
        <w:t xml:space="preserve">ploča sudova.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CE0429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 xml:space="preserve">IV. Pozivaju se vjerovnici </w:t>
      </w:r>
      <w:r w:rsidR="007F31B0">
        <w:rPr>
          <w:lang w:val="hr-HR"/>
        </w:rPr>
        <w:t>stečajnog dužnika</w:t>
      </w:r>
      <w:r w:rsidR="001374F7">
        <w:rPr>
          <w:lang w:val="hr-HR"/>
        </w:rPr>
        <w:t>,</w:t>
      </w:r>
      <w:r w:rsidR="007F31B0">
        <w:rPr>
          <w:lang w:val="hr-HR"/>
        </w:rPr>
        <w:t xml:space="preserve"> </w:t>
      </w:r>
      <w:r w:rsidRPr="00CA3336">
        <w:rPr>
          <w:lang w:val="hr-HR"/>
        </w:rPr>
        <w:t xml:space="preserve">u roku od </w:t>
      </w:r>
      <w:r w:rsidR="00CA3336">
        <w:rPr>
          <w:lang w:val="hr-HR"/>
        </w:rPr>
        <w:t>6</w:t>
      </w:r>
      <w:r w:rsidRPr="00CA3336">
        <w:rPr>
          <w:lang w:val="hr-HR"/>
        </w:rPr>
        <w:t>0 dana</w:t>
      </w:r>
      <w:r w:rsidR="00CA3336">
        <w:rPr>
          <w:lang w:val="hr-HR"/>
        </w:rPr>
        <w:t xml:space="preserve"> od dana objave ovog rješenja na mrežnoj stranici e-Oglasna ploča sudova</w:t>
      </w:r>
      <w:r w:rsidR="001374F7">
        <w:rPr>
          <w:lang w:val="hr-HR"/>
        </w:rPr>
        <w:t>,</w:t>
      </w:r>
      <w:r w:rsidRPr="00CA3336">
        <w:rPr>
          <w:lang w:val="hr-HR"/>
        </w:rPr>
        <w:t xml:space="preserve"> </w:t>
      </w:r>
      <w:r w:rsidR="007F31B0">
        <w:rPr>
          <w:lang w:val="hr-HR"/>
        </w:rPr>
        <w:t>prijaviti</w:t>
      </w:r>
      <w:r w:rsidRPr="00CA3336">
        <w:rPr>
          <w:lang w:val="hr-HR"/>
        </w:rPr>
        <w:t xml:space="preserve"> svoje tražbine stečajnom upravitelju</w:t>
      </w:r>
      <w:r w:rsidR="007F31B0">
        <w:rPr>
          <w:lang w:val="hr-HR"/>
        </w:rPr>
        <w:t xml:space="preserve"> u skladu s pravilima Stečajnog</w:t>
      </w:r>
      <w:r w:rsidRPr="00CA3336">
        <w:rPr>
          <w:lang w:val="hr-HR"/>
        </w:rPr>
        <w:t xml:space="preserve"> zakona</w:t>
      </w:r>
      <w:r w:rsidR="00CA3336">
        <w:rPr>
          <w:lang w:val="hr-HR"/>
        </w:rPr>
        <w:t xml:space="preserve"> o prijavi tražbina</w:t>
      </w:r>
      <w:r w:rsidRPr="00CA3336">
        <w:rPr>
          <w:lang w:val="hr-HR"/>
        </w:rPr>
        <w:t xml:space="preserve"> i to </w:t>
      </w:r>
      <w:r w:rsidR="007F31B0">
        <w:rPr>
          <w:lang w:val="hr-HR"/>
        </w:rPr>
        <w:t>na propisanom obrascu</w:t>
      </w:r>
      <w:r w:rsidRPr="00CA3336">
        <w:rPr>
          <w:lang w:val="hr-HR"/>
        </w:rPr>
        <w:t xml:space="preserve"> u dva primjerka s priloženim ispravama iz kojih tražbina proizlazi, odnosno kojima </w:t>
      </w:r>
      <w:r w:rsidR="00CA3336">
        <w:rPr>
          <w:lang w:val="hr-HR"/>
        </w:rPr>
        <w:t>se dokazuje, na adresu stečajnog upravitelja</w:t>
      </w:r>
      <w:r w:rsidRPr="00CA3336">
        <w:rPr>
          <w:lang w:val="hr-HR"/>
        </w:rPr>
        <w:t xml:space="preserve"> </w:t>
      </w:r>
      <w:r w:rsidR="00C031A5" w:rsidRPr="00C031A5">
        <w:rPr>
          <w:lang w:val="hr-HR"/>
        </w:rPr>
        <w:t>Deana Rahana iz Supetra, Hrvatskih velikana 8</w:t>
      </w:r>
      <w:r w:rsidR="00CE0429" w:rsidRPr="00C031A5">
        <w:rPr>
          <w:lang w:val="hr-HR"/>
        </w:rPr>
        <w:t>.</w:t>
      </w:r>
      <w:r w:rsidR="00CE0429" w:rsidRPr="00CA3336">
        <w:rPr>
          <w:lang w:val="hr-HR"/>
        </w:rPr>
        <w:t xml:space="preserve"> </w:t>
      </w:r>
      <w:r w:rsidRPr="00CA3336">
        <w:rPr>
          <w:lang w:val="hr-HR"/>
        </w:rPr>
        <w:t>U prijavi je potrebno navesti</w:t>
      </w:r>
      <w:r w:rsidR="007F31B0">
        <w:rPr>
          <w:lang w:val="hr-HR"/>
        </w:rPr>
        <w:t>:</w:t>
      </w:r>
      <w:r w:rsidRPr="00CA3336">
        <w:rPr>
          <w:lang w:val="hr-HR"/>
        </w:rPr>
        <w:t xml:space="preserve"> </w:t>
      </w:r>
      <w:r w:rsidR="007F31B0">
        <w:rPr>
          <w:lang w:val="hr-HR"/>
        </w:rPr>
        <w:t>podatke za identifikaciju vjerovnika (</w:t>
      </w:r>
      <w:r w:rsidRPr="00CA3336">
        <w:rPr>
          <w:lang w:val="hr-HR"/>
        </w:rPr>
        <w:t xml:space="preserve">tvrtku i sjedište, odnosno ime i adresu vjerovnika, </w:t>
      </w:r>
      <w:r w:rsidR="00CC4AFD">
        <w:rPr>
          <w:lang w:val="hr-HR"/>
        </w:rPr>
        <w:t xml:space="preserve">zakonskog zastupnika ili punomoćnika ako ih imaju, </w:t>
      </w:r>
      <w:r w:rsidRPr="00CA3336">
        <w:rPr>
          <w:lang w:val="hr-HR"/>
        </w:rPr>
        <w:t>broj OIB-a vjerovnika</w:t>
      </w:r>
      <w:r w:rsidR="00CC4AFD">
        <w:rPr>
          <w:lang w:val="hr-HR"/>
        </w:rPr>
        <w:t>), podatke za identifikaciju dužnika,</w:t>
      </w:r>
      <w:r w:rsidRPr="00CA3336">
        <w:rPr>
          <w:lang w:val="hr-HR"/>
        </w:rPr>
        <w:t xml:space="preserve"> pravnu osnovu</w:t>
      </w:r>
      <w:r w:rsidR="00CC4AFD">
        <w:rPr>
          <w:lang w:val="hr-HR"/>
        </w:rPr>
        <w:t xml:space="preserve"> tražbine</w:t>
      </w:r>
      <w:r w:rsidRPr="00CA3336">
        <w:rPr>
          <w:lang w:val="hr-HR"/>
        </w:rPr>
        <w:t xml:space="preserve">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33674C" w:rsidR="0033674C" w:rsidRPr="00CA3336">
      <w:pPr>
        <w:ind w:left="708"/>
        <w:jc w:val="both"/>
        <w:rPr>
          <w:lang w:val="hr-HR"/>
        </w:rPr>
      </w:pPr>
      <w:r w:rsidRPr="00CA3336">
        <w:rPr>
          <w:lang w:val="hr-HR"/>
        </w:rPr>
        <w:t>Na prijavu tražbine potrebno je platiti sudsku pristojbu u iznosu od 2% od vrijednosti prijavljene tražbine</w:t>
      </w:r>
      <w:r w:rsidR="003D3994" w:rsidRPr="00CA3336">
        <w:rPr>
          <w:lang w:val="hr-HR"/>
        </w:rPr>
        <w:t>,</w:t>
      </w:r>
      <w:r w:rsidRPr="00CA3336">
        <w:rPr>
          <w:lang w:val="hr-HR"/>
        </w:rPr>
        <w:t xml:space="preserve"> ali ne više od 500,00 kn i dokaz o uplati sudske pristojbe dostaviti uz prijavu</w:t>
      </w:r>
      <w:r w:rsidR="0078767D">
        <w:rPr>
          <w:lang w:val="hr-HR"/>
        </w:rPr>
        <w:t xml:space="preserve"> tražbine</w:t>
      </w:r>
      <w:r w:rsidRPr="00CA3336">
        <w:rPr>
          <w:lang w:val="hr-HR"/>
        </w:rPr>
        <w:t>. Sudska pristojba se uplaćuje u korist Državnog proračuna R</w:t>
      </w:r>
      <w:r w:rsidR="00CA3336">
        <w:rPr>
          <w:lang w:val="hr-HR"/>
        </w:rPr>
        <w:t xml:space="preserve">epublike </w:t>
      </w:r>
      <w:r w:rsidRPr="00CA3336">
        <w:rPr>
          <w:lang w:val="hr-HR"/>
        </w:rPr>
        <w:t>H</w:t>
      </w:r>
      <w:r w:rsidR="00CA3336">
        <w:rPr>
          <w:lang w:val="hr-HR"/>
        </w:rPr>
        <w:t>rvatske na račun broj</w:t>
      </w:r>
      <w:r w:rsidRPr="00CA3336">
        <w:rPr>
          <w:lang w:val="hr-HR"/>
        </w:rPr>
        <w:t xml:space="preserve"> </w:t>
      </w:r>
      <w:r w:rsidR="0071249E" w:rsidRPr="00CA3336">
        <w:rPr>
          <w:lang w:val="hr-HR"/>
        </w:rPr>
        <w:t>HR12</w:t>
      </w:r>
      <w:r w:rsidRPr="00CA3336">
        <w:rPr>
          <w:lang w:val="hr-HR"/>
        </w:rPr>
        <w:t>10010051863000160, model 6</w:t>
      </w:r>
      <w:r w:rsidR="00CA3336">
        <w:rPr>
          <w:lang w:val="hr-HR"/>
        </w:rPr>
        <w:t>4</w:t>
      </w:r>
      <w:r w:rsidRPr="00CA3336">
        <w:rPr>
          <w:lang w:val="hr-HR"/>
        </w:rPr>
        <w:t>, poziv na broj 5045-3566-</w:t>
      </w:r>
      <w:r w:rsidR="001374F7">
        <w:rPr>
          <w:lang w:val="hr-HR"/>
        </w:rPr>
        <w:t>45616</w:t>
      </w:r>
      <w:r w:rsidRPr="00CA3336">
        <w:rPr>
          <w:lang w:val="hr-HR"/>
        </w:rPr>
        <w:t>, uz naznaku svrhe plaćanja: „sudska pristojba za prijavu tražbine u predmetu 12.St-</w:t>
      </w:r>
      <w:r w:rsidR="001374F7">
        <w:rPr>
          <w:lang w:val="hr-HR"/>
        </w:rPr>
        <w:t>456/2016</w:t>
      </w:r>
      <w:r w:rsidRPr="00CA3336">
        <w:rPr>
          <w:lang w:val="hr-HR"/>
        </w:rPr>
        <w:t xml:space="preserve">“. </w:t>
      </w:r>
    </w:p>
    <w:p w:rsidRDefault="0033674C" w:rsidP="0033674C" w:rsidR="0033674C" w:rsidRPr="00CA3336">
      <w:pPr>
        <w:jc w:val="both"/>
        <w:rPr>
          <w:lang w:val="hr-HR"/>
        </w:rPr>
      </w:pPr>
      <w:r w:rsidRPr="00CA3336">
        <w:rPr>
          <w:lang w:val="hr-HR"/>
        </w:rPr>
        <w:tab/>
      </w:r>
    </w:p>
    <w:p w:rsidRDefault="0033674C" w:rsidP="0078767D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>V. Pozivaju se</w:t>
      </w:r>
      <w:r w:rsidR="008D76E8">
        <w:rPr>
          <w:lang w:val="hr-HR"/>
        </w:rPr>
        <w:t xml:space="preserve"> razlučni</w:t>
      </w:r>
      <w:r w:rsidRPr="00CA3336">
        <w:rPr>
          <w:lang w:val="hr-HR"/>
        </w:rPr>
        <w:t xml:space="preserve"> vjerovnici</w:t>
      </w:r>
      <w:r w:rsidR="001374F7">
        <w:rPr>
          <w:lang w:val="hr-HR"/>
        </w:rPr>
        <w:t>,</w:t>
      </w:r>
      <w:r w:rsidR="008D76E8">
        <w:rPr>
          <w:lang w:val="hr-HR"/>
        </w:rPr>
        <w:t xml:space="preserve"> </w:t>
      </w:r>
      <w:r w:rsidR="008D76E8" w:rsidRPr="00CA3336">
        <w:rPr>
          <w:lang w:val="hr-HR"/>
        </w:rPr>
        <w:t xml:space="preserve">u roku od </w:t>
      </w:r>
      <w:r w:rsidR="008D76E8">
        <w:rPr>
          <w:lang w:val="hr-HR"/>
        </w:rPr>
        <w:t>6</w:t>
      </w:r>
      <w:r w:rsidR="008D76E8" w:rsidRPr="00CA3336">
        <w:rPr>
          <w:lang w:val="hr-HR"/>
        </w:rPr>
        <w:t>0 dana</w:t>
      </w:r>
      <w:r w:rsidR="008D76E8">
        <w:rPr>
          <w:lang w:val="hr-HR"/>
        </w:rPr>
        <w:t xml:space="preserve"> od dana objave ovog rješenja na mrežnoj stranici e</w:t>
      </w:r>
      <w:r w:rsidR="0078767D">
        <w:rPr>
          <w:lang w:val="hr-HR"/>
        </w:rPr>
        <w:t>-Oglasna ploča sudova</w:t>
      </w:r>
      <w:r w:rsidR="001374F7">
        <w:rPr>
          <w:lang w:val="hr-HR"/>
        </w:rPr>
        <w:t>,</w:t>
      </w:r>
      <w:r w:rsidR="0078767D">
        <w:rPr>
          <w:lang w:val="hr-HR"/>
        </w:rPr>
        <w:t xml:space="preserve"> obavijestiti</w:t>
      </w:r>
      <w:r w:rsidRPr="00CA3336">
        <w:rPr>
          <w:lang w:val="hr-HR"/>
        </w:rPr>
        <w:t xml:space="preserve"> stečajnog upravitelja</w:t>
      </w:r>
      <w:r w:rsidR="008D76E8">
        <w:rPr>
          <w:lang w:val="hr-HR"/>
        </w:rPr>
        <w:t xml:space="preserve"> pisanom </w:t>
      </w:r>
      <w:r w:rsidR="008D76E8">
        <w:rPr>
          <w:lang w:val="hr-HR"/>
        </w:rPr>
        <w:lastRenderedPageBreak/>
        <w:t xml:space="preserve">podneskom o postojanju </w:t>
      </w:r>
      <w:r w:rsidRPr="00CA3336">
        <w:rPr>
          <w:lang w:val="hr-HR"/>
        </w:rPr>
        <w:t>svojih razlučnih prava, pravnoj osnovi razlučnog prava i dijelu imovine stečajnog dužnika na koji se odnosi njihovo raz</w:t>
      </w:r>
      <w:r w:rsidR="0078767D">
        <w:rPr>
          <w:lang w:val="hr-HR"/>
        </w:rPr>
        <w:t>lučno pravo, a ako prijavljuju</w:t>
      </w:r>
      <w:r w:rsidRPr="00CA3336">
        <w:rPr>
          <w:lang w:val="hr-HR"/>
        </w:rPr>
        <w:t xml:space="preserve"> tražbinu</w:t>
      </w:r>
      <w:r w:rsidR="0078767D">
        <w:rPr>
          <w:lang w:val="hr-HR"/>
        </w:rPr>
        <w:t xml:space="preserve"> i kao stečajni vjerovnici</w:t>
      </w:r>
      <w:r w:rsidRPr="00CA3336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>VI. Pozivaju se izlučni vjerovnici</w:t>
      </w:r>
      <w:r w:rsidR="001374F7">
        <w:rPr>
          <w:lang w:val="hr-HR"/>
        </w:rPr>
        <w:t>,</w:t>
      </w:r>
      <w:r w:rsidRPr="00CA3336">
        <w:rPr>
          <w:lang w:val="hr-HR"/>
        </w:rPr>
        <w:t xml:space="preserve"> </w:t>
      </w:r>
      <w:r w:rsidR="008D76E8" w:rsidRPr="00CA3336">
        <w:rPr>
          <w:lang w:val="hr-HR"/>
        </w:rPr>
        <w:t xml:space="preserve">u roku od </w:t>
      </w:r>
      <w:r w:rsidR="008D76E8">
        <w:rPr>
          <w:lang w:val="hr-HR"/>
        </w:rPr>
        <w:t>6</w:t>
      </w:r>
      <w:r w:rsidR="008D76E8" w:rsidRPr="00CA3336">
        <w:rPr>
          <w:lang w:val="hr-HR"/>
        </w:rPr>
        <w:t>0 dana</w:t>
      </w:r>
      <w:r w:rsidR="008D76E8">
        <w:rPr>
          <w:lang w:val="hr-HR"/>
        </w:rPr>
        <w:t xml:space="preserve"> od dana objave ovog rješenja na mrežnoj stranici e</w:t>
      </w:r>
      <w:r w:rsidR="0078767D">
        <w:rPr>
          <w:lang w:val="hr-HR"/>
        </w:rPr>
        <w:t>-Oglasna ploča sudova</w:t>
      </w:r>
      <w:r w:rsidR="001374F7">
        <w:rPr>
          <w:lang w:val="hr-HR"/>
        </w:rPr>
        <w:t>,</w:t>
      </w:r>
      <w:r w:rsidR="0078767D">
        <w:rPr>
          <w:lang w:val="hr-HR"/>
        </w:rPr>
        <w:t xml:space="preserve"> obavijestiti</w:t>
      </w:r>
      <w:r w:rsidRPr="00CA3336">
        <w:rPr>
          <w:lang w:val="hr-HR"/>
        </w:rPr>
        <w:t xml:space="preserve"> stečajnog upravitelja</w:t>
      </w:r>
      <w:r w:rsidR="008D76E8">
        <w:rPr>
          <w:lang w:val="hr-HR"/>
        </w:rPr>
        <w:t xml:space="preserve"> pisanim podneskom </w:t>
      </w:r>
      <w:r w:rsidRPr="00CA3336">
        <w:rPr>
          <w:lang w:val="hr-HR"/>
        </w:rPr>
        <w:t>o svom izlučnom pravu, pravnoj o</w:t>
      </w:r>
      <w:r w:rsidR="008D76E8">
        <w:rPr>
          <w:lang w:val="hr-HR"/>
        </w:rPr>
        <w:t>snovi izlučnog prava te nazn</w:t>
      </w:r>
      <w:r w:rsidR="0078767D">
        <w:rPr>
          <w:lang w:val="hr-HR"/>
        </w:rPr>
        <w:t>ačiti</w:t>
      </w:r>
      <w:r w:rsidRPr="00CA3336">
        <w:rPr>
          <w:lang w:val="hr-HR"/>
        </w:rPr>
        <w:t xml:space="preserve"> predmet na koji se njihovo izlučno pravo odnosi, odnosno u obavijesti </w:t>
      </w:r>
      <w:r w:rsidR="0078767D">
        <w:rPr>
          <w:lang w:val="hr-HR"/>
        </w:rPr>
        <w:t>naznačiti</w:t>
      </w:r>
      <w:r w:rsidRPr="00CA3336">
        <w:rPr>
          <w:lang w:val="hr-HR"/>
        </w:rPr>
        <w:t xml:space="preserve"> pravo iz čl. </w:t>
      </w:r>
      <w:r w:rsidR="008D76E8">
        <w:rPr>
          <w:lang w:val="hr-HR"/>
        </w:rPr>
        <w:t>148</w:t>
      </w:r>
      <w:r w:rsidRPr="00CA3336">
        <w:rPr>
          <w:lang w:val="hr-HR"/>
        </w:rPr>
        <w:t>. Stečajnog zakona.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 xml:space="preserve">VIII. </w:t>
      </w:r>
      <w:r w:rsidR="008D76E8">
        <w:rPr>
          <w:lang w:val="hr-HR"/>
        </w:rPr>
        <w:t xml:space="preserve">Zakazuje se </w:t>
      </w:r>
      <w:r w:rsidRPr="00CA3336">
        <w:rPr>
          <w:lang w:val="hr-HR"/>
        </w:rPr>
        <w:t xml:space="preserve">ročište vjerovnika na kojem će se ispitati prijavljene tražbine (ispitno ročište) za dan </w:t>
      </w:r>
      <w:r w:rsidR="00AD49ED">
        <w:rPr>
          <w:lang w:val="hr-HR"/>
        </w:rPr>
        <w:t>13. lipnja 2017</w:t>
      </w:r>
      <w:r w:rsidR="00212ECB" w:rsidRPr="00CA3336">
        <w:rPr>
          <w:lang w:val="hr-HR"/>
        </w:rPr>
        <w:t xml:space="preserve">. godine u </w:t>
      </w:r>
      <w:r w:rsidR="00536255" w:rsidRPr="00CA3336">
        <w:rPr>
          <w:lang w:val="hr-HR"/>
        </w:rPr>
        <w:t>9</w:t>
      </w:r>
      <w:r w:rsidR="00212ECB" w:rsidRPr="00CA3336">
        <w:rPr>
          <w:lang w:val="hr-HR"/>
        </w:rPr>
        <w:t>,00</w:t>
      </w:r>
      <w:r w:rsidRPr="00CA3336">
        <w:rPr>
          <w:lang w:val="hr-HR"/>
        </w:rPr>
        <w:t xml:space="preserve"> sati, u </w:t>
      </w:r>
      <w:r w:rsidR="008D76E8">
        <w:rPr>
          <w:lang w:val="hr-HR"/>
        </w:rPr>
        <w:t>sobi</w:t>
      </w:r>
      <w:r w:rsidRPr="00CA3336">
        <w:rPr>
          <w:lang w:val="hr-HR"/>
        </w:rPr>
        <w:t xml:space="preserve"> broj </w:t>
      </w:r>
      <w:r w:rsidR="00E54B9B" w:rsidRPr="00CA3336">
        <w:rPr>
          <w:lang w:val="hr-HR"/>
        </w:rPr>
        <w:t>118/I</w:t>
      </w:r>
      <w:r w:rsidR="008D76E8">
        <w:rPr>
          <w:lang w:val="hr-HR"/>
        </w:rPr>
        <w:t xml:space="preserve"> (sudnica broj 4)</w:t>
      </w:r>
      <w:r w:rsidRPr="00CA3336">
        <w:rPr>
          <w:lang w:val="hr-HR"/>
        </w:rPr>
        <w:t>, Trgovačkog s</w:t>
      </w:r>
      <w:r w:rsidR="008D76E8">
        <w:rPr>
          <w:lang w:val="hr-HR"/>
        </w:rPr>
        <w:t>u</w:t>
      </w:r>
      <w:r w:rsidR="0078767D">
        <w:rPr>
          <w:lang w:val="hr-HR"/>
        </w:rPr>
        <w:t>da u Splitu, Sukoišanska br. 6.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71249E" w:rsidP="0033674C" w:rsidR="0071249E">
      <w:pPr>
        <w:ind w:left="705"/>
        <w:jc w:val="both"/>
        <w:rPr>
          <w:lang w:val="hr-HR"/>
        </w:rPr>
      </w:pPr>
      <w:r w:rsidRPr="00CA3336">
        <w:rPr>
          <w:lang w:val="hr-HR"/>
        </w:rPr>
        <w:t>I</w:t>
      </w:r>
      <w:r w:rsidR="0033674C" w:rsidRPr="00CA3336">
        <w:rPr>
          <w:lang w:val="hr-HR"/>
        </w:rPr>
        <w:t xml:space="preserve">X. Ročište vjerovnika na kojem će se na temelju izvješća stečajnog upravitelja odlučivati o daljnjem tijeku stečajnog postupka (izvještajno ročište) </w:t>
      </w:r>
      <w:r w:rsidR="008D76E8">
        <w:rPr>
          <w:lang w:val="hr-HR"/>
        </w:rPr>
        <w:t>zakazuje</w:t>
      </w:r>
      <w:r w:rsidR="0033674C" w:rsidRPr="00CA3336">
        <w:rPr>
          <w:lang w:val="hr-HR"/>
        </w:rPr>
        <w:t xml:space="preserve"> se za dan</w:t>
      </w:r>
      <w:r w:rsidR="00B4708F" w:rsidRPr="00CA3336">
        <w:rPr>
          <w:lang w:val="hr-HR"/>
        </w:rPr>
        <w:t xml:space="preserve"> </w:t>
      </w:r>
      <w:r w:rsidR="00AD49ED">
        <w:rPr>
          <w:lang w:val="hr-HR"/>
        </w:rPr>
        <w:t>13. lipnja 2017</w:t>
      </w:r>
      <w:r w:rsidR="0033674C" w:rsidRPr="00CA3336">
        <w:rPr>
          <w:lang w:val="hr-HR"/>
        </w:rPr>
        <w:t>. g</w:t>
      </w:r>
      <w:r w:rsidR="00212ECB" w:rsidRPr="00CA3336">
        <w:rPr>
          <w:lang w:val="hr-HR"/>
        </w:rPr>
        <w:t xml:space="preserve">odine u </w:t>
      </w:r>
      <w:r w:rsidR="00536255" w:rsidRPr="00CA3336">
        <w:rPr>
          <w:lang w:val="hr-HR"/>
        </w:rPr>
        <w:t>9</w:t>
      </w:r>
      <w:r w:rsidRPr="00CA3336">
        <w:rPr>
          <w:lang w:val="hr-HR"/>
        </w:rPr>
        <w:t>,30</w:t>
      </w:r>
      <w:r w:rsidR="0033674C" w:rsidRPr="00CA3336">
        <w:rPr>
          <w:lang w:val="hr-HR"/>
        </w:rPr>
        <w:t xml:space="preserve"> sati, u </w:t>
      </w:r>
      <w:r w:rsidR="008D76E8">
        <w:rPr>
          <w:lang w:val="hr-HR"/>
        </w:rPr>
        <w:t>sobi</w:t>
      </w:r>
      <w:r w:rsidR="0033674C" w:rsidRPr="00CA3336">
        <w:rPr>
          <w:lang w:val="hr-HR"/>
        </w:rPr>
        <w:t xml:space="preserve"> broj </w:t>
      </w:r>
      <w:r w:rsidR="00212ECB" w:rsidRPr="00CA3336">
        <w:rPr>
          <w:lang w:val="hr-HR"/>
        </w:rPr>
        <w:t>118/I</w:t>
      </w:r>
      <w:r w:rsidR="008D76E8">
        <w:rPr>
          <w:lang w:val="hr-HR"/>
        </w:rPr>
        <w:t xml:space="preserve"> (sudnica broj 4)</w:t>
      </w:r>
      <w:r w:rsidR="0033674C" w:rsidRPr="00CA3336">
        <w:rPr>
          <w:lang w:val="hr-HR"/>
        </w:rPr>
        <w:t>, Trgovačkog s</w:t>
      </w:r>
      <w:r w:rsidR="008D76E8">
        <w:rPr>
          <w:lang w:val="hr-HR"/>
        </w:rPr>
        <w:t>u</w:t>
      </w:r>
      <w:r w:rsidR="0078767D">
        <w:rPr>
          <w:lang w:val="hr-HR"/>
        </w:rPr>
        <w:t>da u Splitu, Sukoišanska br. 6.</w:t>
      </w:r>
    </w:p>
    <w:p w:rsidRDefault="0078767D" w:rsidP="0033674C" w:rsidR="0078767D">
      <w:pPr>
        <w:ind w:left="705"/>
        <w:jc w:val="both"/>
        <w:rPr>
          <w:lang w:val="hr-HR"/>
        </w:rPr>
      </w:pPr>
    </w:p>
    <w:p w:rsidRDefault="0078767D" w:rsidP="0033674C" w:rsidR="0078767D">
      <w:pPr>
        <w:ind w:left="705"/>
        <w:jc w:val="both"/>
        <w:rPr>
          <w:lang w:val="hr-HR"/>
        </w:rPr>
      </w:pPr>
      <w:r>
        <w:rPr>
          <w:lang w:val="hr-HR"/>
        </w:rPr>
        <w:t>X. Pozivaju se svi vjerovnici stečajnog dužnika na zakazano ispitno i izvještajno ročište.</w:t>
      </w:r>
    </w:p>
    <w:p w:rsidRDefault="0078767D" w:rsidP="0033674C" w:rsidR="0078767D" w:rsidRPr="00CA3336">
      <w:pPr>
        <w:ind w:left="705"/>
        <w:jc w:val="both"/>
        <w:rPr>
          <w:lang w:val="hr-HR"/>
        </w:rPr>
      </w:pPr>
    </w:p>
    <w:p w:rsidRDefault="0071249E" w:rsidP="00CB613F" w:rsidR="0071249E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>X</w:t>
      </w:r>
      <w:r w:rsidR="0078767D">
        <w:rPr>
          <w:lang w:val="hr-HR"/>
        </w:rPr>
        <w:t>I</w:t>
      </w:r>
      <w:r w:rsidRPr="00CA3336">
        <w:rPr>
          <w:lang w:val="hr-HR"/>
        </w:rPr>
        <w:t>. Određuje se ovo rješenje o otvaranju stečajnog postupka</w:t>
      </w:r>
      <w:r w:rsidR="00393BF4" w:rsidRPr="00CA3336">
        <w:rPr>
          <w:lang w:val="hr-HR"/>
        </w:rPr>
        <w:t xml:space="preserve"> upisat</w:t>
      </w:r>
      <w:r w:rsidR="00DC6F83" w:rsidRPr="00CA3336">
        <w:rPr>
          <w:lang w:val="hr-HR"/>
        </w:rPr>
        <w:t xml:space="preserve">i u sudski registar </w:t>
      </w:r>
      <w:r w:rsidR="008572FE">
        <w:rPr>
          <w:lang w:val="hr-HR"/>
        </w:rPr>
        <w:t xml:space="preserve">Trgovačkog suda u Splitu, </w:t>
      </w:r>
      <w:r w:rsidR="00540FA0">
        <w:rPr>
          <w:lang w:val="hr-HR"/>
        </w:rPr>
        <w:t xml:space="preserve">kao i u zemljišne </w:t>
      </w:r>
      <w:r w:rsidR="00D14A1E">
        <w:rPr>
          <w:lang w:val="hr-HR"/>
        </w:rPr>
        <w:t>knjige Općinskog suda u Splitu</w:t>
      </w:r>
      <w:r w:rsidR="00540FA0">
        <w:rPr>
          <w:lang w:val="hr-HR"/>
        </w:rPr>
        <w:t xml:space="preserve">, Zemljišnoknjižni odjel </w:t>
      </w:r>
      <w:r w:rsidR="00D14A1E">
        <w:rPr>
          <w:lang w:val="hr-HR"/>
        </w:rPr>
        <w:t>Split</w:t>
      </w:r>
      <w:r w:rsidR="00540FA0">
        <w:rPr>
          <w:lang w:val="hr-HR"/>
        </w:rPr>
        <w:t xml:space="preserve"> na nekretnini u vlasništvu dužnika oznake kat.čest.</w:t>
      </w:r>
      <w:r w:rsidR="00D14A1E">
        <w:rPr>
          <w:lang w:val="hr-HR"/>
        </w:rPr>
        <w:t>zem.</w:t>
      </w:r>
      <w:r w:rsidR="00540FA0">
        <w:rPr>
          <w:lang w:val="hr-HR"/>
        </w:rPr>
        <w:t xml:space="preserve"> </w:t>
      </w:r>
      <w:r w:rsidR="00D14A1E">
        <w:rPr>
          <w:lang w:val="hr-HR"/>
        </w:rPr>
        <w:t>929/1</w:t>
      </w:r>
      <w:r w:rsidR="00540FA0">
        <w:rPr>
          <w:lang w:val="hr-HR"/>
        </w:rPr>
        <w:t xml:space="preserve">, </w:t>
      </w:r>
      <w:r w:rsidR="00D14A1E">
        <w:rPr>
          <w:lang w:val="hr-HR"/>
        </w:rPr>
        <w:t>šuma površine 2827 m2</w:t>
      </w:r>
      <w:r w:rsidR="00540FA0">
        <w:rPr>
          <w:lang w:val="hr-HR"/>
        </w:rPr>
        <w:t xml:space="preserve">, upisane u </w:t>
      </w:r>
      <w:r w:rsidR="00D14A1E">
        <w:rPr>
          <w:lang w:val="hr-HR"/>
        </w:rPr>
        <w:t>zk.ul. broj 1215</w:t>
      </w:r>
      <w:r w:rsidR="00540FA0">
        <w:rPr>
          <w:lang w:val="hr-HR"/>
        </w:rPr>
        <w:t xml:space="preserve">, k.o. </w:t>
      </w:r>
      <w:r w:rsidR="00D14A1E">
        <w:rPr>
          <w:lang w:val="hr-HR"/>
        </w:rPr>
        <w:t>Kamen</w:t>
      </w:r>
      <w:r w:rsidR="00540FA0">
        <w:rPr>
          <w:lang w:val="hr-HR"/>
        </w:rPr>
        <w:t>.</w:t>
      </w:r>
    </w:p>
    <w:p w:rsidRDefault="00DC6F83" w:rsidP="00DC6F83" w:rsidR="00DC6F83" w:rsidRPr="00CA3336">
      <w:pPr>
        <w:ind w:left="705"/>
        <w:jc w:val="both"/>
        <w:rPr>
          <w:lang w:val="hr-HR"/>
        </w:rPr>
      </w:pPr>
    </w:p>
    <w:p w:rsidRDefault="00724EA4" w:rsidP="00DC6F83" w:rsidR="00724EA4">
      <w:pPr>
        <w:ind w:left="705"/>
        <w:jc w:val="both"/>
        <w:rPr>
          <w:lang w:val="hr-HR"/>
        </w:rPr>
      </w:pPr>
      <w:r>
        <w:rPr>
          <w:lang w:val="hr-HR"/>
        </w:rPr>
        <w:t>XII. Nalaže se Financijskoj agenciji da naloži banci kod koje dužnik ima otvoren račun da zaplijenjena novčana sredstva na ime predujma za namirenje troškova stečajnog postupka u iznosu od 5.000,00 kn prenese s računa dužnika na</w:t>
      </w:r>
      <w:r w:rsidRPr="00013FE7">
        <w:rPr>
          <w:lang w:val="hr-HR"/>
        </w:rPr>
        <w:t xml:space="preserve"> depozitni račun </w:t>
      </w:r>
      <w:r w:rsidRPr="00C850C1">
        <w:rPr>
          <w:lang w:val="hr-HR"/>
        </w:rPr>
        <w:t>Trgovačkog suda u Splitu broj</w:t>
      </w:r>
      <w:r>
        <w:rPr>
          <w:lang w:val="hr-HR"/>
        </w:rPr>
        <w:t>:</w:t>
      </w:r>
      <w:r w:rsidRPr="00C850C1">
        <w:rPr>
          <w:lang w:val="hr-HR"/>
        </w:rPr>
        <w:t xml:space="preserve"> HR1623900011300000664, otvoren kod Hrvatske poštanske banke d.d. Zagreb, uz svrhu </w:t>
      </w:r>
      <w:r w:rsidR="00AD49ED">
        <w:rPr>
          <w:lang w:val="hr-HR"/>
        </w:rPr>
        <w:t>uplate</w:t>
      </w:r>
      <w:r w:rsidRPr="00C850C1">
        <w:rPr>
          <w:lang w:val="hr-HR"/>
        </w:rPr>
        <w:t xml:space="preserve"> "predujam za </w:t>
      </w:r>
      <w:r w:rsidR="00AD49ED">
        <w:rPr>
          <w:lang w:val="hr-HR"/>
        </w:rPr>
        <w:t>troškove</w:t>
      </w:r>
      <w:r w:rsidRPr="00C850C1">
        <w:rPr>
          <w:lang w:val="hr-HR"/>
        </w:rPr>
        <w:t xml:space="preserve"> </w:t>
      </w:r>
      <w:r>
        <w:rPr>
          <w:lang w:val="hr-HR"/>
        </w:rPr>
        <w:t>stečajnog postupka br. 12. St-</w:t>
      </w:r>
      <w:r w:rsidR="00AD49ED">
        <w:rPr>
          <w:lang w:val="hr-HR"/>
        </w:rPr>
        <w:t>456/2016</w:t>
      </w:r>
      <w:r w:rsidRPr="00C850C1">
        <w:rPr>
          <w:lang w:val="hr-HR"/>
        </w:rPr>
        <w:t>"</w:t>
      </w:r>
    </w:p>
    <w:p w:rsidRDefault="00724EA4" w:rsidP="00DC6F83" w:rsidR="00724EA4">
      <w:pPr>
        <w:ind w:left="705"/>
        <w:jc w:val="both"/>
        <w:rPr>
          <w:lang w:val="hr-HR"/>
        </w:rPr>
      </w:pPr>
    </w:p>
    <w:p w:rsidRDefault="00DC6F83" w:rsidP="00DC6F83" w:rsidR="00DC6F83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>X</w:t>
      </w:r>
      <w:r w:rsidR="0078767D">
        <w:rPr>
          <w:lang w:val="hr-HR"/>
        </w:rPr>
        <w:t>I</w:t>
      </w:r>
      <w:r w:rsidRPr="00CA3336">
        <w:rPr>
          <w:lang w:val="hr-HR"/>
        </w:rPr>
        <w:t>I</w:t>
      </w:r>
      <w:r w:rsidR="00724EA4">
        <w:rPr>
          <w:lang w:val="hr-HR"/>
        </w:rPr>
        <w:t>I</w:t>
      </w:r>
      <w:r w:rsidRPr="00CA3336">
        <w:rPr>
          <w:lang w:val="hr-HR"/>
        </w:rPr>
        <w:t xml:space="preserve">. </w:t>
      </w:r>
      <w:r w:rsidR="000B179C" w:rsidRPr="00CA3336">
        <w:rPr>
          <w:lang w:val="hr-HR"/>
        </w:rPr>
        <w:t xml:space="preserve">Ovo </w:t>
      </w:r>
      <w:r w:rsidRPr="00CA3336">
        <w:rPr>
          <w:lang w:val="hr-HR"/>
        </w:rPr>
        <w:t xml:space="preserve">rješenje o otvaranju stečajnog postupka </w:t>
      </w:r>
      <w:r w:rsidR="008D76E8">
        <w:rPr>
          <w:lang w:val="hr-HR"/>
        </w:rPr>
        <w:t>objavit</w:t>
      </w:r>
      <w:r w:rsidRPr="00CA3336">
        <w:rPr>
          <w:lang w:val="hr-HR"/>
        </w:rPr>
        <w:t xml:space="preserve"> će se na</w:t>
      </w:r>
      <w:r w:rsidR="008D76E8">
        <w:rPr>
          <w:lang w:val="hr-HR"/>
        </w:rPr>
        <w:t xml:space="preserve"> mrežnoj stranici </w:t>
      </w:r>
      <w:r w:rsidRPr="00CA3336">
        <w:rPr>
          <w:lang w:val="hr-HR"/>
        </w:rPr>
        <w:t xml:space="preserve"> </w:t>
      </w:r>
      <w:r w:rsidR="008D76E8">
        <w:rPr>
          <w:lang w:val="hr-HR"/>
        </w:rPr>
        <w:t>e-Oglasna</w:t>
      </w:r>
      <w:r w:rsidR="008D76E8" w:rsidRPr="00CA3336">
        <w:rPr>
          <w:lang w:val="hr-HR"/>
        </w:rPr>
        <w:t xml:space="preserve"> </w:t>
      </w:r>
      <w:r w:rsidR="008D76E8">
        <w:rPr>
          <w:lang w:val="hr-HR"/>
        </w:rPr>
        <w:t>ploča</w:t>
      </w:r>
      <w:r w:rsidRPr="00CA3336">
        <w:rPr>
          <w:lang w:val="hr-HR"/>
        </w:rPr>
        <w:t xml:space="preserve"> </w:t>
      </w:r>
      <w:r w:rsidR="008D76E8">
        <w:rPr>
          <w:lang w:val="hr-HR"/>
        </w:rPr>
        <w:t xml:space="preserve">sudova istog dana kada je i doneseno. </w:t>
      </w:r>
    </w:p>
    <w:p w:rsidRDefault="00B556BD" w:rsidP="00B556BD" w:rsidR="00B556BD" w:rsidRPr="00D45178">
      <w:pPr>
        <w:rPr>
          <w:sz w:val="16"/>
          <w:szCs w:val="16"/>
          <w:lang w:val="hr-HR"/>
        </w:rPr>
      </w:pPr>
    </w:p>
    <w:p w:rsidRDefault="00536255" w:rsidP="00B556BD" w:rsidR="00536255" w:rsidRPr="006F274F">
      <w:pPr>
        <w:rPr>
          <w:sz w:val="18"/>
          <w:szCs w:val="18"/>
          <w:lang w:val="hr-HR"/>
        </w:rPr>
      </w:pPr>
    </w:p>
    <w:p w:rsidRDefault="009A7AD1" w:rsidP="00B556BD" w:rsidR="009A7AD1" w:rsidRPr="006F274F">
      <w:pPr>
        <w:rPr>
          <w:sz w:val="16"/>
          <w:szCs w:val="16"/>
          <w:lang w:val="hr-HR"/>
        </w:rPr>
      </w:pPr>
    </w:p>
    <w:p w:rsidRDefault="00B556BD" w:rsidP="00B556BD" w:rsidR="00B556BD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B556BD" w:rsidP="00B556BD" w:rsidR="00B556BD" w:rsidRPr="00CA3336">
      <w:pPr>
        <w:jc w:val="center"/>
        <w:rPr>
          <w:lang w:val="hr-HR"/>
        </w:rPr>
      </w:pPr>
    </w:p>
    <w:p w:rsidRDefault="00B556BD" w:rsidP="00724EA4" w:rsidR="00724EA4">
      <w:pPr>
        <w:jc w:val="both"/>
        <w:rPr>
          <w:lang w:val="hr-HR"/>
        </w:rPr>
      </w:pPr>
      <w:r w:rsidRPr="00CA3336">
        <w:rPr>
          <w:lang w:val="hr-HR"/>
        </w:rPr>
        <w:tab/>
      </w:r>
      <w:r w:rsidR="00724EA4">
        <w:rPr>
          <w:lang w:val="hr-HR"/>
        </w:rPr>
        <w:t xml:space="preserve">Financijska agencija, Regionalni centar Split podnijela je ovom sudu </w:t>
      </w:r>
      <w:r w:rsidR="00D14A1E">
        <w:rPr>
          <w:lang w:val="hr-HR"/>
        </w:rPr>
        <w:t>11. veljače 2016</w:t>
      </w:r>
      <w:r w:rsidR="00724EA4">
        <w:rPr>
          <w:lang w:val="hr-HR"/>
        </w:rPr>
        <w:t xml:space="preserve">. god. prijedlog za otvaranje stečajnog postupka nad dužnikom </w:t>
      </w:r>
      <w:r w:rsidR="00D14A1E">
        <w:t>SPECTATOR d.o.o. Split</w:t>
      </w:r>
      <w:r w:rsidR="00724EA4">
        <w:rPr>
          <w:lang w:val="hr-HR"/>
        </w:rPr>
        <w:t xml:space="preserve">, a sve sukladno odredbama čl. 110. st. 1. Stečajnog zakona (Narodne novine 71/15, dalje SZ). </w:t>
      </w:r>
    </w:p>
    <w:p w:rsidRDefault="00724EA4" w:rsidP="00724EA4" w:rsidR="00724EA4">
      <w:pPr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prijedlogu u bitnom je navedeno da dužnik na dan </w:t>
      </w:r>
      <w:r w:rsidR="00D14A1E">
        <w:rPr>
          <w:lang w:val="hr-HR"/>
        </w:rPr>
        <w:t>08.02.2016</w:t>
      </w:r>
      <w:r>
        <w:rPr>
          <w:lang w:val="hr-HR"/>
        </w:rPr>
        <w:t xml:space="preserve">. god. u Očevidniku redoslijeda osnova za plaćanje ima evidentirane neizvršene osnove za plaćanje u neprekinutom razdoblju od 120 dana, u ukupnom iznosu od </w:t>
      </w:r>
      <w:r w:rsidR="00D14A1E">
        <w:rPr>
          <w:lang w:val="hr-HR"/>
        </w:rPr>
        <w:t>48.488,50</w:t>
      </w:r>
      <w:r>
        <w:rPr>
          <w:lang w:val="hr-HR"/>
        </w:rPr>
        <w:t xml:space="preserve"> kn, kao i da prema podacima koji su dostavljeni od Hrvatskog zavoda za mi</w:t>
      </w:r>
      <w:r w:rsidR="00D14A1E">
        <w:rPr>
          <w:lang w:val="hr-HR"/>
        </w:rPr>
        <w:t>rovinsko osiguranje dužnik ima dva zaposlena</w:t>
      </w:r>
      <w:r>
        <w:rPr>
          <w:lang w:val="hr-HR"/>
        </w:rPr>
        <w:t xml:space="preserve">. </w:t>
      </w:r>
    </w:p>
    <w:p w:rsidRDefault="00D14A1E" w:rsidP="00724EA4" w:rsidR="00D14A1E">
      <w:pPr>
        <w:ind w:firstLine="708"/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 ovaj sud je, sukladno odredbama čl. 115. st. 1. SZ-a,</w:t>
      </w:r>
      <w:r w:rsidR="00D14A1E">
        <w:rPr>
          <w:lang w:val="hr-HR"/>
        </w:rPr>
        <w:t xml:space="preserve"> rješenjem posl. br. 12. St-456/2016</w:t>
      </w:r>
      <w:r>
        <w:rPr>
          <w:lang w:val="hr-HR"/>
        </w:rPr>
        <w:t xml:space="preserve"> od </w:t>
      </w:r>
      <w:r w:rsidR="00D14A1E">
        <w:rPr>
          <w:lang w:val="hr-HR"/>
        </w:rPr>
        <w:t>10.02.2017</w:t>
      </w:r>
      <w:r>
        <w:rPr>
          <w:lang w:val="hr-HR"/>
        </w:rPr>
        <w:t xml:space="preserve">. god. pokrenuo prethodni postupak radi utvrđivanja pretpostavki za otvaranje stečajnog postupka nad dužnikom. </w:t>
      </w:r>
    </w:p>
    <w:p w:rsidRDefault="00724EA4" w:rsidP="00724EA4" w:rsidR="00724EA4">
      <w:pPr>
        <w:ind w:firstLine="708"/>
        <w:jc w:val="both"/>
        <w:rPr>
          <w:lang w:val="hr-HR"/>
        </w:rPr>
      </w:pPr>
    </w:p>
    <w:p w:rsidRDefault="00724EA4" w:rsidP="00BE5538" w:rsidR="00B53371" w:rsidRPr="00B53371">
      <w:pPr>
        <w:ind w:firstLine="708"/>
        <w:jc w:val="both"/>
        <w:rPr>
          <w:lang w:val="hr-HR"/>
        </w:rPr>
      </w:pPr>
      <w:r>
        <w:rPr>
          <w:lang w:val="hr-HR"/>
        </w:rPr>
        <w:t xml:space="preserve">Na ročištu radi izjašnjenja o podnesenom prijedlogu od </w:t>
      </w:r>
      <w:r w:rsidR="00D14A1E">
        <w:rPr>
          <w:lang w:val="hr-HR"/>
        </w:rPr>
        <w:t>08.03.2017</w:t>
      </w:r>
      <w:r>
        <w:rPr>
          <w:lang w:val="hr-HR"/>
        </w:rPr>
        <w:t xml:space="preserve">. god., a koje ročište je sukladno odredbama čl. 128. st. 5. u vezi s čl. 126. SZ-a spojeno s ročištem radi rasprave o pretpostavkama za otvaranje stečajnog postupka, zastupnik po zakonu </w:t>
      </w:r>
      <w:r w:rsidR="00D14A1E">
        <w:rPr>
          <w:lang w:val="hr-HR"/>
        </w:rPr>
        <w:t>– direktor dužnika Denis-Peter Karadža iz Splita</w:t>
      </w:r>
      <w:r>
        <w:rPr>
          <w:lang w:val="hr-HR"/>
        </w:rPr>
        <w:t xml:space="preserve"> </w:t>
      </w:r>
      <w:r w:rsidR="00BE5538">
        <w:rPr>
          <w:lang w:val="hr-HR"/>
        </w:rPr>
        <w:t>potvrdio je da su podaci</w:t>
      </w:r>
      <w:r w:rsidR="00B53371">
        <w:t xml:space="preserve"> </w:t>
      </w:r>
      <w:r w:rsidR="00B53371" w:rsidRPr="00B53371">
        <w:rPr>
          <w:lang w:val="hr-HR"/>
        </w:rPr>
        <w:t>FINE o blokadi računa dužnika točni te da je račun dužnika doista blokiran u period</w:t>
      </w:r>
      <w:r w:rsidR="00BE5538">
        <w:rPr>
          <w:lang w:val="hr-HR"/>
        </w:rPr>
        <w:t>u koji se navodi u potvrdi FINE</w:t>
      </w:r>
      <w:r w:rsidR="006F274F">
        <w:rPr>
          <w:lang w:val="hr-HR"/>
        </w:rPr>
        <w:t>, te je naveo da</w:t>
      </w:r>
      <w:r w:rsidR="00B53371" w:rsidRPr="00B53371">
        <w:rPr>
          <w:lang w:val="hr-HR"/>
        </w:rPr>
        <w:t xml:space="preserve"> stanje blokade računa dužnika </w:t>
      </w:r>
      <w:r w:rsidR="00BE5538">
        <w:rPr>
          <w:lang w:val="hr-HR"/>
        </w:rPr>
        <w:t xml:space="preserve">da </w:t>
      </w:r>
      <w:r w:rsidR="00B53371" w:rsidRPr="00B53371">
        <w:rPr>
          <w:lang w:val="hr-HR"/>
        </w:rPr>
        <w:t>na današnji dan iznosi oko 370.000,00 kn. Isti</w:t>
      </w:r>
      <w:r w:rsidR="006F274F">
        <w:rPr>
          <w:lang w:val="hr-HR"/>
        </w:rPr>
        <w:t xml:space="preserve"> je</w:t>
      </w:r>
      <w:r w:rsidR="00B53371" w:rsidRPr="00B53371">
        <w:rPr>
          <w:lang w:val="hr-HR"/>
        </w:rPr>
        <w:t xml:space="preserve"> nadalje </w:t>
      </w:r>
      <w:r w:rsidR="00BE5538">
        <w:rPr>
          <w:lang w:val="hr-HR"/>
        </w:rPr>
        <w:t>naveo</w:t>
      </w:r>
      <w:r w:rsidR="00B53371" w:rsidRPr="00B53371">
        <w:rPr>
          <w:lang w:val="hr-HR"/>
        </w:rPr>
        <w:t xml:space="preserve"> da dužnik ne radi, odnosno ne posluje već preko dvije godine. Dužnik da se kao svojom osnovnom djelatnošću bavio trgovinom odnosno veleprodajom mesa te da je imao jednu iznajmljenu klaonicu u Gospiću. </w:t>
      </w:r>
      <w:r w:rsidR="00BE5538">
        <w:rPr>
          <w:lang w:val="hr-HR"/>
        </w:rPr>
        <w:t>D</w:t>
      </w:r>
      <w:r w:rsidR="00B53371" w:rsidRPr="00B53371">
        <w:rPr>
          <w:lang w:val="hr-HR"/>
        </w:rPr>
        <w:t>užnik da je</w:t>
      </w:r>
      <w:r w:rsidR="00BE5538">
        <w:rPr>
          <w:lang w:val="hr-HR"/>
        </w:rPr>
        <w:t xml:space="preserve"> ranije</w:t>
      </w:r>
      <w:r w:rsidR="00B53371" w:rsidRPr="00B53371">
        <w:rPr>
          <w:lang w:val="hr-HR"/>
        </w:rPr>
        <w:t xml:space="preserve"> zapošljavao u prosjeku tri do pet djelatnika, a danas da je sa</w:t>
      </w:r>
      <w:r w:rsidR="00BE5538">
        <w:rPr>
          <w:lang w:val="hr-HR"/>
        </w:rPr>
        <w:t>mo on zaposlenik društva. Istakao je</w:t>
      </w:r>
      <w:r w:rsidR="00B53371" w:rsidRPr="00B53371">
        <w:rPr>
          <w:lang w:val="hr-HR"/>
        </w:rPr>
        <w:t xml:space="preserve"> da dužnik od imovine ima ono što je navedeno u popisu koji je predan sudu, a koja imovina se sastoji od zemljišta, negrađevinske namjene, oznake čest.zem. 929/1, zk.ul. 1215, koja se nalazi na predjelu Kamen u Splitu, neposredno uz odlagalište Karepovac i koje bi danas moglo vrijediti oko 500.000,00 kn, </w:t>
      </w:r>
      <w:r w:rsidR="00BE5538">
        <w:rPr>
          <w:lang w:val="hr-HR"/>
        </w:rPr>
        <w:t>zatim</w:t>
      </w:r>
      <w:r w:rsidR="00B53371" w:rsidRPr="00B53371">
        <w:rPr>
          <w:lang w:val="hr-HR"/>
        </w:rPr>
        <w:t xml:space="preserve"> prikolicu marke Schmitz, koja se već duže vremena nalazi u Đurđevcu na popravku k</w:t>
      </w:r>
      <w:r w:rsidR="00BE5538">
        <w:rPr>
          <w:lang w:val="hr-HR"/>
        </w:rPr>
        <w:t>od Pjeskarenje Kalinovac d.o.o</w:t>
      </w:r>
      <w:r w:rsidR="00B53371" w:rsidRPr="00B53371">
        <w:rPr>
          <w:lang w:val="hr-HR"/>
        </w:rPr>
        <w:t>.</w:t>
      </w:r>
      <w:r w:rsidR="00BE5538">
        <w:rPr>
          <w:lang w:val="hr-HR"/>
        </w:rPr>
        <w:t xml:space="preserve">, kao i </w:t>
      </w:r>
      <w:r w:rsidR="00B53371" w:rsidRPr="00B53371">
        <w:rPr>
          <w:lang w:val="hr-HR"/>
        </w:rPr>
        <w:t xml:space="preserve"> određene zalihe sijena koje se nalaze u Lic</w:t>
      </w:r>
      <w:r w:rsidR="00BE5538">
        <w:rPr>
          <w:lang w:val="hr-HR"/>
        </w:rPr>
        <w:t>i, u mjestu Mušaluk, pohranjene</w:t>
      </w:r>
      <w:r w:rsidR="00B53371" w:rsidRPr="00B53371">
        <w:rPr>
          <w:lang w:val="hr-HR"/>
        </w:rPr>
        <w:t xml:space="preserve"> u jednom skladištu odnosno hangaru. Na kraju z.z. dužnika </w:t>
      </w:r>
      <w:r w:rsidR="00BE5538">
        <w:rPr>
          <w:lang w:val="hr-HR"/>
        </w:rPr>
        <w:t>je naveo</w:t>
      </w:r>
      <w:r w:rsidR="00B53371" w:rsidRPr="00B53371">
        <w:rPr>
          <w:lang w:val="hr-HR"/>
        </w:rPr>
        <w:t xml:space="preserve"> kako smatra da bi se </w:t>
      </w:r>
      <w:r w:rsidR="00BE5538" w:rsidRPr="00B53371">
        <w:rPr>
          <w:lang w:val="hr-HR"/>
        </w:rPr>
        <w:t xml:space="preserve">obveze dužnika </w:t>
      </w:r>
      <w:r w:rsidR="00B53371" w:rsidRPr="00B53371">
        <w:rPr>
          <w:lang w:val="hr-HR"/>
        </w:rPr>
        <w:t xml:space="preserve">možda i mogle podmiriti u određenom vremenskom periodu, ali da bi za isto dužniku trebalo određeno vrijeme od minimalno godinu dana. </w:t>
      </w:r>
    </w:p>
    <w:p w:rsidRDefault="00B53371" w:rsidP="00BE5538" w:rsidR="00B53371">
      <w:pPr>
        <w:jc w:val="both"/>
        <w:rPr>
          <w:lang w:val="hr-HR"/>
        </w:rPr>
      </w:pPr>
    </w:p>
    <w:p w:rsidRDefault="00B53371" w:rsidP="00794180" w:rsidR="00724EA4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</w:t>
      </w:r>
      <w:r w:rsidR="00794180">
        <w:rPr>
          <w:lang w:val="hr-HR"/>
        </w:rPr>
        <w:t xml:space="preserve">na ročištu od 08.03.2017. god. predao u spis podnesak naslovljen kao „Pisano izvješće o financijsko-gospodarskom stanju dužnika“, u kojem je navedeno da je račun dužnika već duže razdoblje u blokadi te da dužnik ne obavlja nikakvu gospodarsku aktivnost zadnjih godinu dana, a u privitku istog priložen je popis imovine i obveza dužnika. </w:t>
      </w:r>
    </w:p>
    <w:p w:rsidRDefault="00724EA4" w:rsidP="00724EA4" w:rsidR="00724EA4">
      <w:pPr>
        <w:ind w:firstLine="708"/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724EA4" w:rsidP="00724EA4" w:rsidR="00724EA4">
      <w:pPr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724EA4" w:rsidP="00724EA4" w:rsidR="00724EA4">
      <w:pPr>
        <w:jc w:val="both"/>
        <w:rPr>
          <w:lang w:val="hr-HR"/>
        </w:rPr>
      </w:pPr>
    </w:p>
    <w:p w:rsidRDefault="00724EA4" w:rsidP="00286EA4" w:rsidR="00724EA4">
      <w:pPr>
        <w:ind w:firstLine="708"/>
        <w:jc w:val="both"/>
        <w:rPr>
          <w:lang w:val="hr-HR"/>
        </w:rPr>
      </w:pPr>
      <w:r w:rsidRPr="00CA3336">
        <w:rPr>
          <w:lang w:val="hr-HR"/>
        </w:rPr>
        <w:t>Tijekom prethodnog postupka</w:t>
      </w:r>
      <w:r>
        <w:rPr>
          <w:lang w:val="hr-HR"/>
        </w:rPr>
        <w:t xml:space="preserve"> sud je utvrdio da kod dužnika postoji stečajni razlog nesposobnosti za plaćanje. </w:t>
      </w: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>Naime, Financijska agencija je u podnesenom prijedlogu za otvaranje stečajnog pos</w:t>
      </w:r>
      <w:r w:rsidR="00794180">
        <w:rPr>
          <w:lang w:val="hr-HR"/>
        </w:rPr>
        <w:t xml:space="preserve">tupka navela da dužnik na dan 08.02.2016. god., </w:t>
      </w:r>
      <w:r>
        <w:rPr>
          <w:lang w:val="hr-HR"/>
        </w:rPr>
        <w:t>u Očevidniku redoslijeda osnova za plaćanje</w:t>
      </w:r>
      <w:r w:rsidR="00794180">
        <w:rPr>
          <w:lang w:val="hr-HR"/>
        </w:rPr>
        <w:t>, ima</w:t>
      </w:r>
      <w:r>
        <w:rPr>
          <w:lang w:val="hr-HR"/>
        </w:rPr>
        <w:t xml:space="preserve"> evidentirane </w:t>
      </w:r>
      <w:r w:rsidR="00794180">
        <w:rPr>
          <w:lang w:val="hr-HR"/>
        </w:rPr>
        <w:t>neizvršene osnove za plaćanje</w:t>
      </w:r>
      <w:r>
        <w:rPr>
          <w:lang w:val="hr-HR"/>
        </w:rPr>
        <w:t xml:space="preserve"> u neprekinutom razdoblju od 120 dana, u ukupnom iznosu od </w:t>
      </w:r>
      <w:r w:rsidR="00794180">
        <w:rPr>
          <w:lang w:val="hr-HR"/>
        </w:rPr>
        <w:t>48.488,50</w:t>
      </w:r>
      <w:r>
        <w:rPr>
          <w:lang w:val="hr-HR"/>
        </w:rPr>
        <w:t xml:space="preserve"> kn. </w:t>
      </w:r>
    </w:p>
    <w:p w:rsidRDefault="00724EA4" w:rsidP="00724EA4" w:rsidR="00724EA4">
      <w:pPr>
        <w:ind w:firstLine="708"/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>Nadalje, Fina</w:t>
      </w:r>
      <w:r w:rsidR="00794180">
        <w:rPr>
          <w:lang w:val="hr-HR"/>
        </w:rPr>
        <w:t>ncijska agencija je za potrebe prethodnog</w:t>
      </w:r>
      <w:r>
        <w:rPr>
          <w:lang w:val="hr-HR"/>
        </w:rPr>
        <w:t xml:space="preserve"> postupka dostavila ovom sudu potvrdu o neizvršenim osnovama za plaćanje dužnika</w:t>
      </w:r>
      <w:r w:rsidR="00794180">
        <w:rPr>
          <w:lang w:val="hr-HR"/>
        </w:rPr>
        <w:t xml:space="preserve"> (list 16 spisa)</w:t>
      </w:r>
      <w:r>
        <w:rPr>
          <w:lang w:val="hr-HR"/>
        </w:rPr>
        <w:t xml:space="preserve">, a kojom se potvrđuje da dužnik na dan </w:t>
      </w:r>
      <w:r w:rsidR="00794180">
        <w:rPr>
          <w:lang w:val="hr-HR"/>
        </w:rPr>
        <w:t>06.03.2017</w:t>
      </w:r>
      <w:r>
        <w:rPr>
          <w:lang w:val="hr-HR"/>
        </w:rPr>
        <w:t>. god. u Očevidniku redoslijeda osnova za plaćanje ima evidentirane neizvršene osnove za plaćanje</w:t>
      </w:r>
      <w:r w:rsidR="00794180">
        <w:rPr>
          <w:lang w:val="hr-HR"/>
        </w:rPr>
        <w:t xml:space="preserve"> u neprekinutom razdoblju od 511</w:t>
      </w:r>
      <w:r>
        <w:rPr>
          <w:lang w:val="hr-HR"/>
        </w:rPr>
        <w:t xml:space="preserve"> dana. </w:t>
      </w:r>
    </w:p>
    <w:p w:rsidRDefault="00724EA4" w:rsidP="00724EA4" w:rsidR="00724EA4">
      <w:pPr>
        <w:ind w:firstLine="708"/>
        <w:jc w:val="both"/>
        <w:rPr>
          <w:lang w:val="hr-HR"/>
        </w:rPr>
      </w:pPr>
    </w:p>
    <w:p w:rsidRDefault="00724EA4" w:rsidP="00B53371" w:rsidR="00B53371" w:rsidRPr="00B53371">
      <w:pPr>
        <w:ind w:firstLine="708"/>
        <w:jc w:val="both"/>
        <w:rPr>
          <w:b/>
          <w:lang w:val="hr-HR"/>
        </w:rPr>
      </w:pPr>
      <w:r>
        <w:rPr>
          <w:lang w:val="hr-HR"/>
        </w:rPr>
        <w:t xml:space="preserve">Kako dakle iz navoda iz podnesenog prijedloga za otvaranje stečajnog postupka, kao i potvrde Financijske agencije od </w:t>
      </w:r>
      <w:r w:rsidR="00794180">
        <w:rPr>
          <w:lang w:val="hr-HR"/>
        </w:rPr>
        <w:t xml:space="preserve">06.03.2017. god. </w:t>
      </w:r>
      <w:r>
        <w:rPr>
          <w:lang w:val="hr-HR"/>
        </w:rPr>
        <w:t>jasno proizlazi da su računi dužnika neprekidno blokirani u razdoblju duljem od 60 dana, odnosno da dužnik u Očevidniku redoslijeda osnova za plaćanje ima evidentirane neizvršene osnov</w:t>
      </w:r>
      <w:r w:rsidR="00794180">
        <w:rPr>
          <w:lang w:val="hr-HR"/>
        </w:rPr>
        <w:t>e za plaćanje u razdoblju dužem</w:t>
      </w:r>
      <w:r>
        <w:rPr>
          <w:lang w:val="hr-HR"/>
        </w:rPr>
        <w:t xml:space="preserve"> od 60 dana, to je samim time očito da je kod dužnika ispunjen stečajni razlog nesposobnosti za plaćanje dužnika u smislu odredbi čl. 6. st. 1., 2. i 4. SZ-a. Uostalom i sam zastupnik po zakonu dužnika je priznao postojanje takve blokade rač</w:t>
      </w:r>
      <w:r w:rsidR="00576F16">
        <w:rPr>
          <w:lang w:val="hr-HR"/>
        </w:rPr>
        <w:t xml:space="preserve">una dužnika te je izjavio da </w:t>
      </w:r>
      <w:r>
        <w:rPr>
          <w:lang w:val="hr-HR"/>
        </w:rPr>
        <w:t xml:space="preserve">dužnik </w:t>
      </w:r>
      <w:r w:rsidR="00576F16">
        <w:rPr>
          <w:lang w:val="hr-HR"/>
        </w:rPr>
        <w:t>ne radi odnosno ne posluje već preko dvije godine. Samim time</w:t>
      </w:r>
      <w:r w:rsidR="00286EA4">
        <w:rPr>
          <w:lang w:val="hr-HR"/>
        </w:rPr>
        <w:t>,</w:t>
      </w:r>
      <w:r w:rsidR="00576F16">
        <w:rPr>
          <w:lang w:val="hr-HR"/>
        </w:rPr>
        <w:t xml:space="preserve"> </w:t>
      </w:r>
      <w:r w:rsidR="00B53371" w:rsidRPr="00576F16">
        <w:rPr>
          <w:lang w:val="hr-HR"/>
        </w:rPr>
        <w:t xml:space="preserve">niti navodi z.z. dužnika o tome da bi se obveze dužnika možda mogle podmiriti u </w:t>
      </w:r>
      <w:r w:rsidR="00576F16">
        <w:rPr>
          <w:lang w:val="hr-HR"/>
        </w:rPr>
        <w:t xml:space="preserve">određenom </w:t>
      </w:r>
      <w:r w:rsidR="00B53371" w:rsidRPr="00576F16">
        <w:rPr>
          <w:lang w:val="hr-HR"/>
        </w:rPr>
        <w:t>vremenskom periodu od minimalno godinu dana, nisu od značaja za donošenje odluke u ovom predmetu</w:t>
      </w:r>
      <w:r w:rsidR="00576F16">
        <w:rPr>
          <w:lang w:val="hr-HR"/>
        </w:rPr>
        <w:t>.</w:t>
      </w:r>
      <w:r w:rsidR="00B53371">
        <w:rPr>
          <w:b/>
          <w:lang w:val="hr-HR"/>
        </w:rPr>
        <w:t xml:space="preserve"> </w:t>
      </w:r>
    </w:p>
    <w:p w:rsidRDefault="00724EA4" w:rsidP="00286EA4" w:rsidR="00724EA4">
      <w:pPr>
        <w:jc w:val="both"/>
        <w:rPr>
          <w:lang w:val="hr-HR"/>
        </w:rPr>
      </w:pPr>
    </w:p>
    <w:p w:rsidRDefault="00B53371" w:rsidP="00B53371" w:rsidR="00B53371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tijekom prethodnog postupka utvrđeno postojanje stečajnog razloga nesposobnosti za plaćanje dužnika, a isto tako je iz izjave z.z. dužnika i popisa imovine dužnika razvidno da dužnik u svom vlasništvu ima </w:t>
      </w:r>
      <w:r w:rsidR="00286EA4">
        <w:rPr>
          <w:lang w:val="hr-HR"/>
        </w:rPr>
        <w:t>određenu imovinu (</w:t>
      </w:r>
      <w:r>
        <w:rPr>
          <w:lang w:val="hr-HR"/>
        </w:rPr>
        <w:t>nekretninu</w:t>
      </w:r>
      <w:r w:rsidR="00286EA4">
        <w:rPr>
          <w:lang w:val="hr-HR"/>
        </w:rPr>
        <w:t xml:space="preserve"> i pokretnine)</w:t>
      </w:r>
      <w:r>
        <w:rPr>
          <w:lang w:val="hr-HR"/>
        </w:rPr>
        <w:t xml:space="preserve">, iz koje imovine bi se mogli podmiriti troškovi stečajnog postupka, to je stoga u konkretnom slučaju trebalo donijeti rješenje o otvaranju stečajnog postupka nad dužnikom. </w:t>
      </w:r>
    </w:p>
    <w:p w:rsidRDefault="00724EA4" w:rsidP="00286EA4" w:rsidR="00724EA4">
      <w:pPr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stečajnog upravitelja obavljen je metodom slučajnog odabira s liste A stečajnih upravitelja za područje nadležnosti ovog suda, sukladno odredbama čl. 84. st. 1. SZ-a. Budući da je metodom slučajnog odabira za stečajnog upravitelja izabran </w:t>
      </w:r>
      <w:r w:rsidR="00C031A5" w:rsidRPr="00C031A5">
        <w:rPr>
          <w:lang w:val="hr-HR"/>
        </w:rPr>
        <w:t>Dean Rahan, dipl. pravnik iz Supetra, Hrvatskih velikana 8</w:t>
      </w:r>
      <w:r>
        <w:rPr>
          <w:lang w:val="hr-HR"/>
        </w:rPr>
        <w:t xml:space="preserve">, sud je ovim rješenjem o otvaranju stečajnog postupka istog imenovao za stečajnog upravitelja, a sve sukladno odredbama čl. 85. st. 1. SZ-a. </w:t>
      </w:r>
    </w:p>
    <w:p w:rsidRDefault="00724EA4" w:rsidP="00724EA4" w:rsidR="00724EA4">
      <w:pPr>
        <w:ind w:firstLine="708"/>
        <w:jc w:val="both"/>
        <w:rPr>
          <w:lang w:val="hr-HR"/>
        </w:rPr>
      </w:pPr>
    </w:p>
    <w:p w:rsidRDefault="00724EA4" w:rsidP="00286EA4" w:rsidR="00724EA4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svega naprijed navedenog, a temeljem odredbi čl. 5., čl. 6. st. 1., 2. i 4., čl. 84. st. 1., čl. 85. st. 1., čl. 110. st. 1., </w:t>
      </w:r>
      <w:r w:rsidR="00286EA4">
        <w:rPr>
          <w:lang w:val="hr-HR"/>
        </w:rPr>
        <w:t xml:space="preserve">čl. 112. st. 6., </w:t>
      </w:r>
      <w:r>
        <w:rPr>
          <w:lang w:val="hr-HR"/>
        </w:rPr>
        <w:t>čl. 128., čl. 129., čl. 130., čl. 131. te čl. 257. i čl. 258. SZ-a  odlučeno je kao u točkama I. do XII</w:t>
      </w:r>
      <w:r w:rsidR="00286EA4">
        <w:rPr>
          <w:lang w:val="hr-HR"/>
        </w:rPr>
        <w:t>I</w:t>
      </w:r>
      <w:r>
        <w:rPr>
          <w:lang w:val="hr-HR"/>
        </w:rPr>
        <w:t xml:space="preserve">. izreke ovog rješenja. </w:t>
      </w:r>
    </w:p>
    <w:p w:rsidRDefault="00341A22" w:rsidP="00286EA4" w:rsidR="00341A22">
      <w:pPr>
        <w:jc w:val="both"/>
        <w:rPr>
          <w:lang w:val="hr-HR"/>
        </w:rPr>
      </w:pPr>
    </w:p>
    <w:p w:rsidRDefault="00D4027A" w:rsidP="005E4DD5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>U Splitu</w:t>
      </w:r>
      <w:r w:rsidR="00E56C52" w:rsidRPr="00CA3336">
        <w:rPr>
          <w:lang w:val="hr-HR"/>
        </w:rPr>
        <w:t>,</w:t>
      </w:r>
      <w:r w:rsidRPr="00CA3336">
        <w:rPr>
          <w:lang w:val="hr-HR"/>
        </w:rPr>
        <w:t xml:space="preserve"> </w:t>
      </w:r>
      <w:r w:rsidR="00286EA4">
        <w:rPr>
          <w:lang w:val="hr-HR"/>
        </w:rPr>
        <w:t>10</w:t>
      </w:r>
      <w:r w:rsidR="005E4DD5">
        <w:rPr>
          <w:lang w:val="hr-HR"/>
        </w:rPr>
        <w:t xml:space="preserve">. </w:t>
      </w:r>
      <w:r w:rsidR="00AD49ED">
        <w:rPr>
          <w:lang w:val="hr-HR"/>
        </w:rPr>
        <w:t>ožujka 2017</w:t>
      </w:r>
      <w:r w:rsidRPr="00CA3336">
        <w:rPr>
          <w:lang w:val="hr-HR"/>
        </w:rPr>
        <w:t>. godine.</w:t>
      </w:r>
    </w:p>
    <w:p w:rsidRDefault="00D4027A" w:rsidP="00D4027A" w:rsidR="00D4027A" w:rsidRPr="00CA3336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CA3336">
      <w:pPr>
        <w:ind w:firstLine="708" w:left="7080"/>
        <w:rPr>
          <w:lang w:val="hr-HR"/>
        </w:rPr>
      </w:pPr>
      <w:r w:rsidRPr="00CA3336">
        <w:rPr>
          <w:lang w:val="hr-HR"/>
        </w:rPr>
        <w:t xml:space="preserve">S U D A C </w:t>
      </w:r>
    </w:p>
    <w:p w:rsidRDefault="0010721E" w:rsidP="00B71799" w:rsidR="0010721E" w:rsidRPr="00CA3336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>
      <w:pPr>
        <w:ind w:left="7788"/>
        <w:rPr>
          <w:lang w:val="hr-HR"/>
        </w:rPr>
      </w:pPr>
      <w:r w:rsidRPr="00CA3336">
        <w:rPr>
          <w:lang w:val="hr-HR"/>
        </w:rPr>
        <w:t>Paško Bačić</w:t>
      </w:r>
    </w:p>
    <w:p w:rsidRDefault="00623228" w:rsidP="00623228" w:rsidR="00623228">
      <w:pPr>
        <w:ind w:left="7788"/>
        <w:rPr>
          <w:lang w:val="hr-HR"/>
        </w:rPr>
      </w:pPr>
    </w:p>
    <w:p w:rsidRDefault="00623228" w:rsidP="00623228" w:rsidR="00623228">
      <w:pPr>
        <w:ind w:left="7788"/>
        <w:rPr>
          <w:lang w:val="hr-HR"/>
        </w:rPr>
      </w:pP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33674C" w:rsidP="00DA6271" w:rsidR="009757FC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 w:rsidR="005E4DD5">
        <w:rPr>
          <w:lang w:val="hr-HR"/>
        </w:rPr>
        <w:t xml:space="preserve"> dopuštena je žalba Visokom trgovačkom sudu Republike Hrvatske. Žalb</w:t>
      </w:r>
      <w:r w:rsidR="00DA6271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>
        <w:rPr>
          <w:lang w:val="hr-HR"/>
        </w:rPr>
        <w:t>pismeno u tri primjerka</w:t>
      </w:r>
      <w:r w:rsidR="00C37264">
        <w:rPr>
          <w:lang w:val="hr-HR"/>
        </w:rPr>
        <w:t>,</w:t>
      </w:r>
      <w:r w:rsidR="005E4DD5">
        <w:rPr>
          <w:lang w:val="hr-HR"/>
        </w:rPr>
        <w:t xml:space="preserve"> u roku do 8 dana </w:t>
      </w:r>
      <w:r w:rsidR="00DA6271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DA6271" w:rsidP="00DA6271" w:rsidR="00DA6271" w:rsidRPr="00CA3336">
      <w:pPr>
        <w:jc w:val="both"/>
        <w:rPr>
          <w:lang w:val="hr-HR"/>
        </w:rPr>
      </w:pPr>
    </w:p>
    <w:p w:rsidRDefault="009757FC" w:rsidP="0033674C" w:rsidR="009757FC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jc w:val="both"/>
        <w:rPr>
          <w:lang w:val="hr-HR"/>
        </w:rPr>
      </w:pPr>
      <w:r w:rsidRPr="00CA3336">
        <w:rPr>
          <w:lang w:val="hr-HR"/>
        </w:rPr>
        <w:t>DNA:</w:t>
      </w:r>
    </w:p>
    <w:p w:rsidRDefault="0098270D" w:rsidP="0098270D" w:rsidR="0098270D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 xml:space="preserve">FINA, Regionalni centar </w:t>
      </w:r>
      <w:r w:rsidR="005E4DD5">
        <w:rPr>
          <w:lang w:val="hr-HR"/>
        </w:rPr>
        <w:t>Split</w:t>
      </w:r>
    </w:p>
    <w:p w:rsidRDefault="00EF6C92" w:rsidP="0033674C" w:rsidR="00EF6C92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dužniku</w:t>
      </w:r>
    </w:p>
    <w:p w:rsidRDefault="008572FE" w:rsidP="0033674C" w:rsidR="008572FE" w:rsidRPr="00CA3336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z.z. dužnika </w:t>
      </w:r>
    </w:p>
    <w:p w:rsidRDefault="0033674C" w:rsidP="0033674C" w:rsidR="00EF6C92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Porezna upra</w:t>
      </w:r>
      <w:r w:rsidR="00565E4E" w:rsidRPr="00CA3336">
        <w:rPr>
          <w:lang w:val="hr-HR"/>
        </w:rPr>
        <w:t>va Split</w:t>
      </w:r>
      <w:r w:rsidRPr="00CA3336">
        <w:rPr>
          <w:lang w:val="hr-HR"/>
        </w:rPr>
        <w:t xml:space="preserve"> </w:t>
      </w:r>
    </w:p>
    <w:p w:rsidRDefault="0098270D" w:rsidP="0033674C" w:rsidR="0098270D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ŽDO Split</w:t>
      </w:r>
    </w:p>
    <w:p w:rsidRDefault="0033674C" w:rsidP="0033674C" w:rsidR="0033674C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stečajnom upravitelju</w:t>
      </w:r>
    </w:p>
    <w:p w:rsidRDefault="008572FE" w:rsidP="0033674C" w:rsidR="008572FE" w:rsidRPr="00CA3336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Općinski sud Split, ZK odjel </w:t>
      </w:r>
      <w:r w:rsidR="00623228">
        <w:rPr>
          <w:lang w:val="hr-HR"/>
        </w:rPr>
        <w:t>Split</w:t>
      </w:r>
    </w:p>
    <w:p w:rsidRDefault="0033674C" w:rsidP="0033674C" w:rsidR="0033674C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sudski registar ovog suda</w:t>
      </w:r>
    </w:p>
    <w:p w:rsidRDefault="005E4DD5" w:rsidP="0033674C" w:rsidR="0033674C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</w:t>
      </w:r>
      <w:r w:rsidRPr="00CA3336">
        <w:rPr>
          <w:lang w:val="hr-HR"/>
        </w:rPr>
        <w:t xml:space="preserve">Oglasna </w:t>
      </w:r>
      <w:r w:rsidR="00EF6C92" w:rsidRPr="00CA3336">
        <w:rPr>
          <w:lang w:val="hr-HR"/>
        </w:rPr>
        <w:t xml:space="preserve">ploča suda </w:t>
      </w:r>
    </w:p>
    <w:p w:rsidRDefault="0033674C" w:rsidP="0033674C" w:rsidR="0033674C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stečajna pisarnica</w:t>
      </w:r>
    </w:p>
    <w:p w:rsidRDefault="005E4DD5" w:rsidP="0033674C" w:rsidR="0033674C" w:rsidRPr="00CA3336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ovršna pisarnica</w:t>
      </w:r>
    </w:p>
    <w:p w:rsidRDefault="0033674C" w:rsidP="003855E7" w:rsidR="00EB167D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u spis</w:t>
      </w:r>
    </w:p>
    <w:sectPr w:rsidSect="00623228" w:rsidR="00EB167D" w:rsidRPr="00CA3336">
      <w:headerReference w:type="default" r:id="rId10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B6F4A" w:rsidRPr="003B6F4A">
      <w:rPr>
        <w:noProof/>
        <w:lang w:val="hr-HR"/>
      </w:rPr>
      <w:t>5</w:t>
    </w:r>
    <w:r>
      <w:fldChar w:fldCharType="end"/>
    </w:r>
    <w:r w:rsidR="00536255">
      <w:t xml:space="preserve"> -</w:t>
    </w:r>
    <w:r w:rsidR="00536255">
      <w:tab/>
      <w:t>12. St-</w:t>
    </w:r>
    <w:r w:rsidR="00AD49ED">
      <w:t>456/2016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A0D83"/>
    <w:rsid w:val="000A2A7A"/>
    <w:rsid w:val="000B179C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61AA"/>
    <w:rsid w:val="00286EA4"/>
    <w:rsid w:val="002A75DA"/>
    <w:rsid w:val="002C0946"/>
    <w:rsid w:val="002D048F"/>
    <w:rsid w:val="002D3BEA"/>
    <w:rsid w:val="002D60B4"/>
    <w:rsid w:val="002D6126"/>
    <w:rsid w:val="003058A8"/>
    <w:rsid w:val="003066E0"/>
    <w:rsid w:val="003166A6"/>
    <w:rsid w:val="0032212D"/>
    <w:rsid w:val="0033674C"/>
    <w:rsid w:val="00341A22"/>
    <w:rsid w:val="003541DC"/>
    <w:rsid w:val="003855E7"/>
    <w:rsid w:val="00393BF4"/>
    <w:rsid w:val="003A2F52"/>
    <w:rsid w:val="003B6F4A"/>
    <w:rsid w:val="003D3994"/>
    <w:rsid w:val="003E0123"/>
    <w:rsid w:val="003F63EE"/>
    <w:rsid w:val="0040178F"/>
    <w:rsid w:val="00433BA2"/>
    <w:rsid w:val="00437CBD"/>
    <w:rsid w:val="0044697B"/>
    <w:rsid w:val="00465306"/>
    <w:rsid w:val="0047025C"/>
    <w:rsid w:val="00480C5A"/>
    <w:rsid w:val="00486628"/>
    <w:rsid w:val="004A65BB"/>
    <w:rsid w:val="004B1956"/>
    <w:rsid w:val="004D7CE1"/>
    <w:rsid w:val="004F47F8"/>
    <w:rsid w:val="004F53B1"/>
    <w:rsid w:val="00504C73"/>
    <w:rsid w:val="00515CEE"/>
    <w:rsid w:val="00536255"/>
    <w:rsid w:val="00540FA0"/>
    <w:rsid w:val="005467AD"/>
    <w:rsid w:val="005546BF"/>
    <w:rsid w:val="0056289F"/>
    <w:rsid w:val="00565E4E"/>
    <w:rsid w:val="00576F16"/>
    <w:rsid w:val="005822BC"/>
    <w:rsid w:val="005B510E"/>
    <w:rsid w:val="005B72B0"/>
    <w:rsid w:val="005B7835"/>
    <w:rsid w:val="005D3115"/>
    <w:rsid w:val="005D5033"/>
    <w:rsid w:val="005E4DD5"/>
    <w:rsid w:val="005F030C"/>
    <w:rsid w:val="005F2A6A"/>
    <w:rsid w:val="00623228"/>
    <w:rsid w:val="006316CF"/>
    <w:rsid w:val="00636A82"/>
    <w:rsid w:val="00663018"/>
    <w:rsid w:val="00681B95"/>
    <w:rsid w:val="00695454"/>
    <w:rsid w:val="006A38C8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725FF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757FC"/>
    <w:rsid w:val="0098270D"/>
    <w:rsid w:val="00982EA1"/>
    <w:rsid w:val="00986473"/>
    <w:rsid w:val="009A3C2F"/>
    <w:rsid w:val="009A7AD1"/>
    <w:rsid w:val="009B0019"/>
    <w:rsid w:val="009D3C21"/>
    <w:rsid w:val="009D42D8"/>
    <w:rsid w:val="00A071FA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D49ED"/>
    <w:rsid w:val="00AE5791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B1C54"/>
    <w:rsid w:val="00BB1DC5"/>
    <w:rsid w:val="00BD45BF"/>
    <w:rsid w:val="00BE5538"/>
    <w:rsid w:val="00BF5040"/>
    <w:rsid w:val="00C031A5"/>
    <w:rsid w:val="00C075E0"/>
    <w:rsid w:val="00C34FB5"/>
    <w:rsid w:val="00C37264"/>
    <w:rsid w:val="00C450CF"/>
    <w:rsid w:val="00C50F45"/>
    <w:rsid w:val="00C52A7B"/>
    <w:rsid w:val="00C82C5E"/>
    <w:rsid w:val="00C90302"/>
    <w:rsid w:val="00CA3336"/>
    <w:rsid w:val="00CB0621"/>
    <w:rsid w:val="00CB45D6"/>
    <w:rsid w:val="00CB613F"/>
    <w:rsid w:val="00CC37F9"/>
    <w:rsid w:val="00CC4AFD"/>
    <w:rsid w:val="00CC6BA3"/>
    <w:rsid w:val="00CE0429"/>
    <w:rsid w:val="00CE2678"/>
    <w:rsid w:val="00D14A1E"/>
    <w:rsid w:val="00D2033B"/>
    <w:rsid w:val="00D378DD"/>
    <w:rsid w:val="00D37E91"/>
    <w:rsid w:val="00D4027A"/>
    <w:rsid w:val="00D45178"/>
    <w:rsid w:val="00D50D8F"/>
    <w:rsid w:val="00D53858"/>
    <w:rsid w:val="00DA1460"/>
    <w:rsid w:val="00DA6271"/>
    <w:rsid w:val="00DB2AF1"/>
    <w:rsid w:val="00DC2057"/>
    <w:rsid w:val="00DC21E8"/>
    <w:rsid w:val="00DC6F83"/>
    <w:rsid w:val="00DE7F63"/>
    <w:rsid w:val="00DF1833"/>
    <w:rsid w:val="00E34CB8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E36F6"/>
    <w:rsid w:val="00EF6C92"/>
    <w:rsid w:val="00F031C4"/>
    <w:rsid w:val="00F04194"/>
    <w:rsid w:val="00F04757"/>
    <w:rsid w:val="00F126EC"/>
    <w:rsid w:val="00F2680F"/>
    <w:rsid w:val="00F70276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6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F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6F4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6F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6F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6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F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6F4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6F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6F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ima 2 zaposlena</izvorni_sadrzaj>
    <derivirana_varijabla naziv="DomainObject.Predmet.PrimjedbaSuca_1">Dužnik ima 2 zaposlena</derivirana_varijabla>
  </DomainObject.Predmet.PrimjedbaSuca>
  <DomainObject.Predmet.ProtustrankaFormated>
    <izvorni_sadrzaj>  SPECTATOR d.o.o. za trgovinu i poslovanje nekretninama</izvorni_sadrzaj>
    <derivirana_varijabla naziv="DomainObject.Predmet.ProtustrankaFormated_1">  SPECTATOR d.o.o. za trgovinu i poslovanje nekretninama</derivirana_varijabla>
  </DomainObject.Predmet.ProtustrankaFormated>
  <DomainObject.Predmet.ProtustrankaFormatedOIB>
    <izvorni_sadrzaj>  SPECTATOR d.o.o. za trgovinu i poslovanje nekretninama, OIB 16231268476</izvorni_sadrzaj>
    <derivirana_varijabla naziv="DomainObject.Predmet.ProtustrankaFormatedOIB_1">  SPECTATOR d.o.o. za trgovinu i poslovanje nekretninama, OIB 16231268476</derivirana_varijabla>
  </DomainObject.Predmet.ProtustrankaFormatedOIB>
  <DomainObject.Predmet.ProtustrankaFormatedWithAdress>
    <izvorni_sadrzaj> SPECTATOR d.o.o. za trgovinu i poslovanje nekretninama, Poljana Tina Ujevića 3/3, 21000 Split</izvorni_sadrzaj>
    <derivirana_varijabla naziv="DomainObject.Predmet.ProtustrankaFormatedWithAdress_1"> SPECTATOR d.o.o. za trgovinu i poslovanje nekretninama, Poljana Tina Ujevića 3/3, 21000 Split</derivirana_varijabla>
  </DomainObject.Predmet.ProtustrankaFormatedWithAdress>
  <DomainObject.Predmet.ProtustrankaFormatedWithAdressOIB>
    <izvorni_sadrzaj> SPECTATOR d.o.o. za trgovinu i poslovanje nekretninama, OIB 16231268476, Poljana Tina Ujevića 3/3, 21000 Split</izvorni_sadrzaj>
    <derivirana_varijabla naziv="DomainObject.Predmet.ProtustrankaFormatedWithAdressOIB_1"> SPECTATOR d.o.o. za trgovinu i poslovanje nekretninama, OIB 16231268476, Poljana Tina Ujevića 3/3, 21000 Split</derivirana_varijabla>
  </DomainObject.Predmet.ProtustrankaFormatedWithAdressOIB>
  <DomainObject.Predmet.ProtustrankaWithAdress>
    <izvorni_sadrzaj>SPECTATOR d.o.o. za trgovinu i poslovanje nekretninama Poljana Tina Ujevića 3/3, 21000 Split</izvorni_sadrzaj>
    <derivirana_varijabla naziv="DomainObject.Predmet.ProtustrankaWithAdress_1">SPECTATOR d.o.o. za trgovinu i poslovanje nekretninama Poljana Tina Ujevića 3/3, 21000 Split</derivirana_varijabla>
  </DomainObject.Predmet.ProtustrankaWithAdress>
  <DomainObject.Predmet.ProtustrankaWithAdressOIB>
    <izvorni_sadrzaj>SPECTATOR d.o.o. za trgovinu i poslovanje nekretninama, OIB 16231268476, Poljana Tina Ujevića 3/3, 21000 Split</izvorni_sadrzaj>
    <derivirana_varijabla naziv="DomainObject.Predmet.ProtustrankaWithAdressOIB_1">SPECTATOR d.o.o. za trgovinu i poslovanje nekretninama, OIB 16231268476, Poljana Tina Ujevića 3/3, 21000 Split</derivirana_varijabla>
  </DomainObject.Predmet.ProtustrankaWithAdressOIB>
  <DomainObject.Predmet.ProtustrankaNazivFormated>
    <izvorni_sadrzaj>SPECTATOR d.o.o. za trgovinu i poslovanje nekretninama</izvorni_sadrzaj>
    <derivirana_varijabla naziv="DomainObject.Predmet.ProtustrankaNazivFormated_1">SPECTATOR d.o.o. za trgovinu i poslovanje nekretninama</derivirana_varijabla>
  </DomainObject.Predmet.ProtustrankaNazivFormated>
  <DomainObject.Predmet.ProtustrankaNazivFormatedOIB>
    <izvorni_sadrzaj>SPECTATOR d.o.o. za trgovinu i poslovanje nekretninama, OIB 16231268476</izvorni_sadrzaj>
    <derivirana_varijabla naziv="DomainObject.Predmet.ProtustrankaNazivFormatedOIB_1">SPECTATOR d.o.o. za trgovinu i poslovanje nekretninama, OIB 16231268476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48488.50</izvorni_sadrzaj>
    <derivirana_varijabla naziv="DomainObject.Predmet.TrenutnaVrijednost_1">48488.50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SPECTATOR d.o.o. za trgovinu i poslovanje nekretninama</item>
    </izvorni_sadrzaj>
    <derivirana_varijabla naziv="DomainObject.Predmet.ProtuStrankaListFormated_1">
      <item>SPECTATOR d.o.o. za trgovinu i poslovanje nekretninama</item>
    </derivirana_varijabla>
  </DomainObject.Predmet.ProtuStrankaListFormated>
  <DomainObject.Predmet.ProtuStrankaListFormatedOIB>
    <izvorni_sadrzaj>
      <item>SPECTATOR d.o.o. za trgovinu i poslovanje nekretninama, OIB 16231268476</item>
    </izvorni_sadrzaj>
    <derivirana_varijabla naziv="DomainObject.Predmet.ProtuStrankaListFormatedOIB_1">
      <item>SPECTATOR d.o.o. za trgovinu i poslovanje nekretninama, OIB 16231268476</item>
    </derivirana_varijabla>
  </DomainObject.Predmet.ProtuStrankaListFormatedOIB>
  <DomainObject.Predmet.ProtuStrankaListFormatedWithAdress>
    <izvorni_sadrzaj>
      <item>SPECTATOR d.o.o. za trgovinu i poslovanje nekretninama, Poljana Tina Ujevića 3/3, 21000 Split</item>
    </izvorni_sadrzaj>
    <derivirana_varijabla naziv="DomainObject.Predmet.ProtuStrankaListFormatedWithAdress_1">
      <item>SPECTATOR d.o.o. za trgovinu i poslovanje nekretninama, Poljana Tina Ujevića 3/3, 21000 Split</item>
    </derivirana_varijabla>
  </DomainObject.Predmet.ProtuStrankaListFormatedWithAdress>
  <DomainObject.Predmet.ProtuStrankaListFormatedWithAdressOIB>
    <izvorni_sadrzaj>
      <item>SPECTATOR d.o.o. za trgovinu i poslovanje nekretninama, OIB 16231268476, Poljana Tina Ujevića 3/3, 21000 Split</item>
    </izvorni_sadrzaj>
    <derivirana_varijabla naziv="DomainObject.Predmet.ProtuStrankaListFormatedWithAdressOIB_1">
      <item>SPECTATOR d.o.o. za trgovinu i poslovanje nekretninama, OIB 16231268476, Poljana Tina Ujevića 3/3, 21000 Split</item>
    </derivirana_varijabla>
  </DomainObject.Predmet.ProtuStrankaListFormatedWithAdressOIB>
  <DomainObject.Predmet.ProtuStrankaListNazivFormated>
    <izvorni_sadrzaj>
      <item>SPECTATOR d.o.o. za trgovinu i poslovanje nekretninama</item>
    </izvorni_sadrzaj>
    <derivirana_varijabla naziv="DomainObject.Predmet.ProtuStrankaListNazivFormated_1">
      <item>SPECTATOR d.o.o. za trgovinu i poslovanje nekretninama</item>
    </derivirana_varijabla>
  </DomainObject.Predmet.ProtuStrankaListNazivFormated>
  <DomainObject.Predmet.ProtuStrankaListNazivFormatedOIB>
    <izvorni_sadrzaj>
      <item>SPECTATOR d.o.o. za trgovinu i poslovanje nekretninama, OIB 16231268476</item>
    </izvorni_sadrzaj>
    <derivirana_varijabla naziv="DomainObject.Predmet.ProtuStrankaListNazivFormatedOIB_1">
      <item>SPECTATOR d.o.o. za trgovinu i poslovanje nekretninama, OIB 16231268476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SPECTATOR d.o.o. za trgovinu i poslovanje nekretninama</izvorni_sadrzaj>
    <derivirana_varijabla naziv="DomainObject.Predmet.ProtustrankaIDrugi_1">SPECTATOR d.o.o. za trgovinu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SPECTATOR d.o.o. za trgovinu i poslovanje nekretninama, OIB 16231268476, Poljana Tina Ujevića 3/3, 21000 Split</izvorni_sadrzaj>
    <derivirana_varijabla naziv="DomainObject.Predmet.ProtustrankaIDrugiAdressOIB_1">SPECTATOR d.o.o. za trgovinu i poslovanje nekretninama, OIB 16231268476, Poljana Tina Ujevića 3/3,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SPECTATOR d.o.o. za trgovinu i poslovanje nekretninama</item>
      <item>FINANCIJSKA AGENCIJA, RC SPLIT</item>
    </izvorni_sadrzaj>
    <derivirana_varijabla naziv="DomainObject.Predmet.SudioniciListNaziv_1">
      <item>SPECTATOR d.o.o. za trgovinu i poslovanje nekretninama</item>
      <item>FINANCIJSKA AGENCIJA, RC SPLIT</item>
    </derivirana_varijabla>
  </DomainObject.Predmet.SudioniciListNaziv>
  <DomainObject.Predmet.SudioniciListAdressOIB>
    <izvorni_sadrzaj>
      <item>SPECTATOR d.o.o. za trgovinu i poslovanje nekretninama, OIB 16231268476, Poljana Tina Ujevića 3/3,21000 Split</item>
      <item>FINANCIJSKA AGENCIJA, RC SPLIT, OIB 85821130368, Mažuranićevo šetalište 24 b,21000 Split</item>
    </izvorni_sadrzaj>
    <derivirana_varijabla naziv="DomainObject.Predmet.SudioniciListAdressOIB_1">
      <item>SPECTATOR d.o.o. za trgovinu i poslovanje nekretninama, OIB 16231268476, Poljana Tina Ujevića 3/3,21000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16231268476</item>
      <item>, OIB 85821130368</item>
    </izvorni_sadrzaj>
    <derivirana_varijabla naziv="DomainObject.Predmet.SudioniciListNazivOIB_1">
      <item>, OIB 16231268476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1873</properties:Words>
  <properties:Characters>10157</properties:Characters>
  <properties:Lines>213</properties:Lines>
  <properties:Paragraphs>55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2017-03-10T11:42:00Z</cp:lastPrinted>
  <dcterms:modified xmlns:xsi="http://www.w3.org/2001/XMLSchema-instance" xsi:type="dcterms:W3CDTF">2017-03-10T12:12:00Z</dcterms:modified>
  <cp:revision>12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