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49f0" w14:paraId="c7349f0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2C5116">
        <w:t>499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2C5116">
        <w:t xml:space="preserve">RD </w:t>
      </w:r>
      <w:r w:rsidR="002C5116" w:rsidRPr="0082401E">
        <w:t xml:space="preserve">d.o.o., </w:t>
      </w:r>
      <w:r w:rsidR="002C5116">
        <w:t>Marčan, Vinička 22</w:t>
      </w:r>
      <w:r w:rsidR="002C5116" w:rsidRPr="0082401E">
        <w:t xml:space="preserve">, OIB: </w:t>
      </w:r>
      <w:r w:rsidR="002C5116" w:rsidRPr="00C00460">
        <w:t>40307119314</w:t>
      </w:r>
      <w:r w:rsidR="00C35B7E" w:rsidRPr="0082401E">
        <w:t xml:space="preserve">,  dana </w:t>
      </w:r>
      <w:r w:rsidR="005470DE">
        <w:t>2</w:t>
      </w:r>
      <w:r w:rsidR="00C0217C">
        <w:t>9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C5116">
        <w:t xml:space="preserve">RD </w:t>
      </w:r>
      <w:r w:rsidR="002C5116" w:rsidRPr="0082401E">
        <w:t xml:space="preserve">d.o.o., </w:t>
      </w:r>
      <w:r w:rsidR="002C5116">
        <w:t>Marčan, Vinička 22</w:t>
      </w:r>
      <w:r w:rsidR="002C5116" w:rsidRPr="0082401E">
        <w:t xml:space="preserve">, OIB: </w:t>
      </w:r>
      <w:r w:rsidR="002C5116" w:rsidRPr="00C00460">
        <w:t>40307119314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0217C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804BB0" w:rsidRPr="00C35B7E">
        <w:rPr>
          <w:b/>
          <w:u w:val="single"/>
        </w:rPr>
        <w:t xml:space="preserve">. </w:t>
      </w:r>
      <w:r w:rsidR="005470DE"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747B30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 w:rsidR="002C5116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2C5116">
        <w:t>Damir Rožmarić, Vinica, Gorička 31</w:t>
      </w:r>
      <w:r w:rsidR="00C0217C"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C0217C">
        <w:t>22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2C5116">
        <w:t>1.091.964,95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470DE">
        <w:t>2</w:t>
      </w:r>
      <w:r w:rsidR="00C0217C">
        <w:t>9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32032" w:rsidR="0033203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332032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C0217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2C5116">
        <w:t xml:space="preserve">RD </w:t>
      </w:r>
      <w:r w:rsidR="002C5116" w:rsidRPr="0082401E">
        <w:t xml:space="preserve">d.o.o., </w:t>
      </w:r>
      <w:r w:rsidR="002C5116">
        <w:t>Marčan, Vinička 22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2C5116">
        <w:t>Damir Rožmarić, Vinica, Gorička 31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32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2C5116">
      <w:t>499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C3E1D"/>
    <w:rsid w:val="002C5116"/>
    <w:rsid w:val="002F4DC4"/>
    <w:rsid w:val="003275CE"/>
    <w:rsid w:val="00332032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143D3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217C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5591D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40307119314</item>
      <item>, OIB null</item>
      <item>, OIB null</item>
      <item>, OIB 15680925711</item>
      <item>, OIB null</item>
    </izvorni_sadrzaj>
    <derivirana_varijabla naziv="DomainObject.Predmet.SudioniciListNazivOIB_1">
      <item>, OIB 85821130368</item>
      <item>, OIB 40307119314</item>
      <item>, OIB null</item>
      <item>, OIB null</item>
      <item>, OIB 15680925711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B533B-72B1-419C-9492-CEB541772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2355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2016-03-29T07:41:00Z</dcterms:created>
  <dc:creator>Maja Valušnig</dc:creator>
  <cp:lastModifiedBy>Nevenka Vuković</cp:lastModifiedBy>
  <cp:lastPrinted>2016-03-23T11:16:00Z</cp:lastPrinted>
  <dcterms:modified xmlns:xsi="http://www.w3.org/2001/XMLSchema-instance" xsi:type="dcterms:W3CDTF">2016-03-29T07:46:00Z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