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b1df" w14:paraId="566b1df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16FFA">
        <w:t>8010</w:t>
      </w:r>
      <w:r>
        <w:t>/2015</w:t>
      </w:r>
      <w:r w:rsidR="008C3BE9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1C3361" w:rsidRPr="001C3361">
        <w:t>MUŽAR d.o.o., Rakitje, Selišće 5, Sveta Nedelja, OIB: 65332253610</w:t>
      </w:r>
      <w:r>
        <w:t xml:space="preserve">, dana  </w:t>
      </w:r>
      <w:r w:rsidR="00030C92">
        <w:t>18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C3361" w:rsidRPr="001C3361">
        <w:t>MUŽAR d.o.o., Rakitje, Selišće 5, Sveta Nedelja, OIB: 65332253610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</w:t>
      </w:r>
      <w:r w:rsidR="00030C92">
        <w:t>čajni postupak otvoren je dana 18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030C92">
        <w:t xml:space="preserve">jnog upravitelja imenuje se </w:t>
      </w:r>
      <w:r w:rsidR="00030C92" w:rsidRPr="00030C92">
        <w:t>MILJENKO MARINIĆ iz Zagreba, Lopudska 1a, OIB:34668485052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C3361" w:rsidRPr="001C3361">
        <w:t>MUŽAR d.o.o., Rakitje, Selišće 5, Sveta Nedelja, OIB: 65332253610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30C92" w:rsidP="00047C0E" w:rsidR="00047C0E">
      <w:pPr>
        <w:pStyle w:val="Bezproreda"/>
        <w:jc w:val="center"/>
      </w:pPr>
      <w:r>
        <w:t>U Zagrebu, 18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8C3BE9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8C3BE9" w:rsidP="008C3BE9" w:rsidR="008C3BE9">
      <w:pPr>
        <w:pStyle w:val="Bezproreda"/>
        <w:jc w:val="right"/>
      </w:pPr>
      <w:r>
        <w:t>Za točnost otpravka-ovlašteni službenik:</w:t>
      </w:r>
    </w:p>
    <w:p w:rsidRDefault="008C3BE9" w:rsidP="008C3BE9" w:rsidR="008C3BE9">
      <w:pPr>
        <w:pStyle w:val="Bezproreda"/>
        <w:jc w:val="right"/>
      </w:pPr>
      <w:r>
        <w:t xml:space="preserve">Tanja Štraubert </w:t>
      </w:r>
    </w:p>
    <w:sectPr w:rsidSect="00EF1FD3" w:rsidR="008C3BE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2CA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316FFA" w:rsidRPr="00316FFA">
          <w:t>8010/2015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30C92"/>
    <w:rsid w:val="00047C0E"/>
    <w:rsid w:val="001371FB"/>
    <w:rsid w:val="001B22F8"/>
    <w:rsid w:val="001C3361"/>
    <w:rsid w:val="00316FFA"/>
    <w:rsid w:val="003A3366"/>
    <w:rsid w:val="004E266D"/>
    <w:rsid w:val="00677951"/>
    <w:rsid w:val="007368BB"/>
    <w:rsid w:val="008C3BE9"/>
    <w:rsid w:val="009A22CA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C3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B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B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B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B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C3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B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B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B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B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8010</izvorni_sadrzaj>
    <derivirana_varijabla naziv="DomainObject.Predmet.Broj_1">8010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St-8010/2015</izvorni_sadrzaj>
    <derivirana_varijabla naziv="DomainObject.Predmet.OznakaBroj_1">St-8010/2015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MUŽAR d.o.o. zastupanog po punomoćniku Ivan Mužar</izvorni_sadrzaj>
    <derivirana_varijabla naziv="DomainObject.Predmet.ProtustrankaFormated_1">  MUŽAR d.o.o. zastupanog po punomoćniku Ivan Mužar</derivirana_varijabla>
  </DomainObject.Predmet.ProtustrankaFormated>
  <DomainObject.Predmet.ProtustrankaFormatedOIB>
    <izvorni_sadrzaj>  MUŽAR d.o.o., OIB 65332253610 zastupanog po punomoćniku Ivan Mužar</izvorni_sadrzaj>
    <derivirana_varijabla naziv="DomainObject.Predmet.ProtustrankaFormatedOIB_1">  MUŽAR d.o.o., OIB 65332253610 zastupanog po punomoćniku Ivan Mužar</derivirana_varijabla>
  </DomainObject.Predmet.ProtustrankaFormatedOIB>
  <DomainObject.Predmet.ProtustrankaFormatedWithAdress>
    <izvorni_sadrzaj> MUŽAR d.o.o., Rakitje, Selišće 5, 10431 Sveta Nedelja zastupanog po punomoćniku Ivan Mužar</izvorni_sadrzaj>
    <derivirana_varijabla naziv="DomainObject.Predmet.ProtustrankaFormatedWithAdress_1"> MUŽAR d.o.o., Rakitje, Selišće 5, 10431 Sveta Nedelja zastupanog po punomoćniku Ivan Mužar</derivirana_varijabla>
  </DomainObject.Predmet.ProtustrankaFormatedWithAdress>
  <DomainObject.Predmet.ProtustrankaFormatedWithAdressOIB>
    <izvorni_sadrzaj> MUŽAR d.o.o., OIB 65332253610, Rakitje, Selišće 5, 10431 Sveta Nedelja zastupanog po punomoćniku Ivan Mužar</izvorni_sadrzaj>
    <derivirana_varijabla naziv="DomainObject.Predmet.ProtustrankaFormatedWithAdressOIB_1"> MUŽAR d.o.o., OIB 65332253610, Rakitje, Selišće 5, 10431 Sveta Nedelja zastupanog po punomoćniku Ivan Mužar</derivirana_varijabla>
  </DomainObject.Predmet.ProtustrankaFormatedWithAdressOIB>
  <DomainObject.Predmet.ProtustrankaWithAdress>
    <izvorni_sadrzaj>MUŽAR d.o.o. Rakitje, Selišće 5, 10431 Sveta Nedelja</izvorni_sadrzaj>
    <derivirana_varijabla naziv="DomainObject.Predmet.ProtustrankaWithAdress_1">MUŽAR d.o.o. Rakitje, Selišće 5, 10431 Sveta Nedelja</derivirana_varijabla>
  </DomainObject.Predmet.ProtustrankaWithAdress>
  <DomainObject.Predmet.ProtustrankaWithAdressOIB>
    <izvorni_sadrzaj>MUŽAR d.o.o., OIB 65332253610, Rakitje, Selišće 5, 10431 Sveta Nedelja</izvorni_sadrzaj>
    <derivirana_varijabla naziv="DomainObject.Predmet.ProtustrankaWithAdressOIB_1">MUŽAR d.o.o., OIB 65332253610, Rakitje, Selišće 5, 10431 Sveta Nedelja</derivirana_varijabla>
  </DomainObject.Predmet.ProtustrankaWithAdressOIB>
  <DomainObject.Predmet.ProtustrankaNazivFormated>
    <izvorni_sadrzaj>MUŽAR d.o.o.</izvorni_sadrzaj>
    <derivirana_varijabla naziv="DomainObject.Predmet.ProtustrankaNazivFormated_1">MUŽAR d.o.o.</derivirana_varijabla>
  </DomainObject.Predmet.ProtustrankaNazivFormated>
  <DomainObject.Predmet.ProtustrankaNazivFormatedOIB>
    <izvorni_sadrzaj>MUŽAR d.o.o., OIB 65332253610</izvorni_sadrzaj>
    <derivirana_varijabla naziv="DomainObject.Predmet.ProtustrankaNazivFormatedOIB_1">MUŽAR d.o.o., OIB 65332253610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MUŽAR d.o.o. zastupanog po punomoćniku Ivan Mužar</item>
    </izvorni_sadrzaj>
    <derivirana_varijabla naziv="DomainObject.Predmet.ProtuStrankaListFormated_1">
      <item>MUŽAR d.o.o. zastupanog po punomoćniku Ivan Mužar</item>
    </derivirana_varijabla>
  </DomainObject.Predmet.ProtuStrankaListFormated>
  <DomainObject.Predmet.ProtuStrankaListFormatedOIB>
    <izvorni_sadrzaj>
      <item>MUŽAR d.o.o., OIB 65332253610 zastupanog po punomoćniku Ivan Mužar</item>
    </izvorni_sadrzaj>
    <derivirana_varijabla naziv="DomainObject.Predmet.ProtuStrankaListFormatedOIB_1">
      <item>MUŽAR d.o.o., OIB 65332253610 zastupanog po punomoćniku Ivan Mužar</item>
    </derivirana_varijabla>
  </DomainObject.Predmet.ProtuStrankaListFormatedOIB>
  <DomainObject.Predmet.ProtuStrankaListFormatedWithAdress>
    <izvorni_sadrzaj>
      <item>MUŽAR d.o.o., Rakitje, Selišće 5, 10431 Sveta Nedelja zastupanog po punomoćniku Ivan Mužar</item>
    </izvorni_sadrzaj>
    <derivirana_varijabla naziv="DomainObject.Predmet.ProtuStrankaListFormatedWithAdress_1">
      <item>MUŽAR d.o.o., Rakitje, Selišće 5, 10431 Sveta Nedelja zastupanog po punomoćniku Ivan Mužar</item>
    </derivirana_varijabla>
  </DomainObject.Predmet.ProtuStrankaListFormatedWithAdress>
  <DomainObject.Predmet.ProtuStrankaListFormatedWithAdressOIB>
    <izvorni_sadrzaj>
      <item>MUŽAR d.o.o., OIB 65332253610, Rakitje, Selišće 5, 10431 Sveta Nedelja zastupanog po punomoćniku Ivan Mužar</item>
    </izvorni_sadrzaj>
    <derivirana_varijabla naziv="DomainObject.Predmet.ProtuStrankaListFormatedWithAdressOIB_1">
      <item>MUŽAR d.o.o., OIB 65332253610, Rakitje, Selišće 5, 10431 Sveta Nedelja zastupanog po punomoćniku Ivan Mužar</item>
    </derivirana_varijabla>
  </DomainObject.Predmet.ProtuStrankaListFormatedWithAdressOIB>
  <DomainObject.Predmet.ProtuStrankaListNazivFormated>
    <izvorni_sadrzaj>
      <item>MUŽAR d.o.o.</item>
    </izvorni_sadrzaj>
    <derivirana_varijabla naziv="DomainObject.Predmet.ProtuStrankaListNazivFormated_1">
      <item>MUŽAR d.o.o.</item>
    </derivirana_varijabla>
  </DomainObject.Predmet.ProtuStrankaListNazivFormated>
  <DomainObject.Predmet.ProtuStrankaListNazivFormatedOIB>
    <izvorni_sadrzaj>
      <item>MUŽAR d.o.o., OIB 65332253610</item>
    </izvorni_sadrzaj>
    <derivirana_varijabla naziv="DomainObject.Predmet.ProtuStrankaListNazivFormatedOIB_1">
      <item>MUŽAR d.o.o., OIB 65332253610</item>
    </derivirana_varijabla>
  </DomainObject.Predmet.ProtuStrankaListNazivFormatedOIB>
  <DomainObject.Predmet.OstaliListFormated>
    <izvorni_sadrzaj>
      <item>Ivan Mužar punomoćnik sudionika u postupku MUŽAR d.o.o.</item>
      <item>Miljenko Marinić</item>
    </izvorni_sadrzaj>
    <derivirana_varijabla naziv="DomainObject.Predmet.OstaliListFormated_1">
      <item>Ivan Mužar punomoćnik sudionika u postupku MUŽAR d.o.o.</item>
      <item>Miljenko Marinić</item>
    </derivirana_varijabla>
  </DomainObject.Predmet.OstaliListFormated>
  <DomainObject.Predmet.OstaliListFormatedOIB>
    <izvorni_sadrzaj>
      <item>Ivan Mužar, OIB 96903279702 punomoćnik sudionika u postupku MUŽAR d.o.o.</item>
      <item>Miljenko Marinić, OIB 34668485052</item>
    </izvorni_sadrzaj>
    <derivirana_varijabla naziv="DomainObject.Predmet.OstaliListFormatedOIB_1">
      <item>Ivan Mužar, OIB 96903279702 punomoćnik sudionika u postupku MUŽAR d.o.o.</item>
      <item>Miljenko Marinić, OIB 34668485052</item>
    </derivirana_varijabla>
  </DomainObject.Predmet.OstaliListFormatedOIB>
  <DomainObject.Predmet.OstaliListFormatedWithAdress>
    <izvorni_sadrzaj>
      <item>Ivan Mužar, Stara Cesta 26a, 10437 Bestovje punomoćnik sudionika u postupku MUŽAR d.o.o.</item>
      <item>Miljenko Marinić, Lopudska 1, 10000 Zagreb</item>
    </izvorni_sadrzaj>
    <derivirana_varijabla naziv="DomainObject.Predmet.OstaliListFormatedWithAdress_1">
      <item>Ivan Mužar, Stara Cesta 26a, 10437 Bestovje punomoćnik sudionika u postupku MUŽAR d.o.o.</item>
      <item>Miljenko Marinić, Lopudska 1, 10000 Zagreb</item>
    </derivirana_varijabla>
  </DomainObject.Predmet.OstaliListFormatedWithAdress>
  <DomainObject.Predmet.OstaliListFormatedWithAdressOIB>
    <izvorni_sadrzaj>
      <item>Ivan Mužar, OIB 96903279702, Stara Cesta 26a, 10437 Bestovje punomoćnik sudionika u postupku MUŽAR d.o.o.</item>
      <item>Miljenko Marinić, OIB 34668485052, Lopudska 1, 10000 Zagreb</item>
    </izvorni_sadrzaj>
    <derivirana_varijabla naziv="DomainObject.Predmet.OstaliListFormatedWithAdressOIB_1">
      <item>Ivan Mužar, OIB 96903279702, Stara Cesta 26a, 10437 Bestovje punomoćnik sudionika u postupku MUŽAR d.o.o.</item>
      <item>Miljenko Marinić, OIB 34668485052, Lopudska 1, 10000 Zagreb</item>
    </derivirana_varijabla>
  </DomainObject.Predmet.OstaliListFormatedWithAdressOIB>
  <DomainObject.Predmet.OstaliListNazivFormated>
    <izvorni_sadrzaj>
      <item>Ivan Mužar</item>
      <item>Miljenko Marinić</item>
    </izvorni_sadrzaj>
    <derivirana_varijabla naziv="DomainObject.Predmet.OstaliListNazivFormated_1">
      <item>Ivan Mužar</item>
      <item>Miljenko Marinić</item>
    </derivirana_varijabla>
  </DomainObject.Predmet.OstaliListNazivFormated>
  <DomainObject.Predmet.OstaliListNazivFormatedOIB>
    <izvorni_sadrzaj>
      <item>Ivan Mužar, OIB 96903279702</item>
      <item>Miljenko Marinić, OIB 34668485052</item>
    </izvorni_sadrzaj>
    <derivirana_varijabla naziv="DomainObject.Predmet.OstaliListNazivFormatedOIB_1">
      <item>Ivan Mužar, OIB 96903279702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MUŽAR d.o.o.</izvorni_sadrzaj>
    <derivirana_varijabla naziv="DomainObject.Predmet.ProtustrankaIDrugi_1">MUŽAR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MUŽAR d.o.o., OIB 65332253610, Rakitje, Selišće 5, 10431 Sveta Nedelja</izvorni_sadrzaj>
    <derivirana_varijabla naziv="DomainObject.Predmet.ProtustrankaIDrugiAdressOIB_1">MUŽAR d.o.o., OIB 65332253610, Rakitje, Selišće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MUŽAR d.o.o.</item>
      <item>Ivan Mužar</item>
      <item>Miljenko Marinić</item>
    </izvorni_sadrzaj>
    <derivirana_varijabla naziv="DomainObject.Predmet.SudioniciListNaziv_1">
      <item>FINA Regionalni centar Zagreb</item>
      <item>MUŽAR d.o.o.</item>
      <item>Ivan Mužar</item>
      <item>Miljenko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MUŽAR d.o.o., OIB 65332253610, Rakitje, Selišće 5,10431 Sveta Nedelja</item>
      <item>Ivan Mužar, OIB 96903279702, Stara Cesta 26a,10437 Bestovje</item>
      <item>Miljenko Marinić, OIB 34668485052, Lopudska 1,10000 Zagreb</item>
    </izvorni_sadrzaj>
    <derivirana_varijabla naziv="DomainObject.Predmet.SudioniciListAdressOIB_1">
      <item>FINA Regionalni centar Zagreb, OIB 85821130368, Trg svibanjskih žrtava 1995. 1,10000 Zagreb</item>
      <item>MUŽAR d.o.o., OIB 65332253610, Rakitje, Selišće 5,10431 Sveta Nedelja</item>
      <item>Ivan Mužar, OIB 96903279702, Stara Cesta 26a,10437 Bestovje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65332253610</item>
      <item>, OIB 96903279702</item>
      <item>, OIB 34668485052</item>
    </izvorni_sadrzaj>
    <derivirana_varijabla naziv="DomainObject.Predmet.SudioniciListNazivOIB_1">
      <item>, OIB 85821130368</item>
      <item>, OIB 65332253610</item>
      <item>, OIB 96903279702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1993</properties:Characters>
  <properties:Lines>71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2016-05-17T13:09:00Z</dcterms:created>
  <dc:creator>Sandra Rotar Vogrin</dc:creator>
  <cp:lastModifiedBy>Tanja Štraubert</cp:lastModifiedBy>
  <cp:lastPrinted>2016-05-18T09:07:00Z</cp:lastPrinted>
  <dcterms:modified xmlns:xsi="http://www.w3.org/2001/XMLSchema-instance" xsi:type="dcterms:W3CDTF">2016-05-18T09:08:00Z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