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6ea2e" w14:paraId="ea6ea2e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3AE0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9B604F"/>
    <w:rsid w:val="00B37282"/>
    <w:rsid w:val="00C83AE0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St-1052/2016</izvorni_sadrzaj>
    <derivirana_varijabla naziv="DomainObject.Predmet.OznakaBroj_1">St-1052/2016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THE BEST – TRGOVINA I USLUGE jednostavno društvo s ograničenom odgovornošću za trgovinu i usluge</izvorni_sadrzaj>
    <derivirana_varijabla naziv="DomainObject.Predmet.ProtustrankaFormated_1">  THE BEST – TRGOVINA I USLUGE jednostavno društvo s ograničenom odgovornošću za trgovinu i usluge</derivirana_varijabla>
  </DomainObject.Predmet.ProtustrankaFormated>
  <DomainObject.Predmet.ProtustrankaFormatedOIB>
    <izvorni_sadrzaj>  THE BEST – TRGOVINA I USLUGE jednostavno društvo s ograničenom odgovornošću za trgovinu i usluge, OIB 74429677488</izvorni_sadrzaj>
    <derivirana_varijabla naziv="DomainObject.Predmet.ProtustrankaFormatedOIB_1">  THE BEST – TRGOVINA I USLUGE jednostavno društvo s ograničenom odgovornošću za trgovinu i usluge, OIB 74429677488</derivirana_varijabla>
  </DomainObject.Predmet.ProtustrankaFormatedOIB>
  <DomainObject.Predmet.ProtustrankaFormatedWithAdress>
    <izvorni_sadrzaj> THE BEST – TRGOVINA I USLUGE jednostavno društvo s ograničenom odgovornošću za trgovinu i usluge, Livadarska ulica 37, 40000 Pribislavec</izvorni_sadrzaj>
    <derivirana_varijabla naziv="DomainObject.Predmet.ProtustrankaFormatedWithAdress_1"> THE BEST – TRGOVINA I USLUGE jednostavno društvo s ograničenom odgovornošću za trgovinu i usluge, Livadarska ulica 37, 40000 Pribislavec</derivirana_varijabla>
  </DomainObject.Predmet.ProtustrankaFormatedWithAdress>
  <DomainObject.Predmet.ProtustrankaFormatedWithAdressOIB>
    <izvorni_sadrzaj> THE BEST – TRGOVINA I USLUGE jednostavno društvo s ograničenom odgovornošću za trgovinu i usluge, OIB 74429677488, Livadarska ulica 37, 40000 Pribislavec</izvorni_sadrzaj>
    <derivirana_varijabla naziv="DomainObject.Predmet.ProtustrankaFormatedWithAdressOIB_1"> THE BEST – TRGOVINA I USLUGE jednostavno društvo s ograničenom odgovornošću za trgovinu i usluge, OIB 74429677488, Livadarska ulica 37, 40000 Pribislavec</derivirana_varijabla>
  </DomainObject.Predmet.ProtustrankaFormatedWithAdressOIB>
  <DomainObject.Predmet.ProtustrankaWithAdress>
    <izvorni_sadrzaj>THE BEST – TRGOVINA I USLUGE jednostavno društvo s ograničenom odgovornošću za trgovinu i usluge Livadarska ulica 37, 40000 Pribislavec</izvorni_sadrzaj>
    <derivirana_varijabla naziv="DomainObject.Predmet.ProtustrankaWithAdress_1">THE BEST – TRGOVINA I USLUGE jednostavno društvo s ograničenom odgovornošću za trgovinu i usluge Livadarska ulica 37, 40000 Pribislavec</derivirana_varijabla>
  </DomainObject.Predmet.ProtustrankaWithAdress>
  <DomainObject.Predmet.ProtustrankaWithAdressOIB>
    <izvorni_sadrzaj>THE BEST – TRGOVINA I USLUGE jednostavno društvo s ograničenom odgovornošću za trgovinu i usluge, OIB 74429677488, Livadarska ulica 37, 40000 Pribislavec</izvorni_sadrzaj>
    <derivirana_varijabla naziv="DomainObject.Predmet.ProtustrankaWithAdressOIB_1">THE BEST – TRGOVINA I USLUGE jednostavno društvo s ograničenom odgovornošću za trgovinu i usluge, OIB 74429677488, Livadarska ulica 37, 40000 Pribislavec</derivirana_varijabla>
  </DomainObject.Predmet.ProtustrankaWithAdressOIB>
  <DomainObject.Predmet.ProtustrankaNazivFormated>
    <izvorni_sadrzaj>THE BEST – TRGOVINA I USLUGE jednostavno društvo s ograničenom odgovornošću za trgovinu i usluge</izvorni_sadrzaj>
    <derivirana_varijabla naziv="DomainObject.Predmet.ProtustrankaNazivFormated_1">THE BEST – TRGOVINA I USLUGE jednostavno društvo s ograničenom odgovornošću za trgovinu i usluge</derivirana_varijabla>
  </DomainObject.Predmet.ProtustrankaNazivFormated>
  <DomainObject.Predmet.ProtustrankaNazivFormatedOIB>
    <izvorni_sadrzaj>THE BEST – TRGOVINA I USLUGE jednostavno društvo s ograničenom odgovornošću za trgovinu i usluge, OIB 74429677488</izvorni_sadrzaj>
    <derivirana_varijabla naziv="DomainObject.Predmet.ProtustrankaNazivFormatedOIB_1">THE BEST – TRGOVINA I USLUGE jednostavno društvo s ograničenom odgovornošću za trgovinu i usluge, OIB 74429677488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17793.90</izvorni_sadrzaj>
    <derivirana_varijabla naziv="DomainObject.Predmet.TrenutnaVrijednost_1">17793.90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THE BEST – TRGOVINA I USLUGE jednostavno društvo s ograničenom odgovornošću za trgovinu i usluge</item>
    </izvorni_sadrzaj>
    <derivirana_varijabla naziv="DomainObject.Predmet.ProtuStrankaListFormated_1">
      <item>THE BEST – TRGOVINA I USLUGE jednostavno društvo s ograničenom odgovornošću za trgovinu i usluge</item>
    </derivirana_varijabla>
  </DomainObject.Predmet.ProtuStrankaListFormated>
  <DomainObject.Predmet.ProtuStrankaListFormatedOIB>
    <izvorni_sadrzaj>
      <item>THE BEST – TRGOVINA I USLUGE jednostavno društvo s ograničenom odgovornošću za trgovinu i usluge, OIB 74429677488</item>
    </izvorni_sadrzaj>
    <derivirana_varijabla naziv="DomainObject.Predmet.ProtuStrankaListFormatedOIB_1">
      <item>THE BEST – TRGOVINA I USLUGE jednostavno društvo s ograničenom odgovornošću za trgovinu i usluge, OIB 74429677488</item>
    </derivirana_varijabla>
  </DomainObject.Predmet.ProtuStrankaListFormatedOIB>
  <DomainObject.Predmet.ProtuStrankaListFormatedWithAdress>
    <izvorni_sadrzaj>
      <item>THE BEST – TRGOVINA I USLUGE jednostavno društvo s ograničenom odgovornošću za trgovinu i usluge, Livadarska ulica 37, 40000 Pribislavec</item>
    </izvorni_sadrzaj>
    <derivirana_varijabla naziv="DomainObject.Predmet.ProtuStrankaListFormatedWithAdress_1">
      <item>THE BEST – TRGOVINA I USLUGE jednostavno društvo s ograničenom odgovornošću za trgovinu i usluge, Livadarska ulica 37, 40000 Pribislavec</item>
    </derivirana_varijabla>
  </DomainObject.Predmet.ProtuStrankaListFormatedWithAdress>
  <DomainObject.Predmet.ProtuStrankaListFormatedWithAdressOIB>
    <izvorni_sadrzaj>
      <item>THE BEST – TRGOVINA I USLUGE jednostavno društvo s ograničenom odgovornošću za trgovinu i usluge, OIB 74429677488, Livadarska ulica 37, 40000 Pribislavec</item>
    </izvorni_sadrzaj>
    <derivirana_varijabla naziv="DomainObject.Predmet.ProtuStrankaListFormatedWithAdressOIB_1">
      <item>THE BEST – TRGOVINA I USLUGE jednostavno društvo s ograničenom odgovornošću za trgovinu i usluge, OIB 74429677488, Livadarska ulica 37, 40000 Pribislavec</item>
    </derivirana_varijabla>
  </DomainObject.Predmet.ProtuStrankaListFormatedWithAdressOIB>
  <DomainObject.Predmet.ProtuStrankaListNazivFormated>
    <izvorni_sadrzaj>
      <item>THE BEST – TRGOVINA I USLUGE jednostavno društvo s ograničenom odgovornošću za trgovinu i usluge</item>
    </izvorni_sadrzaj>
    <derivirana_varijabla naziv="DomainObject.Predmet.ProtuStrankaListNazivFormated_1">
      <item>THE BEST – TRGOVINA I USLUGE jednostavno društvo s ograničenom odgovornošću za trgovinu i usluge</item>
    </derivirana_varijabla>
  </DomainObject.Predmet.ProtuStrankaListNazivFormated>
  <DomainObject.Predmet.ProtuStrankaListNazivFormatedOIB>
    <izvorni_sadrzaj>
      <item>THE BEST – TRGOVINA I USLUGE jednostavno društvo s ograničenom odgovornošću za trgovinu i usluge, OIB 74429677488</item>
    </izvorni_sadrzaj>
    <derivirana_varijabla naziv="DomainObject.Predmet.ProtuStrankaListNazivFormatedOIB_1">
      <item>THE BEST – TRGOVINA I USLUGE jednostavno društvo s ograničenom odgovornošću za trgovinu i usluge, OIB 74429677488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THE BEST – TRGOVINA I USLUGE jednostavno društvo s ograničenom odgovornošću za trgovinu i usluge</izvorni_sadrzaj>
    <derivirana_varijabla naziv="DomainObject.Predmet.ProtustrankaIDrugi_1">THE BEST – TRGOVINA I USLUGE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THE BEST – TRGOVINA I USLUGE jednostavno društvo s ograničenom odgovornošću za trgovinu i usluge, OIB 74429677488, Livadarska ulica 37, 40000 Pribislavec</izvorni_sadrzaj>
    <derivirana_varijabla naziv="DomainObject.Predmet.ProtustrankaIDrugiAdressOIB_1">THE BEST – TRGOVINA I USLUGE jednostavno društvo s ograničenom odgovornošću za trgovinu i usluge, OIB 74429677488, Livadarska ulica 37,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THE BEST – TRGOVINA I USLUGE jednostavno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THE BEST – TRGOVINA I USLUGE jednostavno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THE BEST – TRGOVINA I USLUGE jednostavno društvo s ograničenom odgovornošću za trgovinu i usluge, OIB 74429677488, Livadarska ulica 37,40000 Pribislavec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THE BEST – TRGOVINA I USLUGE jednostavno društvo s ograničenom odgovornošću za trgovinu i usluge, OIB 74429677488, Livadarska ulica 37,40000 Pribislavec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74429677488</item>
      <item>, OIB null</item>
    </izvorni_sadrzaj>
    <derivirana_varijabla naziv="DomainObject.Predmet.SudioniciListNazivOIB_1">
      <item>, OIB null</item>
      <item>, OIB 85821130368</item>
      <item>, OIB 74429677488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2017-05-31T12:20:00Z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