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06a1" w14:paraId="2a306a1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753970">
        <w:rPr>
          <w:lang w:val="hr-HR"/>
        </w:rPr>
        <w:t>St-795/15-4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753970">
        <w:t>ZADRUGA HRVATSKIH BRANITELJA ARES LEGRAD, OIB: 20360590649 sa sjedištem u Petefi Šandora 65, 4813 Legrad, dana 20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753970">
        <w:t>ZADRUGA HRVATSKIH BRANITELJA ARES LEGRAD, OIB: 20360590649 sa sjedištem u Petefi Šandora 65, 4813 Legrad</w:t>
      </w:r>
      <w:r w:rsidR="00830E49">
        <w:t xml:space="preserve">, iznosi </w:t>
      </w:r>
      <w:r w:rsidR="00753970">
        <w:t>21.886,76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753970">
        <w:t>upravitelj</w:t>
      </w:r>
      <w:r w:rsidR="002E00D7">
        <w:t xml:space="preserve"> dužnika </w:t>
      </w:r>
      <w:r w:rsidR="00753970">
        <w:t>Zoran Ivić iz Legrada, Petefi Šandora 65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753970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753970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753970">
        <w:rPr>
          <w:lang w:val="hr-HR"/>
        </w:rPr>
        <w:t>13.11.2015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753970">
        <w:t>ZADRUGA HRVATSKIH BRANITELJA ARES LEGRAD, OIB: 20360590649 sa sjedištem u Petefi Šandora 65, 4813 Legrad</w:t>
      </w:r>
      <w:r>
        <w:t>, navodeći da du</w:t>
      </w:r>
      <w:r w:rsidR="00715C85">
        <w:t xml:space="preserve">žnik na dan </w:t>
      </w:r>
      <w:r w:rsidR="00753970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753970">
        <w:t>21.886,76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753970">
        <w:rPr>
          <w:lang w:val="hr-HR"/>
        </w:rPr>
        <w:t>20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6035" w:rsidP="007F64E0" w:rsidR="00336035">
      <w:r>
        <w:separator/>
      </w:r>
    </w:p>
  </w:endnote>
  <w:endnote w:id="0" w:type="continuationSeparator">
    <w:p w:rsidRDefault="00336035" w:rsidP="007F64E0" w:rsidR="00336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6035" w:rsidP="007F64E0" w:rsidR="00336035">
      <w:r>
        <w:separator/>
      </w:r>
    </w:p>
  </w:footnote>
  <w:footnote w:id="0" w:type="continuationSeparator">
    <w:p w:rsidRDefault="00336035" w:rsidP="007F64E0" w:rsidR="003360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87EB2" w:rsidRPr="00D87EB2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753970">
      <w:rPr>
        <w:lang w:val="hr-HR"/>
      </w:rPr>
      <w:t>St-795/15-4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36035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3273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53970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1BE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87EB2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St-795/2015</izvorni_sadrzaj>
    <derivirana_varijabla naziv="DomainObject.Predmet.OznakaBroj_1">St-795/2015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HRVATSKIH BRANITELJA ARES LEGRAD za poljoprivredu, stočarstvo, voćarstvo, trgovinu i usluge</izvorni_sadrzaj>
    <derivirana_varijabla naziv="DomainObject.Predmet.ProtustrankaFormated_1">  ZADRUGA HRVATSKIH BRANITELJA ARES LEGRAD za poljoprivredu, stočarstvo, voćarstvo, trgovinu i usluge</derivirana_varijabla>
  </DomainObject.Predmet.ProtustrankaFormated>
  <DomainObject.Predmet.ProtustrankaFormatedOIB>
    <izvorni_sadrzaj>  ZADRUGA HRVATSKIH BRANITELJA ARES LEGRAD za poljoprivredu, stočarstvo, voćarstvo, trgovinu i usluge, OIB 20360590649</izvorni_sadrzaj>
    <derivirana_varijabla naziv="DomainObject.Predmet.ProtustrankaFormatedOIB_1">  ZADRUGA HRVATSKIH BRANITELJA ARES LEGRAD za poljoprivredu, stočarstvo, voćarstvo, trgovinu i usluge, OIB 20360590649</derivirana_varijabla>
  </DomainObject.Predmet.ProtustrankaFormatedOIB>
  <DomainObject.Predmet.ProtustrankaFormatedWithAdress>
    <izvorni_sadrzaj> ZADRUGA HRVATSKIH BRANITELJA ARES LEGRAD za poljoprivredu, stočarstvo, voćarstvo, trgovinu i usluge, Petefi Šandora 65, 48316 Legrad</izvorni_sadrzaj>
    <derivirana_varijabla naziv="DomainObject.Predmet.ProtustrankaFormatedWithAdress_1"> ZADRUGA HRVATSKIH BRANITELJA ARES LEGRAD za poljoprivredu, stočarstvo, voćarstvo, trgovinu i usluge, Petefi Šandora 65, 48316 Legrad</derivirana_varijabla>
  </DomainObject.Predmet.ProtustrankaFormatedWithAdress>
  <DomainObject.Predmet.ProtustrankaFormatedWithAdressOIB>
    <izvorni_sadrzaj> ZADRUGA HRVATSKIH BRANITELJA ARES LEGRAD za poljoprivredu, stočarstvo, voćarstvo, trgovinu i usluge, OIB 20360590649, Petefi Šandora 65, 48316 Legrad</izvorni_sadrzaj>
    <derivirana_varijabla naziv="DomainObject.Predmet.ProtustrankaFormatedWithAdressOIB_1"> ZADRUGA HRVATSKIH BRANITELJA ARES LEGRAD za poljoprivredu, stočarstvo, voćarstvo, trgovinu i usluge, OIB 20360590649, Petefi Šandora 65, 48316 Legrad</derivirana_varijabla>
  </DomainObject.Predmet.ProtustrankaFormatedWithAdressOIB>
  <DomainObject.Predmet.ProtustrankaWithAdress>
    <izvorni_sadrzaj>ZADRUGA HRVATSKIH BRANITELJA ARES LEGRAD za poljoprivredu, stočarstvo, voćarstvo, trgovinu i usluge Petefi Šandora 65, 48316 Legrad</izvorni_sadrzaj>
    <derivirana_varijabla naziv="DomainObject.Predmet.ProtustrankaWithAdress_1">ZADRUGA HRVATSKIH BRANITELJA ARES LEGRAD za poljoprivredu, stočarstvo, voćarstvo, trgovinu i usluge Petefi Šandora 65, 48316 Legrad</derivirana_varijabla>
  </DomainObject.Predmet.ProtustrankaWithAdress>
  <DomainObject.Predmet.ProtustrankaWithAdressOIB>
    <izvorni_sadrzaj>ZADRUGA HRVATSKIH BRANITELJA ARES LEGRAD za poljoprivredu, stočarstvo, voćarstvo, trgovinu i usluge, OIB 20360590649, Petefi Šandora 65, 48316 Legrad</izvorni_sadrzaj>
    <derivirana_varijabla naziv="DomainObject.Predmet.ProtustrankaWithAdressOIB_1">ZADRUGA HRVATSKIH BRANITELJA ARES LEGRAD za poljoprivredu, stočarstvo, voćarstvo, trgovinu i usluge, OIB 20360590649, Petefi Šandora 65, 48316 Legrad</derivirana_varijabla>
  </DomainObject.Predmet.ProtustrankaWithAdressOIB>
  <DomainObject.Predmet.ProtustrankaNazivFormated>
    <izvorni_sadrzaj>ZADRUGA HRVATSKIH BRANITELJA ARES LEGRAD za poljoprivredu, stočarstvo, voćarstvo, trgovinu i usluge</izvorni_sadrzaj>
    <derivirana_varijabla naziv="DomainObject.Predmet.ProtustrankaNazivFormated_1">ZADRUGA HRVATSKIH BRANITELJA ARES LEGRAD za poljoprivredu, stočarstvo, voćarstvo, trgovinu i usluge</derivirana_varijabla>
  </DomainObject.Predmet.ProtustrankaNazivFormated>
  <DomainObject.Predmet.ProtustrankaNazivFormatedOIB>
    <izvorni_sadrzaj>ZADRUGA HRVATSKIH BRANITELJA ARES LEGRAD za poljoprivredu, stočarstvo, voćarstvo, trgovinu i usluge, OIB 20360590649</izvorni_sadrzaj>
    <derivirana_varijabla naziv="DomainObject.Predmet.ProtustrankaNazivFormatedOIB_1">ZADRUGA HRVATSKIH BRANITELJA ARES LEGRAD za poljoprivredu, stočarstvo, voćarstvo, trgovinu i usluge, OIB 20360590649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21886.76</izvorni_sadrzaj>
    <derivirana_varijabla naziv="DomainObject.Predmet.TrenutnaVrijednost_1">21886.76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HRVATSKIH BRANITELJA ARES LEGRAD za poljoprivredu, stočarstvo, voćarstvo, trgovinu i usluge</item>
    </izvorni_sadrzaj>
    <derivirana_varijabla naziv="DomainObject.Predmet.ProtuStrankaListFormated_1">
      <item>ZADRUGA HRVATSKIH BRANITELJA ARES LEGRAD za poljoprivredu, stočarstvo, voćarstvo, trgovinu i usluge</item>
    </derivirana_varijabla>
  </DomainObject.Predmet.ProtuStrankaListFormated>
  <DomainObject.Predmet.ProtuStrankaListFormatedOIB>
    <izvorni_sadrzaj>
      <item>ZADRUGA HRVATSKIH BRANITELJA ARES LEGRAD za poljoprivredu, stočarstvo, voćarstvo, trgovinu i usluge, OIB 20360590649</item>
    </izvorni_sadrzaj>
    <derivirana_varijabla naziv="DomainObject.Predmet.ProtuStrankaListFormatedOIB_1">
      <item>ZADRUGA HRVATSKIH BRANITELJA ARES LEGRAD za poljoprivredu, stočarstvo, voćarstvo, trgovinu i usluge, OIB 20360590649</item>
    </derivirana_varijabla>
  </DomainObject.Predmet.ProtuStrankaListFormatedOIB>
  <DomainObject.Predmet.ProtuStrankaListFormatedWithAdress>
    <izvorni_sadrzaj>
      <item>ZADRUGA HRVATSKIH BRANITELJA ARES LEGRAD za poljoprivredu, stočarstvo, voćarstvo, trgovinu i usluge, Petefi Šandora 65, 48316 Legrad</item>
    </izvorni_sadrzaj>
    <derivirana_varijabla naziv="DomainObject.Predmet.ProtuStrankaListFormatedWithAdress_1">
      <item>ZADRUGA HRVATSKIH BRANITELJA ARES LEGRAD za poljoprivredu, stočarstvo, voćarstvo, trgovinu i usluge, Petefi Šandora 65, 48316 Legrad</item>
    </derivirana_varijabla>
  </DomainObject.Predmet.ProtuStrankaListFormatedWithAdress>
  <DomainObject.Predmet.ProtuStrankaListFormatedWithAdressOIB>
    <izvorni_sadrzaj>
      <item>ZADRUGA HRVATSKIH BRANITELJA ARES LEGRAD za poljoprivredu, stočarstvo, voćarstvo, trgovinu i usluge, OIB 20360590649, Petefi Šandora 65, 48316 Legrad</item>
    </izvorni_sadrzaj>
    <derivirana_varijabla naziv="DomainObject.Predmet.ProtuStrankaListFormatedWithAdressOIB_1">
      <item>ZADRUGA HRVATSKIH BRANITELJA ARES LEGRAD za poljoprivredu, stočarstvo, voćarstvo, trgovinu i usluge, OIB 20360590649, Petefi Šandora 65, 48316 Legrad</item>
    </derivirana_varijabla>
  </DomainObject.Predmet.ProtuStrankaListFormatedWithAdressOIB>
  <DomainObject.Predmet.ProtuStrankaListNazivFormated>
    <izvorni_sadrzaj>
      <item>ZADRUGA HRVATSKIH BRANITELJA ARES LEGRAD za poljoprivredu, stočarstvo, voćarstvo, trgovinu i usluge</item>
    </izvorni_sadrzaj>
    <derivirana_varijabla naziv="DomainObject.Predmet.ProtuStrankaListNazivFormated_1">
      <item>ZADRUGA HRVATSKIH BRANITELJA ARES LEGRAD za poljoprivredu, stočarstvo, voćarstvo, trgovinu i usluge</item>
    </derivirana_varijabla>
  </DomainObject.Predmet.ProtuStrankaListNazivFormated>
  <DomainObject.Predmet.ProtuStrankaListNazivFormatedOIB>
    <izvorni_sadrzaj>
      <item>ZADRUGA HRVATSKIH BRANITELJA ARES LEGRAD za poljoprivredu, stočarstvo, voćarstvo, trgovinu i usluge, OIB 20360590649</item>
    </izvorni_sadrzaj>
    <derivirana_varijabla naziv="DomainObject.Predmet.ProtuStrankaListNazivFormatedOIB_1">
      <item>ZADRUGA HRVATSKIH BRANITELJA ARES LEGRAD za poljoprivredu, stočarstvo, voćarstvo, trgovinu i usluge, OIB 20360590649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HRVATSKIH BRANITELJA ARES LEGRAD za poljoprivredu, stočarstvo, voćarstvo, trgovinu i usluge</izvorni_sadrzaj>
    <derivirana_varijabla naziv="DomainObject.Predmet.ProtustrankaIDrugi_1">ZADRUGA HRVATSKIH BRANITELJA ARES LEGRAD za poljoprivredu, stočarstvo, voćarstvo,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HRVATSKIH BRANITELJA ARES LEGRAD za poljoprivredu, stočarstvo, voćarstvo, trgovinu i usluge, OIB 20360590649, Petefi Šandora 65, 48316 Legrad</izvorni_sadrzaj>
    <derivirana_varijabla naziv="DomainObject.Predmet.ProtustrankaIDrugiAdressOIB_1">ZADRUGA HRVATSKIH BRANITELJA ARES LEGRAD za poljoprivredu, stočarstvo, voćarstvo, trgovinu i usluge, OIB 20360590649, Petefi Šandora 65, 48316 Legrad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HRVATSKIH BRANITELJA ARES LEGRAD za poljoprivredu, stočarstvo, voćarstvo, trgovinu i usluge</item>
      <item>E-oglasna ploča</item>
      <item>Sudski registar</item>
    </izvorni_sadrzaj>
    <derivirana_varijabla naziv="DomainObject.Predmet.SudioniciListNaziv_1">
      <item>Financijska agencija</item>
      <item>ZADRUGA HRVATSKIH BRANITELJA ARES LEGRAD za poljoprivredu, stočarstvo, voćarstvo,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ZADRUGA HRVATSKIH BRANITELJA ARES LEGRAD za poljoprivredu, stočarstvo, voćarstvo, trgovinu i usluge, OIB 20360590649, Petefi Šandora 65,48316 Legrad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ZADRUGA HRVATSKIH BRANITELJA ARES LEGRAD za poljoprivredu, stočarstvo, voćarstvo, trgovinu i usluge, OIB 20360590649, Petefi Šandora 65,48316 Legrad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20360590649</item>
      <item>, OIB null</item>
    </izvorni_sadrzaj>
    <derivirana_varijabla naziv="DomainObject.Predmet.SudioniciListNazivOIB_1">
      <item>, OIB null</item>
      <item>, OIB 85821130368</item>
      <item>, OIB 20360590649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474</properties:Words>
  <properties:Characters>2571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2015-11-20T08:32:00Z</dcterms:created>
  <dc:creator>user</dc:creator>
  <cp:lastModifiedBy>Marko Makaj</cp:lastModifiedBy>
  <cp:lastPrinted>2015-11-20T08:30:00Z</cp:lastPrinted>
  <dcterms:modified xmlns:xsi="http://www.w3.org/2001/XMLSchema-instance" xsi:type="dcterms:W3CDTF">2015-11-20T08:34:00Z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