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e48c8" w14:paraId="47e48c8" w:rsidRDefault="0022279C" w:rsidP="0022279C" w:rsidR="0022279C">
      <w:pPr>
        <w15:collapsed w:val="false"/>
      </w:pPr>
      <w:bookmarkStart w:name="_GoBack" w:id="0"/>
      <w:bookmarkEnd w:id="0"/>
      <w:r>
        <w:rPr>
          <w:sz w:val="22"/>
        </w:rPr>
        <w:t xml:space="preserve">         </w:t>
      </w:r>
      <w:r w:rsidR="00801953">
        <w:rPr>
          <w:sz w:val="22"/>
        </w:rPr>
        <w:t xml:space="preserve">  </w:t>
      </w:r>
      <w:r>
        <w:rPr>
          <w:sz w:val="22"/>
        </w:rPr>
        <w:t xml:space="preserve">       </w:t>
      </w:r>
      <w:r w:rsidR="008A024D">
        <w:rPr>
          <w:sz w:val="22"/>
        </w:rPr>
        <w:t xml:space="preserve">  </w:t>
      </w:r>
      <w:r>
        <w:rPr>
          <w:sz w:val="22"/>
        </w:rPr>
        <w:t xml:space="preserve">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279C" w:rsidP="0022279C" w:rsidR="0022279C">
      <w:pPr>
        <w:jc w:val="both"/>
      </w:pPr>
      <w:r>
        <w:t xml:space="preserve"> </w:t>
      </w:r>
      <w:r w:rsidR="008A024D">
        <w:t xml:space="preserve">   </w:t>
      </w:r>
      <w:r>
        <w:t xml:space="preserve"> REPUBLIKA HRVATSKA</w:t>
      </w:r>
    </w:p>
    <w:p w:rsidRDefault="0022279C" w:rsidP="0022279C" w:rsidR="0022279C">
      <w:pPr>
        <w:jc w:val="both"/>
      </w:pPr>
      <w:r>
        <w:t>TRGOVAČKI SUD  U PAZINU</w:t>
      </w:r>
    </w:p>
    <w:p w:rsidRDefault="0022279C" w:rsidP="008A024D" w:rsidR="0022279C">
      <w:pPr>
        <w:ind w:firstLine="708"/>
        <w:jc w:val="both"/>
      </w:pPr>
      <w:r>
        <w:t xml:space="preserve">Pazin, </w:t>
      </w:r>
      <w:proofErr w:type="spellStart"/>
      <w:r>
        <w:t>Dršćevka</w:t>
      </w:r>
      <w:proofErr w:type="spellEnd"/>
      <w:r>
        <w:t xml:space="preserve"> 1</w:t>
      </w:r>
      <w:r w:rsidR="008A024D">
        <w:t xml:space="preserve"> </w:t>
      </w:r>
    </w:p>
    <w:p w:rsidRDefault="008A024D" w:rsidP="008A024D" w:rsidR="008A024D">
      <w:pPr>
        <w:ind w:firstLine="708"/>
        <w:jc w:val="both"/>
      </w:pPr>
    </w:p>
    <w:p w:rsidRDefault="00EB14CA" w:rsidP="00EB14CA" w:rsidR="00EB14CA" w:rsidRPr="0022279C">
      <w:pPr>
        <w:jc w:val="center"/>
      </w:pPr>
      <w:r w:rsidRPr="0022279C">
        <w:t>Z A K L J U Č A K</w:t>
      </w:r>
    </w:p>
    <w:p w:rsidRDefault="00EB14CA" w:rsidP="00EB14CA" w:rsidR="00EB14CA">
      <w:pPr>
        <w:jc w:val="both"/>
      </w:pPr>
    </w:p>
    <w:p w:rsidRDefault="00EB14CA" w:rsidP="003141D4" w:rsidR="00531B9B">
      <w:pPr>
        <w:jc w:val="both"/>
      </w:pPr>
      <w:r>
        <w:t xml:space="preserve"> </w:t>
      </w:r>
      <w:r>
        <w:tab/>
      </w:r>
      <w:r w:rsidR="00DC4C76" w:rsidRPr="00DC4C76">
        <w:t xml:space="preserve">Trgovački sud u Pazinu, po sucu Ivanu Dujiću, u stečajnom postupku nad dužnikom HISTRIA TUBE d.d. u stečaju </w:t>
      </w:r>
      <w:proofErr w:type="spellStart"/>
      <w:r w:rsidR="00DC4C76" w:rsidRPr="00DC4C76">
        <w:t>Potpićan</w:t>
      </w:r>
      <w:proofErr w:type="spellEnd"/>
      <w:r w:rsidR="00DC4C76" w:rsidRPr="00DC4C76">
        <w:t xml:space="preserve">, Industrijska 3, OIB 67930158481, </w:t>
      </w:r>
      <w:r w:rsidR="00DC4C76">
        <w:t>27.</w:t>
      </w:r>
      <w:r w:rsidR="00DC4C76" w:rsidRPr="00DC4C76">
        <w:t xml:space="preserve"> studenog 2018.</w:t>
      </w:r>
    </w:p>
    <w:p w:rsidRDefault="008A024D" w:rsidP="003141D4" w:rsidR="008A024D">
      <w:pPr>
        <w:jc w:val="both"/>
      </w:pPr>
    </w:p>
    <w:p w:rsidRDefault="00EB14CA" w:rsidP="00EB14CA" w:rsidR="00EB14CA">
      <w:pPr>
        <w:jc w:val="center"/>
      </w:pPr>
      <w:r>
        <w:t>z a k l j u č i o     j e</w:t>
      </w:r>
    </w:p>
    <w:p w:rsidRDefault="00EB14CA" w:rsidP="00EB14CA" w:rsidR="00EB14CA">
      <w:pPr>
        <w:ind w:firstLine="1440"/>
        <w:jc w:val="both"/>
      </w:pPr>
    </w:p>
    <w:p w:rsidRDefault="00EB14CA" w:rsidP="00EB14CA" w:rsidR="0099137F">
      <w:pPr>
        <w:jc w:val="both"/>
      </w:pPr>
      <w:r>
        <w:t xml:space="preserve">       </w:t>
      </w:r>
      <w:r>
        <w:tab/>
      </w:r>
      <w:r w:rsidR="006F374C">
        <w:t xml:space="preserve">Nalaže se Financijskoj agenciji Regionalnom centru </w:t>
      </w:r>
      <w:r w:rsidR="0022279C">
        <w:t>Rijeka</w:t>
      </w:r>
      <w:r w:rsidR="00105326">
        <w:t xml:space="preserve"> (dalje FINA )</w:t>
      </w:r>
      <w:r w:rsidR="006F374C">
        <w:t xml:space="preserve"> nastaviti s postupkom prodaje nekretnina u ovo</w:t>
      </w:r>
      <w:r w:rsidR="002C06FE">
        <w:t>m stečajnom postupku</w:t>
      </w:r>
      <w:r w:rsidR="006F374C">
        <w:t xml:space="preserve"> sukladno </w:t>
      </w:r>
      <w:r w:rsidR="002C06FE">
        <w:t>Z</w:t>
      </w:r>
      <w:r w:rsidR="006F374C">
        <w:t xml:space="preserve">ahtjevu za prodaju nekretnina </w:t>
      </w:r>
      <w:r w:rsidR="00DC4C76" w:rsidRPr="00DC4C76">
        <w:t>posl.br. St-529/2017-9</w:t>
      </w:r>
      <w:r w:rsidR="00DC4C76">
        <w:t xml:space="preserve">6 </w:t>
      </w:r>
      <w:r w:rsidR="00DC4C76" w:rsidRPr="00DC4C76">
        <w:t xml:space="preserve"> od 6. studenog 2018.</w:t>
      </w:r>
      <w:r w:rsidR="002C06FE">
        <w:t>, a troškove po osnovi predujma za p</w:t>
      </w:r>
      <w:r w:rsidR="00B45159">
        <w:t>okriće troškova provedbe prodaje</w:t>
      </w:r>
      <w:r w:rsidR="002C06FE">
        <w:t xml:space="preserve"> elektroničkom javnom dražbom</w:t>
      </w:r>
      <w:r w:rsidR="0013488C">
        <w:t xml:space="preserve"> naplatiti iz kupovnine po unovčenju nekretnina </w:t>
      </w:r>
      <w:r w:rsidR="00B45159">
        <w:t xml:space="preserve">odnosno </w:t>
      </w:r>
      <w:r w:rsidR="0099583E">
        <w:t xml:space="preserve">predmetna </w:t>
      </w:r>
      <w:r w:rsidR="00B45159">
        <w:t>sredstva će biti</w:t>
      </w:r>
      <w:r w:rsidR="00105326">
        <w:t xml:space="preserve"> priznata FINA-i</w:t>
      </w:r>
      <w:r w:rsidR="00B45159">
        <w:t xml:space="preserve"> rješenjem o namirenju nakon </w:t>
      </w:r>
      <w:r w:rsidR="00105326">
        <w:t>unovčenja nekretnina</w:t>
      </w:r>
      <w:r w:rsidR="0099137F">
        <w:t>.</w:t>
      </w:r>
    </w:p>
    <w:p w:rsidRDefault="0099137F" w:rsidP="00EB14CA" w:rsidR="0022279C">
      <w:pPr>
        <w:jc w:val="both"/>
      </w:pPr>
      <w:r>
        <w:t xml:space="preserve"> </w:t>
      </w:r>
    </w:p>
    <w:p w:rsidRDefault="0013488C" w:rsidP="0013488C" w:rsidR="0013488C">
      <w:pPr>
        <w:jc w:val="center"/>
      </w:pPr>
      <w:r>
        <w:t>Obrazloženje</w:t>
      </w:r>
    </w:p>
    <w:p w:rsidRDefault="0013488C" w:rsidP="0013488C" w:rsidR="0013488C">
      <w:pPr>
        <w:jc w:val="center"/>
      </w:pPr>
    </w:p>
    <w:p w:rsidRDefault="00577D1E" w:rsidP="0013488C" w:rsidR="00DC4C76">
      <w:pPr>
        <w:jc w:val="both"/>
      </w:pPr>
      <w:r>
        <w:t xml:space="preserve"> </w:t>
      </w:r>
      <w:r w:rsidR="00DC4C76">
        <w:tab/>
        <w:t xml:space="preserve">Zaključkom posl.br. </w:t>
      </w:r>
      <w:r w:rsidR="00DC4C76" w:rsidRPr="00DC4C76">
        <w:t>St-529/2017-95</w:t>
      </w:r>
      <w:r w:rsidR="00DC4C76">
        <w:t xml:space="preserve"> od </w:t>
      </w:r>
      <w:r w:rsidR="00DC4C76" w:rsidRPr="00DC4C76">
        <w:t>6. studenog 2018.</w:t>
      </w:r>
      <w:r w:rsidR="00DC4C76">
        <w:t xml:space="preserve"> određena je prodaja nekretnina putem FINE.</w:t>
      </w:r>
      <w:r w:rsidR="0099137F">
        <w:t xml:space="preserve"> </w:t>
      </w:r>
      <w:r w:rsidR="00DC4C76">
        <w:t xml:space="preserve">Taj je zaključak dostavljen FINI uz Zahtjev za prodaju nekretnina </w:t>
      </w:r>
      <w:r w:rsidR="00DC4C76" w:rsidRPr="00DC4C76">
        <w:t>posl.br. St-529/2017-9</w:t>
      </w:r>
      <w:r w:rsidR="00DC4C76">
        <w:t xml:space="preserve">6 </w:t>
      </w:r>
      <w:r w:rsidR="00DC4C76" w:rsidRPr="00DC4C76">
        <w:t xml:space="preserve"> od 6. studenog 2018.</w:t>
      </w:r>
    </w:p>
    <w:p w:rsidRDefault="00DC4C76" w:rsidP="0013488C" w:rsidR="0013488C">
      <w:pPr>
        <w:jc w:val="both"/>
      </w:pPr>
      <w:r>
        <w:tab/>
      </w:r>
      <w:r w:rsidR="00577D1E">
        <w:t>Stečajni upravitelj stečajnog dužnika očitovao</w:t>
      </w:r>
      <w:r w:rsidR="0013488C">
        <w:t xml:space="preserve"> se </w:t>
      </w:r>
      <w:r w:rsidR="008C13D8">
        <w:t>da nije u mogućnosti platiti predujam za pokriće troškova prodaje</w:t>
      </w:r>
      <w:r w:rsidR="000924CD">
        <w:t xml:space="preserve"> nekretnina opterećenih razlučnim pravom</w:t>
      </w:r>
      <w:r w:rsidR="008C13D8">
        <w:t xml:space="preserve"> elektroničkom javnom dražbom u iznosu od </w:t>
      </w:r>
      <w:r w:rsidR="00531B9B">
        <w:t>2</w:t>
      </w:r>
      <w:r w:rsidR="00CB72B2">
        <w:t>.800,00 k</w:t>
      </w:r>
      <w:r w:rsidR="008C13D8">
        <w:t xml:space="preserve">n po osnovi </w:t>
      </w:r>
      <w:r w:rsidR="0099137F">
        <w:t>poziva</w:t>
      </w:r>
      <w:r w:rsidR="00B869D3">
        <w:t xml:space="preserve"> FIN</w:t>
      </w:r>
      <w:r w:rsidR="0099137F">
        <w:t>A-e</w:t>
      </w:r>
      <w:r w:rsidR="00531B9B">
        <w:t xml:space="preserve"> od </w:t>
      </w:r>
      <w:r w:rsidR="0099137F">
        <w:t>19</w:t>
      </w:r>
      <w:r w:rsidR="007E5380">
        <w:t xml:space="preserve">. </w:t>
      </w:r>
      <w:r w:rsidR="0099137F">
        <w:t>studenog</w:t>
      </w:r>
      <w:r w:rsidR="008C13D8">
        <w:t xml:space="preserve"> 201</w:t>
      </w:r>
      <w:r w:rsidR="00196B47">
        <w:t>8</w:t>
      </w:r>
      <w:r w:rsidR="008C13D8">
        <w:t>., jer na računu dužnika nema sreds</w:t>
      </w:r>
      <w:r w:rsidR="00196B47">
        <w:t>tava za plaćanje ovog predujma</w:t>
      </w:r>
      <w:r w:rsidR="00531B9B">
        <w:t>.</w:t>
      </w:r>
    </w:p>
    <w:p w:rsidRDefault="008C13D8" w:rsidP="00EB14CA" w:rsidR="0099137F">
      <w:pPr>
        <w:jc w:val="both"/>
      </w:pPr>
      <w:r>
        <w:t xml:space="preserve"> </w:t>
      </w:r>
      <w:r>
        <w:tab/>
        <w:t xml:space="preserve">Kako </w:t>
      </w:r>
      <w:r w:rsidR="00B869D3">
        <w:t xml:space="preserve">je </w:t>
      </w:r>
      <w:r>
        <w:t>odredbom čl. 247 st. 1  Stečajnog zakona (</w:t>
      </w:r>
      <w:r w:rsidR="0099137F">
        <w:t>dalje: SZ</w:t>
      </w:r>
      <w:r>
        <w:t xml:space="preserve">) koji se primjenjuje kao </w:t>
      </w:r>
      <w:proofErr w:type="spellStart"/>
      <w:r>
        <w:t>lex</w:t>
      </w:r>
      <w:proofErr w:type="spellEnd"/>
      <w:r>
        <w:t xml:space="preserve"> </w:t>
      </w:r>
      <w:proofErr w:type="spellStart"/>
      <w:r>
        <w:t>specialis</w:t>
      </w:r>
      <w:proofErr w:type="spellEnd"/>
      <w:r>
        <w:t xml:space="preserve"> u odnosu na Ovršni zakon</w:t>
      </w:r>
      <w:r w:rsidR="008E71AC">
        <w:t xml:space="preserve"> ( tako i odredbu čl. 95.a. </w:t>
      </w:r>
      <w:r w:rsidR="0099137F">
        <w:t>tog</w:t>
      </w:r>
      <w:r w:rsidR="008E71AC">
        <w:t xml:space="preserve"> zakona)</w:t>
      </w:r>
      <w:r>
        <w:t xml:space="preserve"> propisano da se u stečajnom postupku nekretnina na koj</w:t>
      </w:r>
      <w:r w:rsidR="000924CD">
        <w:t>oj</w:t>
      </w:r>
      <w:r>
        <w:t xml:space="preserve"> postoji razlučno pravo prodaj</w:t>
      </w:r>
      <w:r w:rsidR="000924CD">
        <w:t>e</w:t>
      </w:r>
      <w:r>
        <w:t xml:space="preserve"> uz odgovarajuću primjenu pravila ovršnog postupka te da se pravila o obustavi postupka ne primjenjuju, a na računu dužnika nema dostatnih sredstava za pokriće troškova elektroničke prodaje nekretnina</w:t>
      </w:r>
      <w:r w:rsidR="00B869D3">
        <w:t>,</w:t>
      </w:r>
      <w:r>
        <w:t xml:space="preserve"> valjalo je</w:t>
      </w:r>
      <w:r w:rsidR="0099137F">
        <w:t>, temeljem čl.</w:t>
      </w:r>
      <w:r>
        <w:t xml:space="preserve"> </w:t>
      </w:r>
      <w:r w:rsidR="0099137F">
        <w:t>45. st. 1. SZ-a, odlučiti kao u izreci.</w:t>
      </w:r>
    </w:p>
    <w:p w:rsidRDefault="00EB14CA" w:rsidP="00EB14CA" w:rsidR="00EA5B97">
      <w:pPr>
        <w:jc w:val="both"/>
      </w:pPr>
      <w:r>
        <w:t xml:space="preserve"> </w:t>
      </w:r>
    </w:p>
    <w:p w:rsidRDefault="00C34B2A" w:rsidP="00EB14CA" w:rsidR="00F0440D">
      <w:pPr>
        <w:jc w:val="center"/>
      </w:pPr>
      <w:r>
        <w:t xml:space="preserve">U </w:t>
      </w:r>
      <w:r w:rsidR="0022279C">
        <w:t>Pazinu</w:t>
      </w:r>
      <w:r>
        <w:t xml:space="preserve">, </w:t>
      </w:r>
      <w:r w:rsidR="0099137F" w:rsidRPr="0099137F">
        <w:t>27. studenog 2018.</w:t>
      </w:r>
    </w:p>
    <w:p w:rsidRDefault="008A024D" w:rsidP="00EB14CA" w:rsidR="008A024D">
      <w:pPr>
        <w:jc w:val="center"/>
      </w:pPr>
    </w:p>
    <w:p w:rsidRDefault="00EB14CA" w:rsidP="00EB14CA" w:rsidR="00EB14CA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F0440D">
        <w:t xml:space="preserve">     </w:t>
      </w:r>
      <w:r w:rsidR="00531B9B">
        <w:t xml:space="preserve">           </w:t>
      </w:r>
      <w:r w:rsidR="00F0440D">
        <w:t xml:space="preserve"> </w:t>
      </w:r>
      <w:r>
        <w:t xml:space="preserve"> </w:t>
      </w:r>
      <w:r w:rsidR="0099137F">
        <w:t xml:space="preserve"> </w:t>
      </w:r>
      <w:r>
        <w:t>Steč</w:t>
      </w:r>
      <w:r w:rsidR="0022279C">
        <w:t>ajni sudac</w:t>
      </w:r>
    </w:p>
    <w:p w:rsidRDefault="0099137F" w:rsidP="00EB14CA" w:rsidR="0099137F">
      <w:pPr>
        <w:jc w:val="both"/>
      </w:pPr>
    </w:p>
    <w:p w:rsidRDefault="00EB14CA" w:rsidP="00B869D3" w:rsidR="00EB14C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F0440D">
        <w:t xml:space="preserve">     </w:t>
      </w:r>
      <w:r>
        <w:t xml:space="preserve"> </w:t>
      </w:r>
      <w:r w:rsidR="00531B9B">
        <w:t xml:space="preserve">     </w:t>
      </w:r>
      <w:r w:rsidR="007E5380">
        <w:t xml:space="preserve"> </w:t>
      </w:r>
      <w:r w:rsidR="00531B9B">
        <w:t xml:space="preserve"> </w:t>
      </w:r>
      <w:r w:rsidR="00577D1E">
        <w:t xml:space="preserve"> </w:t>
      </w:r>
      <w:r w:rsidR="0099137F">
        <w:t xml:space="preserve">  Ivan Dujić</w:t>
      </w:r>
      <w:r w:rsidR="005F5D64">
        <w:t>, v.r.</w:t>
      </w:r>
    </w:p>
    <w:p w:rsidRDefault="0099137F" w:rsidP="00B869D3" w:rsidR="0099137F">
      <w:pPr>
        <w:jc w:val="both"/>
      </w:pPr>
    </w:p>
    <w:p w:rsidRDefault="00EB14CA" w:rsidP="00EB14CA" w:rsidR="00EB14CA" w:rsidRPr="0022279C">
      <w:pPr>
        <w:jc w:val="both"/>
      </w:pPr>
      <w:r w:rsidRPr="0022279C">
        <w:t>POUKA O PRAVNOM LIJEKU:</w:t>
      </w:r>
    </w:p>
    <w:p w:rsidRDefault="00EB14CA" w:rsidP="00EB14CA" w:rsidR="00EB14CA">
      <w:pPr>
        <w:jc w:val="both"/>
      </w:pPr>
      <w:r w:rsidRPr="0022279C">
        <w:t>Protiv ovog zaključka nije dopušten pravni lijek (čl.19.st7. Stečajnog zakona).</w:t>
      </w:r>
    </w:p>
    <w:p w:rsidRDefault="00EA5B97" w:rsidP="00EB14CA" w:rsidR="00EA5B97" w:rsidRPr="0022279C">
      <w:pPr>
        <w:jc w:val="both"/>
      </w:pPr>
    </w:p>
    <w:p w:rsidRDefault="00EB14CA" w:rsidP="00EB14CA" w:rsidR="00EB14CA" w:rsidRPr="0022279C">
      <w:pPr>
        <w:jc w:val="both"/>
      </w:pPr>
      <w:r w:rsidRPr="0022279C">
        <w:t>DNA:</w:t>
      </w:r>
    </w:p>
    <w:p w:rsidRDefault="00EB14CA" w:rsidP="00EB14CA" w:rsidR="00EB14CA">
      <w:pPr>
        <w:jc w:val="both"/>
      </w:pPr>
      <w:r w:rsidRPr="0022279C">
        <w:t xml:space="preserve">- </w:t>
      </w:r>
      <w:r w:rsidR="00EA5B97">
        <w:t>e-oglasna ploča suda 8 dana,</w:t>
      </w:r>
    </w:p>
    <w:p w:rsidRDefault="003924C2" w:rsidP="0099137F" w:rsidR="003924C2">
      <w:pPr>
        <w:jc w:val="both"/>
      </w:pPr>
      <w:r>
        <w:t xml:space="preserve">- </w:t>
      </w:r>
      <w:r w:rsidR="00EA5B97">
        <w:t>FINA, RC Rijeka, F. Kurelca 8</w:t>
      </w:r>
      <w:r>
        <w:t>,</w:t>
      </w:r>
    </w:p>
    <w:p w:rsidRDefault="003924C2" w:rsidP="0099137F" w:rsidR="00DB052E" w:rsidRPr="00EB14CA">
      <w:pPr>
        <w:jc w:val="both"/>
      </w:pPr>
      <w:r>
        <w:t>- stečajnom upravitelju Ivanu Gjurašiću</w:t>
      </w:r>
      <w:r w:rsidR="00EA5B97">
        <w:t>.</w:t>
      </w:r>
    </w:p>
    <w:sectPr w:rsidSect="008A024D" w:rsidR="00DB052E" w:rsidRPr="00EB14CA">
      <w:headerReference w:type="default" r:id="rId9"/>
      <w:headerReference w:type="firs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B8D" w:rsidP="0022279C" w:rsidR="00BB1B8D">
      <w:r>
        <w:separator/>
      </w:r>
    </w:p>
  </w:endnote>
  <w:endnote w:id="0" w:type="continuationSeparator">
    <w:p w:rsidRDefault="00BB1B8D" w:rsidP="0022279C" w:rsidR="00BB1B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B8D" w:rsidP="0022279C" w:rsidR="00BB1B8D">
      <w:r>
        <w:separator/>
      </w:r>
    </w:p>
  </w:footnote>
  <w:footnote w:id="0" w:type="continuationSeparator">
    <w:p w:rsidRDefault="00BB1B8D" w:rsidP="0022279C" w:rsidR="00BB1B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08056307"/>
      <w:docPartObj>
        <w:docPartGallery w:val="Page Numbers (Top of Page)"/>
        <w:docPartUnique/>
      </w:docPartObj>
    </w:sdtPr>
    <w:sdtEndPr/>
    <w:sdtContent>
      <w:p w:rsidRDefault="0022279C" w:rsidP="0099137F" w:rsidR="0022279C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024D">
          <w:rPr>
            <w:noProof/>
          </w:rPr>
          <w:t>2</w:t>
        </w:r>
        <w:r>
          <w:fldChar w:fldCharType="end"/>
        </w:r>
        <w:r w:rsidR="00577D1E">
          <w:tab/>
        </w:r>
        <w:r w:rsidR="0099137F" w:rsidRPr="0099137F">
          <w:t>10 St-529/2017-104</w:t>
        </w:r>
      </w:p>
    </w:sdtContent>
  </w:sdt>
  <w:p w:rsidRDefault="0022279C" w:rsidR="0022279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4C76" w:rsidP="00DC4C76" w:rsidR="0022279C" w:rsidRPr="00DC4C76">
    <w:pPr>
      <w:pStyle w:val="Zaglavlje"/>
    </w:pPr>
    <w:r w:rsidRPr="00DC4C76">
      <w:t xml:space="preserve">                                              </w:t>
    </w:r>
    <w:r>
      <w:tab/>
    </w:r>
    <w:r>
      <w:tab/>
      <w:t>10 St-529/2017-104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14CA"/>
    <w:rsid w:val="000924CD"/>
    <w:rsid w:val="000A4D1E"/>
    <w:rsid w:val="00105326"/>
    <w:rsid w:val="001063B4"/>
    <w:rsid w:val="0013488C"/>
    <w:rsid w:val="00196B47"/>
    <w:rsid w:val="001D737D"/>
    <w:rsid w:val="001F6F20"/>
    <w:rsid w:val="0022279C"/>
    <w:rsid w:val="00234F10"/>
    <w:rsid w:val="00243B29"/>
    <w:rsid w:val="002C06FE"/>
    <w:rsid w:val="003141D4"/>
    <w:rsid w:val="003924C2"/>
    <w:rsid w:val="003F0974"/>
    <w:rsid w:val="00441308"/>
    <w:rsid w:val="0049317C"/>
    <w:rsid w:val="00531B9B"/>
    <w:rsid w:val="00577D1E"/>
    <w:rsid w:val="0058063E"/>
    <w:rsid w:val="005A4222"/>
    <w:rsid w:val="005B4459"/>
    <w:rsid w:val="005E3CED"/>
    <w:rsid w:val="005E7B01"/>
    <w:rsid w:val="005F5D64"/>
    <w:rsid w:val="006F374C"/>
    <w:rsid w:val="00727ECE"/>
    <w:rsid w:val="007B0052"/>
    <w:rsid w:val="007D2C0C"/>
    <w:rsid w:val="007E5380"/>
    <w:rsid w:val="00801953"/>
    <w:rsid w:val="00884A17"/>
    <w:rsid w:val="008A024D"/>
    <w:rsid w:val="008C13D8"/>
    <w:rsid w:val="008E71AC"/>
    <w:rsid w:val="0099137F"/>
    <w:rsid w:val="0099583E"/>
    <w:rsid w:val="009A29DC"/>
    <w:rsid w:val="00AC16BC"/>
    <w:rsid w:val="00B45159"/>
    <w:rsid w:val="00B869D3"/>
    <w:rsid w:val="00BB1B8D"/>
    <w:rsid w:val="00BE38AE"/>
    <w:rsid w:val="00C34B2A"/>
    <w:rsid w:val="00CB72B2"/>
    <w:rsid w:val="00DB052E"/>
    <w:rsid w:val="00DC4C76"/>
    <w:rsid w:val="00DE0D8C"/>
    <w:rsid w:val="00E455D7"/>
    <w:rsid w:val="00EA5B97"/>
    <w:rsid w:val="00EB14CA"/>
    <w:rsid w:val="00F0440D"/>
    <w:rsid w:val="00F4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14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14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14C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34B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9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9D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9D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9D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9D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279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279C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14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14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14C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34B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9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9D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9D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9D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9D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279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279C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2296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svežnjevi I-VI u ref. 10
30.01.2018. spisu prileže 3 
registratora s prijavama tražbina ( u ref. 10-ormar)</izvorni_sadrzaj>
    <derivirana_varijabla naziv="DomainObject.Predmet.Opis_1">svežnjevi I-VI u ref. 10
30.01.2018. spisu prileže 3 
registratora s prijavama tražbina ( u ref. 10-ormar)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4.6.2018. u pisarnicu se 
šalje samo zadnji svežanj</izvorni_sadrzaj>
    <derivirana_varijabla naziv="DomainObject.Predmet.PrimjedbaSuca_1">od 4.6.2018. u pisarnicu se 
šalje samo zadnji svežanj</derivirana_varijabla>
  </DomainObject.Predmet.PrimjedbaSuca>
  <DomainObject.Predmet.ProtustrankaFormated>
    <izvorni_sadrzaj>  HISTRIA TUBE d.d. POTPIĆAN</izvorni_sadrzaj>
    <derivirana_varijabla naziv="DomainObject.Predmet.ProtustrankaFormated_1">  HISTRIA TUBE d.d. POTPIĆAN</derivirana_varijabla>
  </DomainObject.Predmet.ProtustrankaFormated>
  <DomainObject.Predmet.ProtustrankaFormatedOIB>
    <izvorni_sadrzaj>  HISTRIA TUBE d.d. POTPIĆAN, OIB 67930158481</izvorni_sadrzaj>
    <derivirana_varijabla naziv="DomainObject.Predmet.ProtustrankaFormatedOIB_1">  HISTRIA TUBE d.d. POTPIĆAN, OIB 67930158481</derivirana_varijabla>
  </DomainObject.Predmet.ProtustrankaFormatedOIB>
  <DomainObject.Predmet.ProtustrankaFormatedWithAdress>
    <izvorni_sadrzaj> HISTRIA TUBE d.d. POTPIĆAN, Industrijska 3, 52333 Potpićan</izvorni_sadrzaj>
    <derivirana_varijabla naziv="DomainObject.Predmet.ProtustrankaFormatedWithAdress_1"> HISTRIA TUBE d.d. POTPIĆAN, Industrijska 3, 52333 Potpićan</derivirana_varijabla>
  </DomainObject.Predmet.ProtustrankaFormatedWithAdress>
  <DomainObject.Predmet.ProtustrankaFormatedWithAdressOIB>
    <izvorni_sadrzaj> HISTRIA TUBE d.d. POTPIĆAN, OIB 67930158481, Industrijska 3, 52333 Potpićan</izvorni_sadrzaj>
    <derivirana_varijabla naziv="DomainObject.Predmet.ProtustrankaFormatedWithAdressOIB_1"> HISTRIA TUBE d.d. POTPIĆAN, OIB 67930158481, Industrijska 3, 52333 Potpićan</derivirana_varijabla>
  </DomainObject.Predmet.ProtustrankaFormatedWithAdressOIB>
  <DomainObject.Predmet.ProtustrankaWithAdress>
    <izvorni_sadrzaj>HISTRIA TUBE d.d. POTPIĆAN Industrijska 3, 52333 Potpićan</izvorni_sadrzaj>
    <derivirana_varijabla naziv="DomainObject.Predmet.ProtustrankaWithAdress_1">HISTRIA TUBE d.d. POTPIĆAN Industrijska 3, 52333 Potpićan</derivirana_varijabla>
  </DomainObject.Predmet.ProtustrankaWithAdress>
  <DomainObject.Predmet.ProtustrankaWithAdressOIB>
    <izvorni_sadrzaj>HISTRIA TUBE d.d. POTPIĆAN, OIB 67930158481, Industrijska 3, 52333 Potpićan</izvorni_sadrzaj>
    <derivirana_varijabla naziv="DomainObject.Predmet.ProtustrankaWithAdressOIB_1">HISTRIA TUBE d.d. POTPIĆAN, OIB 67930158481, Industrijska 3, 52333 Potpićan</derivirana_varijabla>
  </DomainObject.Predmet.ProtustrankaWithAdressOIB>
  <DomainObject.Predmet.ProtustrankaNazivFormated>
    <izvorni_sadrzaj>HISTRIA TUBE d.d. POTPIĆAN</izvorni_sadrzaj>
    <derivirana_varijabla naziv="DomainObject.Predmet.ProtustrankaNazivFormated_1">HISTRIA TUBE d.d. POTPIĆAN</derivirana_varijabla>
  </DomainObject.Predmet.ProtustrankaNazivFormated>
  <DomainObject.Predmet.ProtustrankaNazivFormatedOIB>
    <izvorni_sadrzaj>HISTRIA TUBE d.d. POTPIĆAN, OIB 67930158481</izvorni_sadrzaj>
    <derivirana_varijabla naziv="DomainObject.Predmet.ProtustrankaNazivFormatedOIB_1">HISTRIA TUBE d.d. POTPIĆAN, OIB 67930158481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HISTRIA TUBE d.d. POTPIĆAN</izvorni_sadrzaj>
    <derivirana_varijabla naziv="DomainObject.Predmet.StrankaFormated_1">  HISTRIA TUBE d.d. POTPIĆAN</derivirana_varijabla>
  </DomainObject.Predmet.StrankaFormated>
  <DomainObject.Predmet.StrankaFormatedOIB>
    <izvorni_sadrzaj>  HISTRIA TUBE d.d. POTPIĆAN, OIB 67930158481</izvorni_sadrzaj>
    <derivirana_varijabla naziv="DomainObject.Predmet.StrankaFormatedOIB_1">  HISTRIA TUBE d.d. POTPIĆAN, OIB 67930158481</derivirana_varijabla>
  </DomainObject.Predmet.StrankaFormatedOIB>
  <DomainObject.Predmet.StrankaFormatedWithAdress>
    <izvorni_sadrzaj> HISTRIA TUBE d.d. POTPIĆAN, Industrijska 3, 52333 Potpićan</izvorni_sadrzaj>
    <derivirana_varijabla naziv="DomainObject.Predmet.StrankaFormatedWithAdress_1"> HISTRIA TUBE d.d. POTPIĆAN, Industrijska 3, 52333 Potpićan</derivirana_varijabla>
  </DomainObject.Predmet.StrankaFormatedWithAdress>
  <DomainObject.Predmet.StrankaFormatedWithAdressOIB>
    <izvorni_sadrzaj> HISTRIA TUBE d.d. POTPIĆAN, OIB 67930158481, Industrijska 3, 52333 Potpićan</izvorni_sadrzaj>
    <derivirana_varijabla naziv="DomainObject.Predmet.StrankaFormatedWithAdressOIB_1"> HISTRIA TUBE d.d. POTPIĆAN, OIB 67930158481, Industrijska 3, 52333 Potpićan</derivirana_varijabla>
  </DomainObject.Predmet.StrankaFormatedWithAdressOIB>
  <DomainObject.Predmet.StrankaWithAdress>
    <izvorni_sadrzaj>HISTRIA TUBE d.d. POTPIĆAN Industrijska 3,52333 Potpićan</izvorni_sadrzaj>
    <derivirana_varijabla naziv="DomainObject.Predmet.StrankaWithAdress_1">HISTRIA TUBE d.d. POTPIĆAN Industrijska 3,52333 Potpićan</derivirana_varijabla>
  </DomainObject.Predmet.StrankaWithAdress>
  <DomainObject.Predmet.StrankaWithAdressOIB>
    <izvorni_sadrzaj>HISTRIA TUBE d.d. POTPIĆAN, OIB 67930158481, Industrijska 3,52333 Potpićan</izvorni_sadrzaj>
    <derivirana_varijabla naziv="DomainObject.Predmet.StrankaWithAdressOIB_1">HISTRIA TUBE d.d. POTPIĆAN, OIB 67930158481, Industrijska 3,52333 Potpićan</derivirana_varijabla>
  </DomainObject.Predmet.StrankaWithAdressOIB>
  <DomainObject.Predmet.StrankaNazivFormated>
    <izvorni_sadrzaj>HISTRIA TUBE d.d. POTPIĆAN</izvorni_sadrzaj>
    <derivirana_varijabla naziv="DomainObject.Predmet.StrankaNazivFormated_1">HISTRIA TUBE d.d. POTPIĆAN</derivirana_varijabla>
  </DomainObject.Predmet.StrankaNazivFormated>
  <DomainObject.Predmet.StrankaNazivFormatedOIB>
    <izvorni_sadrzaj>HISTRIA TUBE d.d. POTPIĆAN, OIB 67930158481</izvorni_sadrzaj>
    <derivirana_varijabla naziv="DomainObject.Predmet.StrankaNazivFormatedOIB_1">HISTRIA TUBE d.d. POTPIĆAN, OIB 67930158481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HISTRIA TUBE d.d. POTPIĆAN</item>
    </izvorni_sadrzaj>
    <derivirana_varijabla naziv="DomainObject.Predmet.StrankaListFormated_1">
      <item>HISTRIA TUBE d.d. POTPIĆAN</item>
    </derivirana_varijabla>
  </DomainObject.Predmet.StrankaListFormated>
  <DomainObject.Predmet.StrankaListFormatedOIB>
    <izvorni_sadrzaj>
      <item>HISTRIA TUBE d.d. POTPIĆAN, OIB 67930158481</item>
    </izvorni_sadrzaj>
    <derivirana_varijabla naziv="DomainObject.Predmet.StrankaListFormatedOIB_1">
      <item>HISTRIA TUBE d.d. POTPIĆAN, OIB 67930158481</item>
    </derivirana_varijabla>
  </DomainObject.Predmet.StrankaListFormatedOIB>
  <DomainObject.Predmet.StrankaListFormatedWithAdress>
    <izvorni_sadrzaj>
      <item>HISTRIA TUBE d.d. POTPIĆAN, Industrijska 3, 52333 Potpićan</item>
    </izvorni_sadrzaj>
    <derivirana_varijabla naziv="DomainObject.Predmet.StrankaListFormatedWithAdress_1">
      <item>HISTRIA TUBE d.d. POTPIĆAN, Industrijska 3, 52333 Potpićan</item>
    </derivirana_varijabla>
  </DomainObject.Predmet.StrankaListFormatedWithAdress>
  <DomainObject.Predmet.StrankaListFormatedWithAdressOIB>
    <izvorni_sadrzaj>
      <item>HISTRIA TUBE d.d. POTPIĆAN, OIB 67930158481, Industrijska 3, 52333 Potpićan</item>
    </izvorni_sadrzaj>
    <derivirana_varijabla naziv="DomainObject.Predmet.StrankaListFormatedWithAdressOIB_1">
      <item>HISTRIA TUBE d.d. POTPIĆAN, OIB 67930158481, Industrijska 3, 52333 Potpićan</item>
    </derivirana_varijabla>
  </DomainObject.Predmet.StrankaListFormatedWithAdressOIB>
  <DomainObject.Predmet.StrankaListNazivFormated>
    <izvorni_sadrzaj>
      <item>HISTRIA TUBE d.d. POTPIĆAN</item>
    </izvorni_sadrzaj>
    <derivirana_varijabla naziv="DomainObject.Predmet.StrankaListNazivFormated_1">
      <item>HISTRIA TUBE d.d. POTPIĆAN</item>
    </derivirana_varijabla>
  </DomainObject.Predmet.StrankaListNazivFormated>
  <DomainObject.Predmet.StrankaListNazivFormatedOIB>
    <izvorni_sadrzaj>
      <item>HISTRIA TUBE d.d. POTPIĆAN, OIB 67930158481</item>
    </izvorni_sadrzaj>
    <derivirana_varijabla naziv="DomainObject.Predmet.StrankaListNazivFormatedOIB_1">
      <item>HISTRIA TUBE d.d. POTPIĆAN, OIB 67930158481</item>
    </derivirana_varijabla>
  </DomainObject.Predmet.StrankaListNazivFormatedOIB>
  <DomainObject.Predmet.ProtuStrankaListFormated>
    <izvorni_sadrzaj>
      <item>HISTRIA TUBE d.d. POTPIĆAN</item>
    </izvorni_sadrzaj>
    <derivirana_varijabla naziv="DomainObject.Predmet.ProtuStrankaListFormated_1">
      <item>HISTRIA TUBE d.d. POTPIĆAN</item>
    </derivirana_varijabla>
  </DomainObject.Predmet.ProtuStrankaListFormated>
  <DomainObject.Predmet.ProtuStrankaListFormatedOIB>
    <izvorni_sadrzaj>
      <item>HISTRIA TUBE d.d. POTPIĆAN, OIB 67930158481</item>
    </izvorni_sadrzaj>
    <derivirana_varijabla naziv="DomainObject.Predmet.ProtuStrankaListFormatedOIB_1">
      <item>HISTRIA TUBE d.d. POTPIĆAN, OIB 67930158481</item>
    </derivirana_varijabla>
  </DomainObject.Predmet.ProtuStrankaListFormatedOIB>
  <DomainObject.Predmet.ProtuStrankaListFormatedWithAdress>
    <izvorni_sadrzaj>
      <item>HISTRIA TUBE d.d. POTPIĆAN, Industrijska 3, 52333 Potpićan</item>
    </izvorni_sadrzaj>
    <derivirana_varijabla naziv="DomainObject.Predmet.ProtuStrankaListFormatedWithAdress_1">
      <item>HISTRIA TUBE d.d. POTPIĆAN, Industrijska 3, 52333 Potpićan</item>
    </derivirana_varijabla>
  </DomainObject.Predmet.ProtuStrankaListFormatedWithAdress>
  <DomainObject.Predmet.ProtuStrankaListFormatedWithAdressOIB>
    <izvorni_sadrzaj>
      <item>HISTRIA TUBE d.d. POTPIĆAN, OIB 67930158481, Industrijska 3, 52333 Potpićan</item>
    </izvorni_sadrzaj>
    <derivirana_varijabla naziv="DomainObject.Predmet.ProtuStrankaListFormatedWithAdressOIB_1">
      <item>HISTRIA TUBE d.d. POTPIĆAN, OIB 67930158481, Industrijska 3, 52333 Potpićan</item>
    </derivirana_varijabla>
  </DomainObject.Predmet.ProtuStrankaListFormatedWithAdressOIB>
  <DomainObject.Predmet.ProtuStrankaListNazivFormated>
    <izvorni_sadrzaj>
      <item>HISTRIA TUBE d.d. POTPIĆAN</item>
    </izvorni_sadrzaj>
    <derivirana_varijabla naziv="DomainObject.Predmet.ProtuStrankaListNazivFormated_1">
      <item>HISTRIA TUBE d.d. POTPIĆAN</item>
    </derivirana_varijabla>
  </DomainObject.Predmet.ProtuStrankaListNazivFormated>
  <DomainObject.Predmet.ProtuStrankaListNazivFormatedOIB>
    <izvorni_sadrzaj>
      <item>HISTRIA TUBE d.d. POTPIĆAN, OIB 67930158481</item>
    </izvorni_sadrzaj>
    <derivirana_varijabla naziv="DomainObject.Predmet.ProtuStrankaListNazivFormatedOIB_1">
      <item>HISTRIA TUBE d.d. POTPIĆAN, OIB 67930158481</item>
    </derivirana_varijabla>
  </DomainObject.Predmet.ProtuStrankaListNazivFormatedOIB>
  <DomainObject.Predmet.OstaliListFormated>
    <izvorni_sadrzaj>
      <item>Odvj. Marijan Belušić</item>
      <item>Odvj. društvo BUTERIN &amp; POSAVEC  d.o.o. Zagreb</item>
      <item>Odvj. društvo PEĆAREVIĆ &amp; RELIĆ</item>
    </izvorni_sadrzaj>
    <derivirana_varijabla naziv="DomainObject.Predmet.OstaliListFormated_1">
      <item>Odvj. Marijan Belušić</item>
      <item>Odvj. društvo BUTERIN &amp; POSAVEC  d.o.o. Zagreb</item>
      <item>Odvj. društvo PEĆAREVIĆ &amp; RELIĆ</item>
    </derivirana_varijabla>
  </DomainObject.Predmet.OstaliListFormated>
  <DomainObject.Predmet.OstaliListFormatedOIB>
    <izvorni_sadrzaj>
      <item>Odvj. Marijan Belušić, OIB 24699184696</item>
      <item>Odvj. društvo BUTERIN &amp; POSAVEC  d.o.o. Zagreb</item>
      <item>Odvj. društvo PEĆAREVIĆ &amp; RELIĆ</item>
    </izvorni_sadrzaj>
    <derivirana_varijabla naziv="DomainObject.Predmet.OstaliListFormatedOIB_1">
      <item>Odvj. Marijan Belušić, OIB 24699184696</item>
      <item>Odvj. društvo BUTERIN &amp; POSAVEC  d.o.o. Zagreb</item>
      <item>Odvj. društvo PEĆAREVIĆ &amp; RELIĆ</item>
    </derivirana_varijabla>
  </DomainObject.Predmet.OstaliListFormatedOIB>
  <DomainObject.Predmet.OstaliListFormatedWithAdress>
    <izvorni_sadrzaj>
      <item>Odvj. Marijan Belušić, Sv. Katarina 14, 52220 Labin</item>
      <item>Odvj. društvo BUTERIN &amp; POSAVEC  d.o.o. Zagreb, Draškovićeva 82, 10000 Zagreb</item>
      <item>Odvj. društvo PEĆAREVIĆ &amp; RELIĆ, Zaharova 5, 10000 Zagreb</item>
    </izvorni_sadrzaj>
    <derivirana_varijabla naziv="DomainObject.Predmet.OstaliListFormatedWithAdress_1">
      <item>Odvj. Marijan Belušić, Sv. Katarina 14, 52220 Labin</item>
      <item>Odvj. društvo BUTERIN &amp; POSAVEC  d.o.o. Zagreb, Draškovićeva 82, 10000 Zagreb</item>
      <item>Odvj. društvo PEĆAREVIĆ &amp; RELIĆ, Zaharova 5, 10000 Zagreb</item>
    </derivirana_varijabla>
  </DomainObject.Predmet.OstaliListFormatedWithAdress>
  <DomainObject.Predmet.OstaliListFormatedWithAdressOIB>
    <izvorni_sadrzaj>
      <item>Odvj. Marijan Belušić, OIB 24699184696, Sv. Katarina 14, 52220 Labin</item>
      <item>Odvj. društvo BUTERIN &amp; POSAVEC  d.o.o. Zagreb, Draškovićeva 82, 10000 Zagreb</item>
      <item>Odvj. društvo PEĆAREVIĆ &amp; RELIĆ, Zaharova 5, 10000 Zagreb</item>
    </izvorni_sadrzaj>
    <derivirana_varijabla naziv="DomainObject.Predmet.OstaliListFormatedWithAdressOIB_1">
      <item>Odvj. Marijan Belušić, OIB 24699184696, Sv. Katarina 14, 52220 Labin</item>
      <item>Odvj. društvo BUTERIN &amp; POSAVEC  d.o.o. Zagreb, Draškovićeva 82, 10000 Zagreb</item>
      <item>Odvj. društvo PEĆAREVIĆ &amp; RELIĆ, Zaharova 5, 10000 Zagreb</item>
    </derivirana_varijabla>
  </DomainObject.Predmet.OstaliListFormatedWithAdressOIB>
  <DomainObject.Predmet.OstaliListNazivFormated>
    <izvorni_sadrzaj>
      <item>Odvj. Marijan Belušić</item>
      <item>Odvj. društvo BUTERIN &amp; POSAVEC  d.o.o. Zagreb</item>
      <item>Odvj. društvo PEĆAREVIĆ &amp; RELIĆ</item>
    </izvorni_sadrzaj>
    <derivirana_varijabla naziv="DomainObject.Predmet.OstaliListNazivFormated_1">
      <item>Odvj. Marijan Belušić</item>
      <item>Odvj. društvo BUTERIN &amp; POSAVEC  d.o.o. Zagreb</item>
      <item>Odvj. društvo PEĆAREVIĆ &amp; RELIĆ</item>
    </derivirana_varijabla>
  </DomainObject.Predmet.OstaliListNazivFormated>
  <DomainObject.Predmet.OstaliListNazivFormatedOIB>
    <izvorni_sadrzaj>
      <item>Odvj. Marijan Belušić, OIB 24699184696</item>
      <item>Odvj. društvo BUTERIN &amp; POSAVEC  d.o.o. Zagreb</item>
      <item>Odvj. društvo PEĆAREVIĆ &amp; RELIĆ</item>
    </izvorni_sadrzaj>
    <derivirana_varijabla naziv="DomainObject.Predmet.OstaliListNazivFormatedOIB_1">
      <item>Odvj. Marijan Belušić, OIB 24699184696</item>
      <item>Odvj. društvo BUTERIN &amp; POSAVEC  d.o.o. Zagreb</item>
      <item>Odvj. društvo PEĆAREVIĆ &amp; RELIĆ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HISTRIA TUBE d.d. POTPIĆAN</izvorni_sadrzaj>
    <derivirana_varijabla naziv="DomainObject.Predmet.StrankaIDrugi_1">HISTRIA TUBE d.d. POTPIĆAN</derivirana_varijabla>
  </DomainObject.Predmet.StrankaIDrugi>
  <DomainObject.Predmet.ProtustrankaIDrugi>
    <izvorni_sadrzaj>HISTRIA TUBE d.d. POTPIĆAN</izvorni_sadrzaj>
    <derivirana_varijabla naziv="DomainObject.Predmet.ProtustrankaIDrugi_1">HISTRIA TUBE d.d. POTPIĆAN</derivirana_varijabla>
  </DomainObject.Predmet.ProtustrankaIDrugi>
  <DomainObject.Predmet.StrankaIDrugiAdressOIB>
    <izvorni_sadrzaj>HISTRIA TUBE d.d. POTPIĆAN, OIB 67930158481, Industrijska 3, 52333 Potpićan</izvorni_sadrzaj>
    <derivirana_varijabla naziv="DomainObject.Predmet.StrankaIDrugiAdressOIB_1">HISTRIA TUBE d.d. POTPIĆAN, OIB 67930158481, Industrijska 3, 52333 Potpićan</derivirana_varijabla>
  </DomainObject.Predmet.StrankaIDrugiAdressOIB>
  <DomainObject.Predmet.ProtustrankaIDrugiAdressOIB>
    <izvorni_sadrzaj>HISTRIA TUBE d.d. POTPIĆAN, OIB 67930158481, Industrijska 3, 52333 Potpićan</izvorni_sadrzaj>
    <derivirana_varijabla naziv="DomainObject.Predmet.ProtustrankaIDrugiAdressOIB_1">HISTRIA TUBE d.d. POTPIĆAN, OIB 67930158481, Industrijska 3, 52333 Potpićan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HISTRIA TUBE d.d. POTPIĆAN</item>
      <item>HISTRIA TUBE d.d. POTPIĆAN</item>
      <item>Odvj. Marijan Belušić</item>
      <item>Odvj. društvo BUTERIN &amp; POSAVEC  d.o.o. Zagreb</item>
      <item>Odvj. društvo PEĆAREVIĆ &amp; RELIĆ</item>
    </izvorni_sadrzaj>
    <derivirana_varijabla naziv="DomainObject.Predmet.SudioniciListNaziv_1">
      <item>HISTRIA TUBE d.d. POTPIĆAN</item>
      <item>HISTRIA TUBE d.d. POTPIĆAN</item>
      <item>Odvj. Marijan Belušić</item>
      <item>Odvj. društvo BUTERIN &amp; POSAVEC  d.o.o. Zagreb</item>
      <item>Odvj. društvo PEĆAREVIĆ &amp; RELIĆ</item>
    </derivirana_varijabla>
  </DomainObject.Predmet.SudioniciListNaziv>
  <DomainObject.Predmet.SudioniciListAdressOIB>
    <izvorni_sadrzaj>
      <item>HISTRIA TUBE d.d. POTPIĆAN, OIB 67930158481, Industrijska 3,52333 Potpićan</item>
      <item>HISTRIA TUBE d.d. POTPIĆAN, OIB 67930158481, Industrijska 3,52333 Potpićan</item>
      <item>Odvj. Marijan Belušić, OIB 24699184696, Sv. Katarina 14,52220 Labin</item>
      <item>Odvj. društvo BUTERIN &amp; POSAVEC  d.o.o. Zagreb, Draškovićeva 82,10000 Zagreb</item>
      <item>Odvj. društvo PEĆAREVIĆ &amp; RELIĆ, Zaharova 5,10000 Zagreb</item>
    </izvorni_sadrzaj>
    <derivirana_varijabla naziv="DomainObject.Predmet.SudioniciListAdressOIB_1">
      <item>HISTRIA TUBE d.d. POTPIĆAN, OIB 67930158481, Industrijska 3,52333 Potpićan</item>
      <item>HISTRIA TUBE d.d. POTPIĆAN, OIB 67930158481, Industrijska 3,52333 Potpićan</item>
      <item>Odvj. Marijan Belušić, OIB 24699184696, Sv. Katarina 14,52220 Labin</item>
      <item>Odvj. društvo BUTERIN &amp; POSAVEC  d.o.o. Zagreb, Draškovićeva 82,10000 Zagreb</item>
      <item>Odvj. društvo PEĆAREVIĆ &amp; RELIĆ, Zaharova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67930158481</item>
      <item>, OIB 67930158481</item>
      <item>, OIB 24699184696</item>
      <item>, OIB null</item>
      <item>, OIB null</item>
    </izvorni_sadrzaj>
    <derivirana_varijabla naziv="DomainObject.Predmet.SudioniciListNazivOIB_1">
      <item>, OIB 67930158481</item>
      <item>, OIB 67930158481</item>
      <item>, OIB 24699184696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1754</properties:Characters>
  <properties:Lines>49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2018-11-27T12:08:00Z</dcterms:created>
  <dc:creator>wsadmin</dc:creator>
  <cp:lastModifiedBy>Sanja Lakošeljac</cp:lastModifiedBy>
  <cp:lastPrinted>2018-03-21T07:48:00Z</cp:lastPrinted>
  <dcterms:modified xmlns:xsi="http://www.w3.org/2001/XMLSchema-instance" xsi:type="dcterms:W3CDTF">2018-11-27T12:11:00Z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FINI St-529-17 NASTAVAK POSTUPKA PRODAJE.docx)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