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551a" w14:paraId="4fc551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6D9A" w:rsidP="006A6D9A" w:rsidR="006A6D9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St-259/2017-2.</w:t>
      </w:r>
    </w:p>
    <w:p w:rsidRDefault="006A6D9A" w:rsidP="006A6D9A" w:rsidR="006A6D9A">
      <w:pPr>
        <w:outlineLvl w:val="0"/>
        <w:rPr>
          <w:rFonts w:cs="Arial" w:hAnsi="Arial" w:ascii="Arial"/>
          <w:noProof/>
        </w:rPr>
      </w:pPr>
    </w:p>
    <w:p w:rsidRDefault="006A6D9A" w:rsidP="006A6D9A" w:rsidR="006A6D9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A6D9A" w:rsidP="006A6D9A" w:rsidR="006A6D9A">
      <w:pPr>
        <w:rPr>
          <w:rFonts w:cs="Arial" w:hAnsi="Arial" w:ascii="Arial"/>
          <w:b/>
          <w:noProof/>
        </w:rPr>
      </w:pPr>
    </w:p>
    <w:p w:rsidRDefault="006A6D9A" w:rsidP="006A6D9A" w:rsidR="006A6D9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A6D9A" w:rsidP="006A6D9A" w:rsidR="006A6D9A">
      <w:pPr>
        <w:outlineLvl w:val="0"/>
        <w:rPr>
          <w:rFonts w:cs="Arial" w:hAnsi="Arial" w:ascii="Arial"/>
          <w:noProof/>
        </w:rPr>
      </w:pPr>
    </w:p>
    <w:p w:rsidRDefault="006A6D9A" w:rsidP="006A6D9A" w:rsidR="006A6D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REPUBLIKE HRVATSKE, Ministarstva financija, Porezne uprave, Područni ured Sjeverna Hrvatska, zastupana po zastupniku po zakonu Županijskom državnom odvjetništvu, za otvaranje stečajnog postupka nad dužnikom VAGOVINA-PROIZVODNJA d.o.o. za proizvodnju, trgovinu i usluge iz </w:t>
      </w:r>
      <w:proofErr w:type="spellStart"/>
      <w:r>
        <w:rPr>
          <w:rFonts w:cs="Arial" w:hAnsi="Arial" w:ascii="Arial"/>
        </w:rPr>
        <w:t>Vagovine</w:t>
      </w:r>
      <w:proofErr w:type="spellEnd"/>
      <w:r>
        <w:rPr>
          <w:rFonts w:cs="Arial" w:hAnsi="Arial" w:ascii="Arial"/>
        </w:rPr>
        <w:t xml:space="preserve"> 2, MBS 010063733, OIB 82398920360, d</w:t>
      </w:r>
      <w:r>
        <w:rPr>
          <w:rFonts w:cs="Arial" w:hAnsi="Arial" w:ascii="Arial"/>
          <w:noProof/>
        </w:rPr>
        <w:t>ana 21. kolovoza 2017. godine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</w:p>
    <w:p w:rsidRDefault="006A6D9A" w:rsidP="006A6D9A" w:rsidR="006A6D9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A6D9A" w:rsidP="006A6D9A" w:rsidR="006A6D9A">
      <w:pPr>
        <w:jc w:val="center"/>
        <w:rPr>
          <w:rFonts w:cs="Arial" w:hAnsi="Arial" w:ascii="Arial"/>
        </w:rPr>
      </w:pPr>
    </w:p>
    <w:p w:rsidRDefault="006A6D9A" w:rsidP="006A6D9A" w:rsidR="006A6D9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VAGOVINA-PROIZVODNJA d.o.o. za proizvodnju, trgovinu i usluge iz </w:t>
      </w:r>
      <w:proofErr w:type="spellStart"/>
      <w:r>
        <w:rPr>
          <w:rFonts w:cs="Arial" w:hAnsi="Arial" w:ascii="Arial"/>
        </w:rPr>
        <w:t>Vagovine</w:t>
      </w:r>
      <w:proofErr w:type="spellEnd"/>
      <w:r>
        <w:rPr>
          <w:rFonts w:cs="Arial" w:hAnsi="Arial" w:ascii="Arial"/>
        </w:rPr>
        <w:t xml:space="preserve"> 2, MBS 010063733, OIB 82398920360.</w:t>
      </w:r>
    </w:p>
    <w:p w:rsidRDefault="006A6D9A" w:rsidP="006A6D9A" w:rsidR="006A6D9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VAGOVINA-PROIZVODNJA d.o.o. za proizvodnju, trgovinu i usluge iz </w:t>
      </w:r>
      <w:proofErr w:type="spellStart"/>
      <w:r>
        <w:rPr>
          <w:rFonts w:cs="Arial" w:hAnsi="Arial" w:ascii="Arial"/>
        </w:rPr>
        <w:t>Vagovine</w:t>
      </w:r>
      <w:proofErr w:type="spellEnd"/>
      <w:r>
        <w:rPr>
          <w:rFonts w:cs="Arial" w:hAnsi="Arial" w:ascii="Arial"/>
        </w:rPr>
        <w:t xml:space="preserve"> 2, MBS 010063733, OIB 82398920360, p</w:t>
      </w:r>
      <w:r>
        <w:rPr>
          <w:rFonts w:cs="Arial" w:hAnsi="Arial" w:ascii="Arial"/>
          <w:noProof/>
        </w:rPr>
        <w:t>ostavlja se privremeni stečajni upravitelj.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BRANKO VALENTIĆ iz Virovitice, Ferde Rusana 100, OIB 85378232573.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22. rujna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11,30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>REPUBLIKA HRVATSKA, Ministarstvo financija, Porezna uprava, Područni ured Sjeverna Hrvatska, zastupana po ŽDO u Bjelovaru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Ivica Franješ iz Čazme, Milana Novačića 23,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Branko Valentić.</w:t>
      </w:r>
    </w:p>
    <w:p w:rsidRDefault="006A6D9A" w:rsidP="006A6D9A" w:rsidR="006A6D9A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6A6D9A" w:rsidP="006A6D9A" w:rsidR="006A6D9A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A6D9A" w:rsidP="006A6D9A" w:rsidR="006A6D9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A6D9A" w:rsidP="006A6D9A" w:rsidR="006A6D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REPUBLIKA HRVATSKA, Ministarstvo financija, Područni ured Sjeverna Hrvatska, podnijela je ovom sudu prijedlog za otvaranje stečaja nad dužnikom. U svom prijedlogu predlagatelj ističe da mu ova tvrtka duguje na ime poreza i drugih davanja sveukupno 105.345,56 kuna, te da dužnik ima imovine iz koje se može naplatiti ovo potraživanje, a račun preko kojeg je ova tvrtka poslovala je neprekidno u blokadi duže od 60 dana. Kako je time ispunjen razlog za otvaranje stečaja, to se predlaže otvaranje stečaja nad istom tvrtkom.              </w:t>
      </w:r>
    </w:p>
    <w:p w:rsidRDefault="006A6D9A" w:rsidP="006A6D9A" w:rsidR="006A6D9A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6A6D9A" w:rsidP="006A6D9A" w:rsidR="006A6D9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6A6D9A" w:rsidP="006A6D9A" w:rsidR="006A6D9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21. kolovoza 2017. godine </w:t>
      </w:r>
    </w:p>
    <w:p w:rsidRDefault="006A6D9A" w:rsidP="006A6D9A" w:rsidR="006A6D9A">
      <w:pPr>
        <w:jc w:val="both"/>
        <w:rPr>
          <w:rFonts w:cs="Arial" w:hAnsi="Arial" w:ascii="Arial"/>
          <w:noProof/>
        </w:rPr>
      </w:pPr>
    </w:p>
    <w:p w:rsidRDefault="006A6D9A" w:rsidP="006A6D9A" w:rsidR="006A6D9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6A6D9A" w:rsidP="006A6D9A" w:rsidR="006A6D9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A6D9A" w:rsidP="006A6D9A" w:rsidR="006A6D9A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6A6D9A" w:rsidP="006A6D9A" w:rsidR="006A6D9A">
      <w:pPr>
        <w:jc w:val="both"/>
        <w:rPr>
          <w:rFonts w:cs="Arial" w:hAnsi="Arial" w:ascii="Arial"/>
          <w:noProof/>
        </w:rPr>
      </w:pPr>
    </w:p>
    <w:p w:rsidRDefault="006A6D9A" w:rsidP="006A6D9A" w:rsidR="006A6D9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6A6D9A" w:rsidP="006A6D9A" w:rsidR="006A6D9A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6A6D9A" w:rsidP="006A6D9A" w:rsidR="006A6D9A">
      <w:pPr>
        <w:jc w:val="both"/>
        <w:rPr>
          <w:rFonts w:cs="Arial" w:hAnsi="Arial" w:ascii="Arial"/>
          <w:noProof/>
        </w:rPr>
      </w:pPr>
    </w:p>
    <w:p w:rsidRDefault="006A6D9A" w:rsidP="006A6D9A" w:rsidR="006A6D9A">
      <w:pPr>
        <w:jc w:val="both"/>
        <w:rPr>
          <w:rFonts w:cs="Arial" w:hAnsi="Arial" w:ascii="Arial"/>
          <w:noProof/>
        </w:rPr>
      </w:pPr>
    </w:p>
    <w:p w:rsidRDefault="006A6D9A" w:rsidP="006A6D9A" w:rsidR="006A6D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A6D9A" w:rsidP="006A6D9A" w:rsidR="006A6D9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</w:t>
      </w:r>
    </w:p>
    <w:p w:rsidRDefault="006A6D9A" w:rsidP="006A6D9A" w:rsidR="006A6D9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6A6D9A" w:rsidP="006A6D9A" w:rsidR="006A6D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6A6D9A" w:rsidP="006A6D9A" w:rsidR="006A6D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putem e-oglasne ploče</w:t>
      </w:r>
    </w:p>
    <w:p w:rsidRDefault="006A6D9A" w:rsidP="006A6D9A" w:rsidR="006A6D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6A6D9A" w:rsidP="006A6D9A" w:rsidR="006A6D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A6D9A" w:rsidP="006A6D9A" w:rsidR="006A6D9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Bj.21.08.2017.g.</w:t>
      </w:r>
    </w:p>
    <w:p w:rsidRDefault="006A6D9A" w:rsidP="006A6D9A" w:rsidR="006A6D9A">
      <w:pPr>
        <w:rPr>
          <w:rFonts w:cs="Arial" w:hAnsi="Arial" w:ascii="Arial"/>
        </w:rPr>
      </w:pPr>
    </w:p>
    <w:p w:rsidRDefault="006A6D9A" w:rsidP="006A6D9A" w:rsidR="006A6D9A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D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51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St-259/2017-2</izvorni_sadrzaj>
    <derivirana_varijabla naziv="DomainObject.Oznaka_1">St-259/2017-2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VAGOVINA-PROIZVODNJA d.o.o. za proizvodnju, trgovinu i usluge</izvorni_sadrzaj>
    <derivirana_varijabla naziv="DomainObject.Predmet.ProtustrankaFormated_1">  VAGOVINA-PROIZVODNJA d.o.o. za proizvodnju, trgovinu i usluge</derivirana_varijabla>
  </DomainObject.Predmet.ProtustrankaFormated>
  <DomainObject.Predmet.ProtustrankaFormatedOIB>
    <izvorni_sadrzaj>  VAGOVINA-PROIZVODNJA d.o.o. za proizvodnju, trgovinu i usluge, OIB 82398920360</izvorni_sadrzaj>
    <derivirana_varijabla naziv="DomainObject.Predmet.ProtustrankaFormatedOIB_1">  VAGOVINA-PROIZVODNJA d.o.o. za proizvodnju, trgovinu i usluge, OIB 82398920360</derivirana_varijabla>
  </DomainObject.Predmet.ProtustrankaFormatedOIB>
  <DomainObject.Predmet.ProtustrankaFormatedWithAdress>
    <izvorni_sadrzaj> VAGOVINA-PROIZVODNJA d.o.o. za proizvodnju, trgovinu i usluge, Vagovina 2, 43240 Vagovina</izvorni_sadrzaj>
    <derivirana_varijabla naziv="DomainObject.Predmet.ProtustrankaFormatedWithAdress_1"> VAGOVINA-PROIZVODNJA d.o.o. za proizvodnju, trgovinu i usluge, Vagovina 2, 43240 Vagovina</derivirana_varijabla>
  </DomainObject.Predmet.ProtustrankaFormatedWithAdress>
  <DomainObject.Predmet.ProtustrankaFormatedWithAdressOIB>
    <izvorni_sadrzaj> VAGOVINA-PROIZVODNJA d.o.o. za proizvodnju, trgovinu i usluge, OIB 82398920360, Vagovina 2, 43240 Vagovina</izvorni_sadrzaj>
    <derivirana_varijabla naziv="DomainObject.Predmet.ProtustrankaFormatedWithAdressOIB_1"> VAGOVINA-PROIZVODNJA d.o.o. za proizvodnju, trgovinu i usluge, OIB 82398920360, Vagovina 2, 43240 Vagovina</derivirana_varijabla>
  </DomainObject.Predmet.ProtustrankaFormatedWithAdressOIB>
  <DomainObject.Predmet.ProtustrankaWithAdress>
    <izvorni_sadrzaj>VAGOVINA-PROIZVODNJA d.o.o. za proizvodnju, trgovinu i usluge Vagovina 2, 43240 Vagovina</izvorni_sadrzaj>
    <derivirana_varijabla naziv="DomainObject.Predmet.ProtustrankaWithAdress_1">VAGOVINA-PROIZVODNJA d.o.o. za proizvodnju, trgovinu i usluge Vagovina 2, 43240 Vagovina</derivirana_varijabla>
  </DomainObject.Predmet.ProtustrankaWithAdress>
  <DomainObject.Predmet.ProtustrankaWithAdressOIB>
    <izvorni_sadrzaj>VAGOVINA-PROIZVODNJA d.o.o. za proizvodnju, trgovinu i usluge, OIB 82398920360, Vagovina 2, 43240 Vagovina</izvorni_sadrzaj>
    <derivirana_varijabla naziv="DomainObject.Predmet.ProtustrankaWithAdressOIB_1">VAGOVINA-PROIZVODNJA d.o.o. za proizvodnju, trgovinu i usluge, OIB 82398920360, Vagovina 2, 43240 Vagovina</derivirana_varijabla>
  </DomainObject.Predmet.ProtustrankaWithAdressOIB>
  <DomainObject.Predmet.ProtustrankaNazivFormated>
    <izvorni_sadrzaj>VAGOVINA-PROIZVODNJA d.o.o. za proizvodnju, trgovinu i usluge</izvorni_sadrzaj>
    <derivirana_varijabla naziv="DomainObject.Predmet.ProtustrankaNazivFormated_1">VAGOVINA-PROIZVODNJA d.o.o. za proizvodnju, trgovinu i usluge</derivirana_varijabla>
  </DomainObject.Predmet.ProtustrankaNazivFormated>
  <DomainObject.Predmet.ProtustrankaNazivFormatedOIB>
    <izvorni_sadrzaj>VAGOVINA-PROIZVODNJA d.o.o. za proizvodnju, trgovinu i usluge, OIB 82398920360</izvorni_sadrzaj>
    <derivirana_varijabla naziv="DomainObject.Predmet.ProtustrankaNazivFormatedOIB_1">VAGOVINA-PROIZVODNJA d.o.o. za proizvodnju, trgovinu i usluge, OIB 82398920360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VAGOVINA-PROIZVODNJA d.o.o. za proizvodnju, trgovinu i usluge</item>
    </izvorni_sadrzaj>
    <derivirana_varijabla naziv="DomainObject.Predmet.ProtuStrankaListFormated_1">
      <item>VAGOVINA-PROIZVODNJA d.o.o. za proizvodnju, trgovinu i usluge</item>
    </derivirana_varijabla>
  </DomainObject.Predmet.ProtuStrankaListFormated>
  <DomainObject.Predmet.ProtuStrankaListFormatedOIB>
    <izvorni_sadrzaj>
      <item>VAGOVINA-PROIZVODNJA d.o.o. za proizvodnju, trgovinu i usluge, OIB 82398920360</item>
    </izvorni_sadrzaj>
    <derivirana_varijabla naziv="DomainObject.Predmet.ProtuStrankaListFormatedOIB_1">
      <item>VAGOVINA-PROIZVODNJA d.o.o. za proizvodnju, trgovinu i usluge, OIB 82398920360</item>
    </derivirana_varijabla>
  </DomainObject.Predmet.ProtuStrankaListFormatedOIB>
  <DomainObject.Predmet.ProtuStrankaListFormatedWithAdress>
    <izvorni_sadrzaj>
      <item>VAGOVINA-PROIZVODNJA d.o.o. za proizvodnju, trgovinu i usluge, Vagovina 2, 43240 Vagovina</item>
    </izvorni_sadrzaj>
    <derivirana_varijabla naziv="DomainObject.Predmet.ProtuStrankaListFormatedWithAdress_1">
      <item>VAGOVINA-PROIZVODNJA d.o.o. za proizvodnju, trgovinu i usluge, Vagovina 2, 43240 Vagovina</item>
    </derivirana_varijabla>
  </DomainObject.Predmet.ProtuStrankaListFormatedWithAdress>
  <DomainObject.Predmet.ProtuStrankaListFormatedWithAdressOIB>
    <izvorni_sadrzaj>
      <item>VAGOVINA-PROIZVODNJA d.o.o. za proizvodnju, trgovinu i usluge, OIB 82398920360, Vagovina 2, 43240 Vagovina</item>
    </izvorni_sadrzaj>
    <derivirana_varijabla naziv="DomainObject.Predmet.ProtuStrankaListFormatedWithAdressOIB_1">
      <item>VAGOVINA-PROIZVODNJA d.o.o. za proizvodnju, trgovinu i usluge, OIB 82398920360, Vagovina 2, 43240 Vagovina</item>
    </derivirana_varijabla>
  </DomainObject.Predmet.ProtuStrankaListFormatedWithAdressOIB>
  <DomainObject.Predmet.ProtuStrankaListNazivFormated>
    <izvorni_sadrzaj>
      <item>VAGOVINA-PROIZVODNJA d.o.o. za proizvodnju, trgovinu i usluge</item>
    </izvorni_sadrzaj>
    <derivirana_varijabla naziv="DomainObject.Predmet.ProtuStrankaListNazivFormated_1">
      <item>VAGOVINA-PROIZVODNJA d.o.o. za proizvodnju, trgovinu i usluge</item>
    </derivirana_varijabla>
  </DomainObject.Predmet.ProtuStrankaListNazivFormated>
  <DomainObject.Predmet.ProtuStrankaListNazivFormatedOIB>
    <izvorni_sadrzaj>
      <item>VAGOVINA-PROIZVODNJA d.o.o. za proizvodnju, trgovinu i usluge, OIB 82398920360</item>
    </izvorni_sadrzaj>
    <derivirana_varijabla naziv="DomainObject.Predmet.ProtuStrankaListNazivFormatedOIB_1">
      <item>VAGOVINA-PROIZVODNJA d.o.o. za proizvodnju, trgovinu i usluge, OIB 82398920360</item>
    </derivirana_varijabla>
  </DomainObject.Predmet.ProtuStrankaListNazivFormatedOIB>
  <DomainObject.Predmet.OstaliListFormated>
    <izvorni_sadrzaj>
      <item>Ivica Franješ</item>
      <item>Županijsko državno odvjetništvo u Bjelovaru</item>
    </izvorni_sadrzaj>
    <derivirana_varijabla naziv="DomainObject.Predmet.OstaliListFormated_1">
      <item>Ivica Franješ</item>
      <item>Županijsko državno odvjetništvo u Bjelovaru</item>
    </derivirana_varijabla>
  </DomainObject.Predmet.OstaliListFormated>
  <DomainObject.Predmet.OstaliListFormatedOIB>
    <izvorni_sadrzaj>
      <item>Ivica Franješ, OIB 44473934000</item>
      <item>Županijsko državno odvjetništvo u Bjelovaru</item>
    </izvorni_sadrzaj>
    <derivirana_varijabla naziv="DomainObject.Predmet.OstaliListFormatedOIB_1">
      <item>Ivica Franješ, OIB 44473934000</item>
      <item>Županijsko državno odvjetništvo u Bjelovaru</item>
    </derivirana_varijabla>
  </DomainObject.Predmet.OstaliListFormatedOIB>
  <DomainObject.Predmet.OstaliListFormatedWithAdress>
    <izvorni_sadrzaj>
      <item>Ivica Franješ, Milana Novačića 23, 43240 Čazma</item>
      <item>Županijsko državno odvjetništvo u Bjelovaru</item>
    </izvorni_sadrzaj>
    <derivirana_varijabla naziv="DomainObject.Predmet.OstaliListFormatedWithAdress_1">
      <item>Ivica Franješ, Milana Novačića 23, 43240 Čazma</item>
      <item>Županijsko državno odvjetništvo u Bjelovaru</item>
    </derivirana_varijabla>
  </DomainObject.Predmet.OstaliListFormatedWithAdress>
  <DomainObject.Predmet.OstaliListFormatedWithAdressOIB>
    <izvorni_sadrzaj>
      <item>Ivica Franješ, OIB 44473934000, Milana Novačića 23, 43240 Čazma</item>
      <item>Županijsko državno odvjetništvo u Bjelovaru</item>
    </izvorni_sadrzaj>
    <derivirana_varijabla naziv="DomainObject.Predmet.OstaliListFormatedWithAdressOIB_1">
      <item>Ivica Franješ, OIB 44473934000, Milana Novačića 23, 43240 Čazma</item>
      <item>Županijsko državno odvjetništvo u Bjelovaru</item>
    </derivirana_varijabla>
  </DomainObject.Predmet.OstaliListFormatedWithAdressOIB>
  <DomainObject.Predmet.OstaliListNazivFormated>
    <izvorni_sadrzaj>
      <item>Ivica Franješ</item>
      <item>Županijsko državno odvjetništvo u Bjelovaru</item>
    </izvorni_sadrzaj>
    <derivirana_varijabla naziv="DomainObject.Predmet.OstaliListNazivFormated_1">
      <item>Ivica Franješ</item>
      <item>Županijsko državno odvjetništvo u Bjelovaru</item>
    </derivirana_varijabla>
  </DomainObject.Predmet.OstaliListNazivFormated>
  <DomainObject.Predmet.OstaliListNazivFormatedOIB>
    <izvorni_sadrzaj>
      <item>Ivica Franješ, OIB 44473934000</item>
      <item>Županijsko državno odvjetništvo u Bjelovaru</item>
    </izvorni_sadrzaj>
    <derivirana_varijabla naziv="DomainObject.Predmet.OstaliListNazivFormatedOIB_1">
      <item>Ivica Franješ, OIB 44473934000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>St-259/2017-2</izvorni_sadrzaj>
    <derivirana_varijabla naziv="DomainObject.PoslovniBrojDokumenta_1">St-259/2017-2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VAGOVINA-PROIZVODNJA d.o.o. za proizvodnju, trgovinu i usluge</izvorni_sadrzaj>
    <derivirana_varijabla naziv="DomainObject.Predmet.ProtustrankaIDrugi_1">VAGOVINA-PROIZVODNJA d.o.o. za proizvodnju, trgovinu i usluge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VAGOVINA-PROIZVODNJA d.o.o. za proizvodnju, trgovinu i usluge, OIB 82398920360, Vagovina 2, 43240 Vagovina</izvorni_sadrzaj>
    <derivirana_varijabla naziv="DomainObject.Predmet.ProtustrankaIDrugiAdressOIB_1">VAGOVINA-PROIZVODNJA d.o.o. za proizvodnju, trgovinu i usluge, OIB 82398920360, Vagovina 2, 43240 Vagovina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VAGOVINA-PROIZVODNJA d.o.o. za proizvodnju, trgovinu i usluge</item>
      <item>Ivica Franješ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VAGOVINA-PROIZVODNJA d.o.o. za proizvodnju, trgovinu i usluge</item>
      <item>Ivica Franješ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VAGOVINA-PROIZVODNJA d.o.o. za proizvodnju, trgovinu i usluge, OIB 82398920360, Vagovina 2,43240 Vagovina</item>
      <item>Ivica Franješ, OIB 44473934000, Milana Novačića 23,43240 Čazma</item>
      <item>REPUBLIKA HRVATSKA, Ministarstvo financija, Porezna uprava, Područni ured Sjeverna Hrvatska, OIB 18683136487</item>
      <item>Županijsko državno odvjetništvo u Bjelovaru</item>
    </izvorni_sadrzaj>
    <derivirana_varijabla naziv="DomainObject.Predmet.SudioniciListAdressOIB_1">
      <item>VAGOVINA-PROIZVODNJA d.o.o. za proizvodnju, trgovinu i usluge, OIB 82398920360, Vagovina 2,43240 Vagovina</item>
      <item>Ivica Franješ, OIB 44473934000, Milana Novačića 23,43240 Čazma</item>
      <item>REPUBLIKA HRVATSKA, Ministarstvo financija, Porezna uprava, Područni ured Sjeverna Hrvatska,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E579B-785D-4799-AF1A-04968D0A6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637</properties:Words>
  <properties:Characters>3621</properties:Characters>
  <properties:Lines>90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2017-08-21T06:09:00Z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