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d3e8" w14:paraId="293d3e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BA0559">
        <w:t>6</w:t>
      </w:r>
      <w:r w:rsidR="00FE3DE1">
        <w:t>44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FE3DE1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FE3DE1" w:rsidRPr="00FE3DE1">
        <w:t>Trgovački sud u Osijeku, po sucu mr. sc. Tihomiru Kovačeviću, kao stečajnom sucu, povodom prijedloga FINANCIJSKE AGENCIJE ZAGREB, Regionalni centar Osijek, L. Jagera 3, OIB 85821130368 za otvaranje stečajnog postupka nad dužnikom L&amp;D consulting društvo s ograničenom odgovornošću za consulting usluge, Osijek, K.A. Stepinca 35, MBS: 030162184, OIB: 68622816723</w:t>
      </w:r>
      <w:r w:rsidR="0090669D" w:rsidRPr="0041082E">
        <w:t xml:space="preserve">, dana </w:t>
      </w:r>
      <w:r w:rsidR="00FE3DE1">
        <w:t>26</w:t>
      </w:r>
      <w:r w:rsidR="0090669D" w:rsidRPr="0041082E">
        <w:t xml:space="preserve">. </w:t>
      </w:r>
      <w:r w:rsidR="0090669D">
        <w:t>s</w:t>
      </w:r>
      <w:r w:rsidR="00296BB4">
        <w:t>iječnja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500333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00333" w:rsidRPr="00500333">
        <w:t>L&amp;D consulting društvo s ograničenom odgovornošću za consulting usluge, Osijek, K.A. Stepinca 35, MBS: 030162184, OIB: 68622816723</w:t>
      </w:r>
      <w:r>
        <w:t>.</w:t>
      </w:r>
    </w:p>
    <w:p w:rsidRDefault="00212370" w:rsidP="00212370" w:rsidR="00212370">
      <w:pPr>
        <w:jc w:val="both"/>
      </w:pPr>
    </w:p>
    <w:p w:rsidRDefault="00212370" w:rsidP="001F59B4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500333">
        <w:t>Zlatko Markasović</w:t>
      </w:r>
      <w:r w:rsidR="001F59B4" w:rsidRPr="001F59B4">
        <w:t xml:space="preserve">, Osijek, </w:t>
      </w:r>
      <w:r w:rsidR="00C72853">
        <w:t>Vijenac I. Meštrovića 50</w:t>
      </w:r>
      <w:r w:rsidR="001F59B4" w:rsidRPr="001F59B4">
        <w:t>, OIB 8</w:t>
      </w:r>
      <w:r w:rsidR="00C72853">
        <w:t>2230536462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367CA0">
        <w:t>2</w:t>
      </w:r>
      <w:r w:rsidR="00C72853">
        <w:t>3</w:t>
      </w:r>
      <w:r>
        <w:t>.</w:t>
      </w:r>
      <w:r w:rsidR="00367CA0">
        <w:t>0</w:t>
      </w:r>
      <w:r w:rsidR="00B9674A">
        <w:t>2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500333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00333" w:rsidRPr="00500333">
        <w:t>L&amp;D consulting društvo s ograničenom odgovornošću za consulting usluge, Osijek, K.A. Stepinca 35, MBS: 030162184, OIB: 68622816723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A86C37" w:rsidP="00212370" w:rsidR="00212370">
      <w:pPr>
        <w:ind w:firstLine="720" w:left="2160"/>
      </w:pPr>
      <w:r>
        <w:t>1</w:t>
      </w:r>
      <w:r w:rsidR="00212370">
        <w:t xml:space="preserve">. </w:t>
      </w:r>
      <w:r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B9674A">
        <w:t>9</w:t>
      </w:r>
      <w:r w:rsidR="00212370">
        <w:t>,</w:t>
      </w:r>
      <w:r w:rsidR="00C05FE6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A86C37" w:rsidP="00212370" w:rsidR="00A86C37">
      <w:pPr>
        <w:jc w:val="center"/>
      </w:pPr>
    </w:p>
    <w:p w:rsidRDefault="00212370" w:rsidP="00212370" w:rsidR="00212370">
      <w:pPr>
        <w:jc w:val="both"/>
      </w:pPr>
    </w:p>
    <w:p w:rsidRDefault="00A86C37" w:rsidP="00A86C37" w:rsidR="00A86C37">
      <w:pPr>
        <w:ind w:firstLine="720"/>
        <w:jc w:val="both"/>
      </w:pPr>
      <w:r>
        <w:t xml:space="preserve">Dana 29.11.2017. zaprimljen je na ovome sudu prijedlog FINE Regionalni centar Osijek, Podružnica Osijek, klasa: 110-07/17-01/04 Ur. broj 04-06-17-5775 od 28.11.2017. godine, za otvaranje stečajnog postupka nad dužnikom </w:t>
      </w:r>
      <w:r w:rsidRPr="00CB0390">
        <w:t>L&amp;D consulting društvo s ograničenom odgovornošću za consulting usluge, Osijek, K.A. Stepinca 35, MBS: 030162184, OIB: 68622816723</w:t>
      </w:r>
      <w:r>
        <w:t>, temeljem odredbe čl. 110. st. 1. Stečajnog zakona (NN 71/15 i 104/17, dalje: SZ).</w:t>
      </w:r>
    </w:p>
    <w:p w:rsidRDefault="00A86C37" w:rsidP="00A86C37" w:rsidR="00A86C37">
      <w:pPr>
        <w:ind w:firstLine="720"/>
        <w:jc w:val="both"/>
      </w:pPr>
    </w:p>
    <w:p w:rsidRDefault="00A86C37" w:rsidP="00A86C37" w:rsidR="00A86C37">
      <w:pPr>
        <w:ind w:firstLine="720"/>
        <w:jc w:val="both"/>
      </w:pPr>
      <w:r>
        <w:t>U prijedlogu je navela da na dan 27.11.2017. dužnik u Očevidniku redoslijeda osnova za plaćanje ima evidentirane neizvršene osnove za plaćanje u neprekinutom razdoblju od 223 dana, u ukupnom iznosu od 66.383,81 kn, u koji iznos je uračunata kamata i naknada FINE za provedbe ovrhe na novčanim sredstvima dužnika. Navodi da dužnik ima jednog zaposlenog radnika.</w:t>
      </w:r>
    </w:p>
    <w:p w:rsidRDefault="00A86C37" w:rsidP="00A86C37" w:rsidR="00A86C37">
      <w:pPr>
        <w:ind w:firstLine="720"/>
        <w:jc w:val="both"/>
      </w:pPr>
    </w:p>
    <w:p w:rsidRDefault="00A86C37" w:rsidP="00A86C37" w:rsidR="00A86C37">
      <w:pPr>
        <w:ind w:firstLine="720"/>
        <w:jc w:val="both"/>
      </w:pPr>
      <w:r>
        <w:t xml:space="preserve">Dostavlja popis računa i oročenih novčanih sredstava dužnika na dan </w:t>
      </w:r>
      <w:r w:rsidRPr="00B96B0F">
        <w:t>27.11</w:t>
      </w:r>
      <w:r>
        <w:t xml:space="preserve">.2017., te navodi da dužnik na temelju čl. 112. st. 5. SZ dužnik na ime predujma za namirenje troškova stečajnog postupka nema zaplijenjena novčana sredstva na dan </w:t>
      </w:r>
      <w:r w:rsidRPr="00B96B0F">
        <w:t>27.11</w:t>
      </w:r>
      <w:r>
        <w:t xml:space="preserve">.2017. 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3E177B">
        <w:t>1</w:t>
      </w:r>
      <w:r>
        <w:t>0</w:t>
      </w:r>
      <w:r w:rsidR="00034EBF">
        <w:t xml:space="preserve">. </w:t>
      </w:r>
      <w:r>
        <w:t>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</w:t>
      </w:r>
      <w:r w:rsidRPr="00670F0C">
        <w:lastRenderedPageBreak/>
        <w:t xml:space="preserve">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AB2B2F" w:rsidP="00212370" w:rsidR="00AB2B2F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AB2B2F">
        <w:t>26</w:t>
      </w:r>
      <w:r w:rsidR="003A65E4" w:rsidRPr="003A65E4">
        <w:t>. siječnja 2018</w:t>
      </w:r>
      <w:r>
        <w:t>.</w:t>
      </w:r>
    </w:p>
    <w:p w:rsidRDefault="00212370" w:rsidP="00212370" w:rsidR="00212370">
      <w:pPr>
        <w:jc w:val="center"/>
      </w:pPr>
    </w:p>
    <w:p w:rsidRDefault="00AB2B2F" w:rsidP="00212370" w:rsidR="00AB2B2F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AB2B2F" w:rsidP="00212370" w:rsidR="00AB2B2F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9D7B0C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9D7B0C" w:rsidRPr="009D7B0C">
        <w:t>Larisa Medić, Osijek, Kardinala Alojzija Stepinca 35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9D7B0C">
        <w:t>i</w:t>
      </w:r>
      <w:r>
        <w:t xml:space="preserve"> stečajn</w:t>
      </w:r>
      <w:r w:rsidR="009D7B0C">
        <w:t>i</w:t>
      </w:r>
      <w:r>
        <w:t xml:space="preserve"> upravitelj uz presliku lista </w:t>
      </w:r>
      <w:r w:rsidR="009D7B0C">
        <w:t xml:space="preserve">1-2, 9 </w:t>
      </w:r>
      <w:r w:rsidR="00BD59B8">
        <w:t xml:space="preserve">i </w:t>
      </w:r>
      <w:r w:rsidR="009D7B0C">
        <w:t>10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9D7B0C">
        <w:t>1</w:t>
      </w:r>
      <w:r>
        <w:t>/</w:t>
      </w:r>
      <w:r w:rsidR="009D7B0C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07E3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FE3DE1" w:rsidRPr="00FE3DE1">
      <w:t>1644/17-10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34EBF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177B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0333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07E3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B0C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6C37"/>
    <w:rsid w:val="00A87A94"/>
    <w:rsid w:val="00A92278"/>
    <w:rsid w:val="00AA2AA8"/>
    <w:rsid w:val="00AA55D3"/>
    <w:rsid w:val="00AB2B2F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72853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E3DE1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7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7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St-1644/2017</izvorni_sadrzaj>
    <derivirana_varijabla naziv="DomainObject.Predmet.OznakaBroj_1">St-1644/2017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L&amp;D consulting društvo s ograničenom odgovornošću za consulting usluge</izvorni_sadrzaj>
    <derivirana_varijabla naziv="DomainObject.Predmet.ProtustrankaFormated_1">  L&amp;D consulting društvo s ograničenom odgovornošću za consulting usluge</derivirana_varijabla>
  </DomainObject.Predmet.ProtustrankaFormated>
  <DomainObject.Predmet.ProtustrankaFormatedOIB>
    <izvorni_sadrzaj>  L&amp;D consulting društvo s ograničenom odgovornošću za consulting usluge, OIB 68622816723</izvorni_sadrzaj>
    <derivirana_varijabla naziv="DomainObject.Predmet.ProtustrankaFormatedOIB_1">  L&amp;D consulting društvo s ograničenom odgovornošću za consulting usluge, OIB 68622816723</derivirana_varijabla>
  </DomainObject.Predmet.ProtustrankaFormatedOIB>
  <DomainObject.Predmet.ProtustrankaFormatedWithAdress>
    <izvorni_sadrzaj> L&amp;D consulting društvo s ograničenom odgovornošću za consulting usluge, K.A. Stepinca 35, 31000 Osijek</izvorni_sadrzaj>
    <derivirana_varijabla naziv="DomainObject.Predmet.ProtustrankaFormatedWithAdress_1"> L&amp;D consulting društvo s ograničenom odgovornošću za consulting usluge, K.A. Stepinca 35, 31000 Osijek</derivirana_varijabla>
  </DomainObject.Predmet.ProtustrankaFormatedWithAdress>
  <DomainObject.Predmet.ProtustrankaFormatedWithAdressOIB>
    <izvorni_sadrzaj> L&amp;D consulting društvo s ograničenom odgovornošću za consulting usluge, OIB 68622816723, K.A. Stepinca 35, 31000 Osijek</izvorni_sadrzaj>
    <derivirana_varijabla naziv="DomainObject.Predmet.ProtustrankaFormatedWithAdressOIB_1"> L&amp;D consulting društvo s ograničenom odgovornošću za consulting usluge, OIB 68622816723, K.A. Stepinca 35, 31000 Osijek</derivirana_varijabla>
  </DomainObject.Predmet.ProtustrankaFormatedWithAdressOIB>
  <DomainObject.Predmet.ProtustrankaWithAdress>
    <izvorni_sadrzaj>L&amp;D consulting društvo s ograničenom odgovornošću za consulting usluge K.A. Stepinca 35, 31000 Osijek</izvorni_sadrzaj>
    <derivirana_varijabla naziv="DomainObject.Predmet.ProtustrankaWithAdress_1">L&amp;D consulting društvo s ograničenom odgovornošću za consulting usluge K.A. Stepinca 35, 31000 Osijek</derivirana_varijabla>
  </DomainObject.Predmet.ProtustrankaWithAdress>
  <DomainObject.Predmet.ProtustrankaWithAdressOIB>
    <izvorni_sadrzaj>L&amp;D consulting društvo s ograničenom odgovornošću za consulting usluge, OIB 68622816723, K.A. Stepinca 35, 31000 Osijek</izvorni_sadrzaj>
    <derivirana_varijabla naziv="DomainObject.Predmet.ProtustrankaWithAdressOIB_1">L&amp;D consulting društvo s ograničenom odgovornošću za consulting usluge, OIB 68622816723, K.A. Stepinca 35, 31000 Osijek</derivirana_varijabla>
  </DomainObject.Predmet.ProtustrankaWithAdressOIB>
  <DomainObject.Predmet.ProtustrankaNazivFormated>
    <izvorni_sadrzaj>L&amp;D consulting društvo s ograničenom odgovornošću za consulting usluge</izvorni_sadrzaj>
    <derivirana_varijabla naziv="DomainObject.Predmet.ProtustrankaNazivFormated_1">L&amp;D consulting društvo s ograničenom odgovornošću za consulting usluge</derivirana_varijabla>
  </DomainObject.Predmet.ProtustrankaNazivFormated>
  <DomainObject.Predmet.ProtustrankaNazivFormatedOIB>
    <izvorni_sadrzaj>L&amp;D consulting društvo s ograničenom odgovornošću za consulting usluge, OIB 68622816723</izvorni_sadrzaj>
    <derivirana_varijabla naziv="DomainObject.Predmet.ProtustrankaNazivFormatedOIB_1">L&amp;D consulting društvo s ograničenom odgovornošću za consulting usluge, OIB 68622816723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L&amp;D consulting društvo s ograničenom odgovornošću za consulting usluge</item>
    </izvorni_sadrzaj>
    <derivirana_varijabla naziv="DomainObject.Predmet.ProtuStrankaListFormated_1">
      <item>L&amp;D consulting društvo s ograničenom odgovornošću za consulting usluge</item>
    </derivirana_varijabla>
  </DomainObject.Predmet.ProtuStrankaListFormated>
  <DomainObject.Predmet.ProtuStrankaListFormatedOIB>
    <izvorni_sadrzaj>
      <item>L&amp;D consulting društvo s ograničenom odgovornošću za consulting usluge, OIB 68622816723</item>
    </izvorni_sadrzaj>
    <derivirana_varijabla naziv="DomainObject.Predmet.ProtuStrankaListFormatedOIB_1">
      <item>L&amp;D consulting društvo s ograničenom odgovornošću za consulting usluge, OIB 68622816723</item>
    </derivirana_varijabla>
  </DomainObject.Predmet.ProtuStrankaListFormatedOIB>
  <DomainObject.Predmet.ProtuStrankaListFormatedWithAdress>
    <izvorni_sadrzaj>
      <item>L&amp;D consulting društvo s ograničenom odgovornošću za consulting usluge, K.A. Stepinca 35, 31000 Osijek</item>
    </izvorni_sadrzaj>
    <derivirana_varijabla naziv="DomainObject.Predmet.ProtuStrankaListFormatedWithAdress_1">
      <item>L&amp;D consulting društvo s ograničenom odgovornošću za consulting usluge, K.A. Stepinca 35, 31000 Osijek</item>
    </derivirana_varijabla>
  </DomainObject.Predmet.ProtuStrankaListFormatedWithAdress>
  <DomainObject.Predmet.ProtuStrankaListFormatedWithAdressOIB>
    <izvorni_sadrzaj>
      <item>L&amp;D consulting društvo s ograničenom odgovornošću za consulting usluge, OIB 68622816723, K.A. Stepinca 35, 31000 Osijek</item>
    </izvorni_sadrzaj>
    <derivirana_varijabla naziv="DomainObject.Predmet.ProtuStrankaListFormatedWithAdressOIB_1">
      <item>L&amp;D consulting društvo s ograničenom odgovornošću za consulting usluge, OIB 68622816723, K.A. Stepinca 35, 31000 Osijek</item>
    </derivirana_varijabla>
  </DomainObject.Predmet.ProtuStrankaListFormatedWithAdressOIB>
  <DomainObject.Predmet.ProtuStrankaListNazivFormated>
    <izvorni_sadrzaj>
      <item>L&amp;D consulting društvo s ograničenom odgovornošću za consulting usluge</item>
    </izvorni_sadrzaj>
    <derivirana_varijabla naziv="DomainObject.Predmet.ProtuStrankaListNazivFormated_1">
      <item>L&amp;D consulting društvo s ograničenom odgovornošću za consulting usluge</item>
    </derivirana_varijabla>
  </DomainObject.Predmet.ProtuStrankaListNazivFormated>
  <DomainObject.Predmet.ProtuStrankaListNazivFormatedOIB>
    <izvorni_sadrzaj>
      <item>L&amp;D consulting društvo s ograničenom odgovornošću za consulting usluge, OIB 68622816723</item>
    </izvorni_sadrzaj>
    <derivirana_varijabla naziv="DomainObject.Predmet.ProtuStrankaListNazivFormatedOIB_1">
      <item>L&amp;D consulting društvo s ograničenom odgovornošću za consulting usluge, OIB 68622816723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L&amp;D consulting društvo s ograničenom odgovornošću za consulting usluge</izvorni_sadrzaj>
    <derivirana_varijabla naziv="DomainObject.Predmet.ProtustrankaIDrugi_1">L&amp;D consulting društvo s ograničenom odgovornošću za consulting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L&amp;D consulting društvo s ograničenom odgovornošću za consulting usluge, OIB 68622816723, K.A. Stepinca 35, 31000 Osijek</izvorni_sadrzaj>
    <derivirana_varijabla naziv="DomainObject.Predmet.ProtustrankaIDrugiAdressOIB_1">L&amp;D consulting društvo s ograničenom odgovornošću za consulting usluge, OIB 68622816723, K.A. Stepinca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L&amp;D consulting društvo s ograničenom odgovornošću za consulting usluge</item>
    </izvorni_sadrzaj>
    <derivirana_varijabla naziv="DomainObject.Predmet.SudioniciListNaziv_1">
      <item>FINA RC OSIJEK</item>
      <item>L&amp;D consulting društvo s ograničenom odgovornošću za consulting usluge</item>
    </derivirana_varijabla>
  </DomainObject.Predmet.SudioniciListNaziv>
  <DomainObject.Predmet.SudioniciListAdressOIB>
    <izvorni_sadrzaj>
      <item>FINA RC OSIJEK, OIB 85821130368</item>
      <item>L&amp;D consulting društvo s ograničenom odgovornošću za consulting usluge, OIB 68622816723, K.A. Stepinca 35,31000 Osijek</item>
    </izvorni_sadrzaj>
    <derivirana_varijabla naziv="DomainObject.Predmet.SudioniciListAdressOIB_1">
      <item>FINA RC OSIJEK, OIB 85821130368</item>
      <item>L&amp;D consulting društvo s ograničenom odgovornošću za consulting usluge, OIB 68622816723, K.A.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68622816723</item>
    </izvorni_sadrzaj>
    <derivirana_varijabla naziv="DomainObject.Predmet.SudioniciListNazivOIB_1">
      <item>, OIB 85821130368</item>
      <item>, OIB 68622816723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552B9-9AC8-4301-8E6F-D4F730A2F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716</properties:Words>
  <properties:Characters>4109</properties:Characters>
  <properties:Lines>114</properties:Lines>
  <properties:Paragraphs>37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2018-01-26T12:50:00Z</dcterms:modified>
  <cp:revision>57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