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fd61" w14:paraId="c16fd6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884528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AD63FB" w:rsidRPr="00AD63FB">
        <w:rPr>
          <w:rFonts w:cs="Times New Roman" w:hAnsi="Times New Roman" w:ascii="Times New Roman"/>
          <w:sz w:val="24"/>
        </w:rPr>
        <w:t xml:space="preserve">70. St-2264/2016  </w:t>
      </w:r>
    </w:p>
    <w:p w:rsidRDefault="00AD63FB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R E P U B L I K A   H R V A T S K A</w:t>
      </w: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R J E Š E NJ E</w:t>
      </w:r>
    </w:p>
    <w:p w:rsidRDefault="00AD63FB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ab/>
      </w:r>
    </w:p>
    <w:p w:rsidRDefault="00AD63FB" w:rsidP="00AD63FB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ROBNA KUĆA MIAMI j.d.o.o. OIB: 20248238524, MBS: 080872604 iz Siska, Marijana Celjaka 82, 2</w:t>
      </w:r>
      <w:r w:rsidR="001045A7">
        <w:rPr>
          <w:rFonts w:cs="Times New Roman" w:hAnsi="Times New Roman" w:ascii="Times New Roman"/>
          <w:sz w:val="24"/>
        </w:rPr>
        <w:t>7</w:t>
      </w:r>
      <w:r w:rsidRPr="00AD63FB">
        <w:rPr>
          <w:rFonts w:cs="Times New Roman" w:hAnsi="Times New Roman" w:ascii="Times New Roman"/>
          <w:sz w:val="24"/>
        </w:rPr>
        <w:t>.ožujka 2017.,</w:t>
      </w:r>
    </w:p>
    <w:p w:rsidRDefault="00F17DC9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4325E7">
        <w:rPr>
          <w:sz w:val="24"/>
        </w:rPr>
        <w:t>Nalaže se osobi</w:t>
      </w:r>
      <w:r w:rsidR="00EB69EE">
        <w:rPr>
          <w:sz w:val="24"/>
        </w:rPr>
        <w:t xml:space="preserve"> o</w:t>
      </w:r>
      <w:r w:rsidR="004325E7">
        <w:rPr>
          <w:sz w:val="24"/>
        </w:rPr>
        <w:t>vlaštenoj</w:t>
      </w:r>
      <w:r w:rsidR="00E25B65">
        <w:rPr>
          <w:sz w:val="24"/>
        </w:rPr>
        <w:t xml:space="preserve"> za zastupanje </w:t>
      </w:r>
      <w:r w:rsidR="0032388F">
        <w:rPr>
          <w:sz w:val="24"/>
        </w:rPr>
        <w:t xml:space="preserve"> </w:t>
      </w:r>
      <w:r w:rsidR="00FE091E">
        <w:rPr>
          <w:sz w:val="24"/>
        </w:rPr>
        <w:t xml:space="preserve"> </w:t>
      </w:r>
      <w:r w:rsidR="00AD63FB" w:rsidRPr="00AD63FB">
        <w:rPr>
          <w:sz w:val="24"/>
        </w:rPr>
        <w:t>Tihani Kršić OIB: 05517703764 iz Siska, Tina Ujevića 10</w:t>
      </w:r>
      <w:r w:rsidR="00AD63FB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AD63FB">
        <w:rPr>
          <w:sz w:val="24"/>
          <w:szCs w:val="24"/>
        </w:rPr>
        <w:t>-2264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386EAE">
        <w:rPr>
          <w:sz w:val="24"/>
          <w:szCs w:val="24"/>
        </w:rPr>
        <w:t xml:space="preserve">dužnikom </w:t>
      </w:r>
      <w:r w:rsidRPr="00C37D39">
        <w:rPr>
          <w:sz w:val="24"/>
          <w:szCs w:val="24"/>
        </w:rPr>
        <w:t xml:space="preserve">nad </w:t>
      </w:r>
      <w:r w:rsidR="00EB38AA" w:rsidRPr="00EB38AA">
        <w:rPr>
          <w:sz w:val="24"/>
          <w:szCs w:val="24"/>
        </w:rPr>
        <w:t>ROBNA KUĆA MIAMI j.d.o.o. OIB: 20248238524, MBS: 080872604 iz Siska, Marijana Celjaka 82</w:t>
      </w:r>
      <w:r w:rsidR="00EB38AA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386EAE">
        <w:rPr>
          <w:sz w:val="24"/>
          <w:szCs w:val="24"/>
        </w:rPr>
        <w:t>120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86EAE">
        <w:rPr>
          <w:sz w:val="24"/>
        </w:rPr>
        <w:t>, 2</w:t>
      </w:r>
      <w:r w:rsidR="001045A7">
        <w:rPr>
          <w:sz w:val="24"/>
        </w:rPr>
        <w:t>7</w:t>
      </w:r>
      <w:r w:rsidR="00F024E8">
        <w:rPr>
          <w:sz w:val="24"/>
        </w:rPr>
        <w:t>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7139A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A7139A">
      <w:pPr>
        <w:jc w:val="both"/>
        <w:rPr>
          <w:sz w:val="24"/>
          <w:szCs w:val="24"/>
        </w:rPr>
      </w:pPr>
    </w:p>
    <w:p w:rsidRDefault="00A7139A" w:rsidP="00445BA5" w:rsidR="00A7139A" w:rsidRPr="00A7139A">
      <w:pPr>
        <w:jc w:val="right"/>
        <w:rPr>
          <w:sz w:val="24"/>
          <w:szCs w:val="24"/>
        </w:rPr>
      </w:pPr>
      <w:r w:rsidRPr="00A7139A">
        <w:rPr>
          <w:sz w:val="24"/>
          <w:szCs w:val="24"/>
        </w:rPr>
        <w:t>Za točnost otpravka-</w:t>
      </w:r>
    </w:p>
    <w:p w:rsidRDefault="00A7139A" w:rsidP="00445BA5" w:rsidR="00A7139A" w:rsidRPr="00A7139A">
      <w:pPr>
        <w:jc w:val="right"/>
        <w:rPr>
          <w:sz w:val="24"/>
          <w:szCs w:val="24"/>
        </w:rPr>
      </w:pPr>
      <w:r w:rsidRPr="00A7139A">
        <w:rPr>
          <w:sz w:val="24"/>
          <w:szCs w:val="24"/>
        </w:rPr>
        <w:t>ovlašteni službenik</w:t>
      </w:r>
    </w:p>
    <w:p w:rsidRDefault="00A7139A" w:rsidP="00445BA5" w:rsidR="00A7139A" w:rsidRPr="00A7139A">
      <w:pPr>
        <w:jc w:val="right"/>
        <w:rPr>
          <w:sz w:val="24"/>
          <w:szCs w:val="24"/>
        </w:rPr>
      </w:pPr>
      <w:r w:rsidRPr="00A7139A">
        <w:rPr>
          <w:sz w:val="24"/>
          <w:szCs w:val="24"/>
        </w:rPr>
        <w:t xml:space="preserve">Mirjana Gašparić </w:t>
      </w:r>
    </w:p>
    <w:p w:rsidRDefault="008979AC" w:rsidP="00A7139A" w:rsidR="008979AC" w:rsidRPr="00A7139A">
      <w:pPr>
        <w:ind w:left="720"/>
        <w:jc w:val="both"/>
        <w:rPr>
          <w:sz w:val="24"/>
          <w:szCs w:val="24"/>
        </w:rPr>
      </w:pPr>
    </w:p>
    <w:sectPr w:rsidSect="00491CF2" w:rsidR="008979AC" w:rsidRPr="00A7139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7139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EB38AA">
      <w:rPr>
        <w:sz w:val="24"/>
        <w:szCs w:val="24"/>
      </w:rPr>
      <w:t>2264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5A7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D62FC"/>
    <w:rsid w:val="001E53FF"/>
    <w:rsid w:val="001F1E1B"/>
    <w:rsid w:val="00202D07"/>
    <w:rsid w:val="0021367A"/>
    <w:rsid w:val="002265A1"/>
    <w:rsid w:val="00227FD2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388F"/>
    <w:rsid w:val="00327920"/>
    <w:rsid w:val="00330388"/>
    <w:rsid w:val="00331898"/>
    <w:rsid w:val="0036221F"/>
    <w:rsid w:val="0037505D"/>
    <w:rsid w:val="00386EAE"/>
    <w:rsid w:val="00397B61"/>
    <w:rsid w:val="003C1D9D"/>
    <w:rsid w:val="003F5D8D"/>
    <w:rsid w:val="00426703"/>
    <w:rsid w:val="004325E7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14A3C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528"/>
    <w:rsid w:val="00884822"/>
    <w:rsid w:val="00897588"/>
    <w:rsid w:val="008979AC"/>
    <w:rsid w:val="008B5EF8"/>
    <w:rsid w:val="008C1325"/>
    <w:rsid w:val="008C1695"/>
    <w:rsid w:val="008C32C3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7139A"/>
    <w:rsid w:val="00A839C3"/>
    <w:rsid w:val="00A93D80"/>
    <w:rsid w:val="00A9669C"/>
    <w:rsid w:val="00AC2EFA"/>
    <w:rsid w:val="00AD63FB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5223"/>
    <w:rsid w:val="00EB38AA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091E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71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3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39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3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3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71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3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39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3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3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St-2264/2016</izvorni_sadrzaj>
    <derivirana_varijabla naziv="DomainObject.Predmet.OznakaBroj_1">St-2264/2016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ROBNA KUĆA MIAMI j.d.o.o. za trgovinu i usluge zastupanog po punomoćniku Tihana Kršić</izvorni_sadrzaj>
    <derivirana_varijabla naziv="DomainObject.Predmet.ProtustrankaFormated_1">  ROBNA KUĆA MIAMI j.d.o.o. za trgovinu i usluge zastupanog po punomoćniku Tihana Kršić</derivirana_varijabla>
  </DomainObject.Predmet.ProtustrankaFormated>
  <DomainObject.Predmet.ProtustrankaFormatedOIB>
    <izvorni_sadrzaj>  ROBNA KUĆA MIAMI j.d.o.o. za trgovinu i usluge, OIB 20248238524 zastupanog po punomoćniku Tihana Kršić</izvorni_sadrzaj>
    <derivirana_varijabla naziv="DomainObject.Predmet.ProtustrankaFormatedOIB_1">  ROBNA KUĆA MIAMI j.d.o.o. za trgovinu i usluge, OIB 20248238524 zastupanog po punomoćniku Tihana Kršić</derivirana_varijabla>
  </DomainObject.Predmet.ProtustrankaFormatedOIB>
  <DomainObject.Predmet.ProtustrankaFormatedWithAdress>
    <izvorni_sadrzaj> ROBNA KUĆA MIAMI j.d.o.o. za trgovinu i usluge, Marijana Celjaka 82, 44000 Sisak zastupanog po punomoćniku Tihana Kršić</izvorni_sadrzaj>
    <derivirana_varijabla naziv="DomainObject.Predmet.ProtustrankaFormatedWithAdress_1"> ROBNA KUĆA MIAMI j.d.o.o. za trgovinu i usluge, Marijana Celjaka 82, 44000 Sisak zastupanog po punomoćniku Tihana Kršić</derivirana_varijabla>
  </DomainObject.Predmet.ProtustrankaFormatedWithAdress>
  <DomainObject.Predmet.ProtustrankaFormatedWithAdressOIB>
    <izvorni_sadrzaj> ROBNA KUĆA MIAMI j.d.o.o. za trgovinu i usluge, OIB 20248238524, Marijana Celjaka 82, 44000 Sisak zastupanog po punomoćniku Tihana Kršić</izvorni_sadrzaj>
    <derivirana_varijabla naziv="DomainObject.Predmet.ProtustrankaFormatedWithAdressOIB_1"> ROBNA KUĆA MIAMI j.d.o.o. za trgovinu i usluge, OIB 20248238524, Marijana Celjaka 82, 44000 Sisak zastupanog po punomoćniku Tihana Kršić</derivirana_varijabla>
  </DomainObject.Predmet.ProtustrankaFormatedWithAdressOIB>
  <DomainObject.Predmet.ProtustrankaWithAdress>
    <izvorni_sadrzaj>ROBNA KUĆA MIAMI j.d.o.o. za trgovinu i usluge Marijana Celjaka 82, 44000 Sisak</izvorni_sadrzaj>
    <derivirana_varijabla naziv="DomainObject.Predmet.ProtustrankaWithAdress_1">ROBNA KUĆA MIAMI j.d.o.o. za trgovinu i usluge Marijana Celjaka 82, 44000 Sisak</derivirana_varijabla>
  </DomainObject.Predmet.ProtustrankaWithAdress>
  <DomainObject.Predmet.ProtustrankaWithAdressOIB>
    <izvorni_sadrzaj>ROBNA KUĆA MIAMI j.d.o.o. za trgovinu i usluge, OIB 20248238524, Marijana Celjaka 82, 44000 Sisak</izvorni_sadrzaj>
    <derivirana_varijabla naziv="DomainObject.Predmet.ProtustrankaWithAdressOIB_1">ROBNA KUĆA MIAMI j.d.o.o. za trgovinu i usluge, OIB 20248238524, Marijana Celjaka 82, 44000 Sisak</derivirana_varijabla>
  </DomainObject.Predmet.ProtustrankaWithAdressOIB>
  <DomainObject.Predmet.ProtustrankaNazivFormated>
    <izvorni_sadrzaj>ROBNA KUĆA MIAMI j.d.o.o. za trgovinu i usluge</izvorni_sadrzaj>
    <derivirana_varijabla naziv="DomainObject.Predmet.ProtustrankaNazivFormated_1">ROBNA KUĆA MIAMI j.d.o.o. za trgovinu i usluge</derivirana_varijabla>
  </DomainObject.Predmet.ProtustrankaNazivFormated>
  <DomainObject.Predmet.ProtustrankaNazivFormatedOIB>
    <izvorni_sadrzaj>ROBNA KUĆA MIAMI j.d.o.o. za trgovinu i usluge, OIB 20248238524</izvorni_sadrzaj>
    <derivirana_varijabla naziv="DomainObject.Predmet.ProtustrankaNazivFormatedOIB_1">ROBNA KUĆA MIAMI j.d.o.o. za trgovinu i usluge, OIB 20248238524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ROBNA KUĆA MIAMI j.d.o.o. za trgovinu i usluge zastupanog po punomoćniku Tihana Kršić</item>
    </izvorni_sadrzaj>
    <derivirana_varijabla naziv="DomainObject.Predmet.ProtuStrankaListFormated_1">
      <item>ROBNA KUĆA MIAMI j.d.o.o. za trgovinu i usluge zastupanog po punomoćniku Tihana Kršić</item>
    </derivirana_varijabla>
  </DomainObject.Predmet.ProtuStrankaListFormated>
  <DomainObject.Predmet.ProtuStrankaListFormatedOIB>
    <izvorni_sadrzaj>
      <item>ROBNA KUĆA MIAMI j.d.o.o. za trgovinu i usluge, OIB 20248238524 zastupanog po punomoćniku Tihana Kršić</item>
    </izvorni_sadrzaj>
    <derivirana_varijabla naziv="DomainObject.Predmet.ProtuStrankaListFormatedOIB_1">
      <item>ROBNA KUĆA MIAMI j.d.o.o. za trgovinu i usluge, OIB 20248238524 zastupanog po punomoćniku Tihana Kršić</item>
    </derivirana_varijabla>
  </DomainObject.Predmet.ProtuStrankaListFormatedOIB>
  <DomainObject.Predmet.ProtuStrankaListFormatedWithAdress>
    <izvorni_sadrzaj>
      <item>ROBNA KUĆA MIAMI j.d.o.o. za trgovinu i usluge, Marijana Celjaka 82, 44000 Sisak zastupanog po punomoćniku Tihana Kršić</item>
    </izvorni_sadrzaj>
    <derivirana_varijabla naziv="DomainObject.Predmet.ProtuStrankaListFormatedWithAdress_1">
      <item>ROBNA KUĆA MIAMI j.d.o.o. za trgovinu i usluge, Marijana Celjaka 82, 44000 Sisak zastupanog po punomoćniku Tihana Kršić</item>
    </derivirana_varijabla>
  </DomainObject.Predmet.ProtuStrankaListFormatedWithAdress>
  <DomainObject.Predmet.ProtuStrankaListFormatedWithAdressOIB>
    <izvorni_sadrzaj>
      <item>ROBNA KUĆA MIAMI j.d.o.o. za trgovinu i usluge, OIB 20248238524, Marijana Celjaka 82, 44000 Sisak zastupanog po punomoćniku Tihana Kršić</item>
    </izvorni_sadrzaj>
    <derivirana_varijabla naziv="DomainObject.Predmet.ProtuStrankaListFormatedWithAdressOIB_1">
      <item>ROBNA KUĆA MIAMI j.d.o.o. za trgovinu i usluge, OIB 20248238524, Marijana Celjaka 82, 44000 Sisak zastupanog po punomoćniku Tihana Kršić</item>
    </derivirana_varijabla>
  </DomainObject.Predmet.ProtuStrankaListFormatedWithAdressOIB>
  <DomainObject.Predmet.ProtuStrankaListNazivFormated>
    <izvorni_sadrzaj>
      <item>ROBNA KUĆA MIAMI j.d.o.o. za trgovinu i usluge</item>
    </izvorni_sadrzaj>
    <derivirana_varijabla naziv="DomainObject.Predmet.ProtuStrankaListNazivFormated_1">
      <item>ROBNA KUĆA MIAMI j.d.o.o. za trgovinu i usluge</item>
    </derivirana_varijabla>
  </DomainObject.Predmet.ProtuStrankaListNazivFormated>
  <DomainObject.Predmet.ProtuStrankaListNazivFormatedOIB>
    <izvorni_sadrzaj>
      <item>ROBNA KUĆA MIAMI j.d.o.o. za trgovinu i usluge, OIB 20248238524</item>
    </izvorni_sadrzaj>
    <derivirana_varijabla naziv="DomainObject.Predmet.ProtuStrankaListNazivFormatedOIB_1">
      <item>ROBNA KUĆA MIAMI j.d.o.o. za trgovinu i usluge, OIB 20248238524</item>
    </derivirana_varijabla>
  </DomainObject.Predmet.ProtuStrankaListNazivFormatedOIB>
  <DomainObject.Predmet.OstaliListFormated>
    <izvorni_sadrzaj>
      <item>Tihana Kršić punomoćnik sudionika u postupku ROBNA KUĆA MIAMI j.d.o.o. za trgovinu i usluge</item>
    </izvorni_sadrzaj>
    <derivirana_varijabla naziv="DomainObject.Predmet.OstaliListFormated_1">
      <item>Tihana Kršić punomoćnik sudionika u postupku ROBNA KUĆA MIAMI j.d.o.o. za trgovinu i usluge</item>
    </derivirana_varijabla>
  </DomainObject.Predmet.OstaliListFormated>
  <DomainObject.Predmet.OstaliListFormatedOIB>
    <izvorni_sadrzaj>
      <item>Tihana Kršić, OIB 05517703764 punomoćnik sudionika u postupku ROBNA KUĆA MIAMI j.d.o.o. za trgovinu i usluge</item>
    </izvorni_sadrzaj>
    <derivirana_varijabla naziv="DomainObject.Predmet.OstaliListFormatedOIB_1">
      <item>Tihana Kršić, OIB 05517703764 punomoćnik sudionika u postupku ROBNA KUĆA MIAMI j.d.o.o. za trgovinu i usluge</item>
    </derivirana_varijabla>
  </DomainObject.Predmet.OstaliListFormatedOIB>
  <DomainObject.Predmet.OstaliListFormatedWithAdress>
    <izvorni_sadrzaj>
      <item>Tihana Kršić, Tina Ujevića 10, 44000 Sisak punomoćnik sudionika u postupku ROBNA KUĆA MIAMI j.d.o.o. za trgovinu i usluge</item>
    </izvorni_sadrzaj>
    <derivirana_varijabla naziv="DomainObject.Predmet.OstaliListFormatedWithAdress_1">
      <item>Tihana Kršić, Tina Ujevića 10, 44000 Sisak punomoćnik sudionika u postupku ROBNA KUĆA MIAMI j.d.o.o. za trgovinu i usluge</item>
    </derivirana_varijabla>
  </DomainObject.Predmet.OstaliListFormatedWithAdress>
  <DomainObject.Predmet.OstaliListFormatedWithAdressOIB>
    <izvorni_sadrzaj>
      <item>Tihana Kršić, OIB 05517703764, Tina Ujevića 10, 44000 Sisak punomoćnik sudionika u postupku ROBNA KUĆA MIAMI j.d.o.o. za trgovinu i usluge</item>
    </izvorni_sadrzaj>
    <derivirana_varijabla naziv="DomainObject.Predmet.OstaliListFormatedWithAdressOIB_1">
      <item>Tihana Kršić, OIB 05517703764, Tina Ujevića 10, 44000 Sisak punomoćnik sudionika u postupku ROBNA KUĆA MIAMI j.d.o.o. za trgovinu i usluge</item>
    </derivirana_varijabla>
  </DomainObject.Predmet.OstaliListFormatedWithAdressOIB>
  <DomainObject.Predmet.OstaliListNazivFormated>
    <izvorni_sadrzaj>
      <item>Tihana Kršić</item>
    </izvorni_sadrzaj>
    <derivirana_varijabla naziv="DomainObject.Predmet.OstaliListNazivFormated_1">
      <item>Tihana Kršić</item>
    </derivirana_varijabla>
  </DomainObject.Predmet.OstaliListNazivFormated>
  <DomainObject.Predmet.OstaliListNazivFormatedOIB>
    <izvorni_sadrzaj>
      <item>Tihana Kršić, OIB 05517703764</item>
    </izvorni_sadrzaj>
    <derivirana_varijabla naziv="DomainObject.Predmet.OstaliListNazivFormatedOIB_1">
      <item>Tihana Kršić, OIB 05517703764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ROBNA KUĆA MIAMI j.d.o.o. za trgovinu i usluge</izvorni_sadrzaj>
    <derivirana_varijabla naziv="DomainObject.Predmet.ProtustrankaIDrugi_1">ROBNA KUĆA MIAMI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ROBNA KUĆA MIAMI j.d.o.o. za trgovinu i usluge, OIB 20248238524, Marijana Celjaka 82, 44000 Sisak</izvorni_sadrzaj>
    <derivirana_varijabla naziv="DomainObject.Predmet.ProtustrankaIDrugiAdressOIB_1">ROBNA KUĆA MIAMI j.d.o.o. za trgovinu i usluge, OIB 20248238524,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ROBNA KUĆA MIAMI j.d.o.o. za trgovinu i usluge</item>
      <item>Tihana Kršić</item>
    </izvorni_sadrzaj>
    <derivirana_varijabla naziv="DomainObject.Predmet.SudioniciListNaziv_1">
      <item>FINA Regionalni centar Zagreb</item>
      <item>ROBNA KUĆA MIAMI j.d.o.o. za trgovinu i usluge</item>
      <item>Tihana Kršić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ROBNA KUĆA MIAMI j.d.o.o. za trgovinu i usluge, OIB 20248238524, Marijana Celjaka 82,44000 Sisak</item>
      <item>Tihana Kršić, OIB 05517703764, Tina Ujevića 10,44000 Sisak</item>
    </izvorni_sadrzaj>
    <derivirana_varijabla naziv="DomainObject.Predmet.SudioniciListAdressOIB_1">
      <item>FINA Regionalni centar Zagreb, OIB 85821130368, Trg svibanjskih žrtava 1995. 1,10000 Zagreb</item>
      <item>ROBNA KUĆA MIAMI j.d.o.o. za trgovinu i usluge, OIB 20248238524, Marijana Celjaka 82,44000 Sisak</item>
      <item>Tihana Kršić, OIB 05517703764, Tina Ujevića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20248238524</item>
      <item>, OIB 05517703764</item>
    </izvorni_sadrzaj>
    <derivirana_varijabla naziv="DomainObject.Predmet.SudioniciListNazivOIB_1">
      <item>, OIB 85821130368</item>
      <item>, OIB 20248238524</item>
      <item>, OIB 05517703764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2637</properties:Characters>
  <properties:Lines>74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2017-03-23T14:43:00Z</dcterms:created>
  <dc:creator>ilukac</dc:creator>
  <cp:lastModifiedBy>Mirjana Gašparić</cp:lastModifiedBy>
  <cp:lastPrinted>2017-03-27T08:54:00Z</cp:lastPrinted>
  <dcterms:modified xmlns:xsi="http://www.w3.org/2001/XMLSchema-instance" xsi:type="dcterms:W3CDTF">2017-03-27T08:57:00Z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