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eb65" w14:paraId="5c2eb6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356B">
        <w:t>2</w:t>
      </w:r>
      <w:r w:rsidR="001136A5">
        <w:t>657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136A5" w:rsidR="001136A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136A5">
        <w:t>DRUŠTVO SPORTSKE REKREACIJE "ZAVRTNICA", Zagreb,</w:t>
      </w:r>
    </w:p>
    <w:p w:rsidRDefault="001136A5" w:rsidP="001136A5" w:rsidR="00C709F2">
      <w:pPr>
        <w:ind w:firstLine="708"/>
        <w:jc w:val="both"/>
      </w:pPr>
      <w:r>
        <w:t xml:space="preserve">  Zavrtnica 17, OIB: 52164569161</w:t>
      </w:r>
    </w:p>
    <w:p w:rsidRDefault="001136A5" w:rsidP="001136A5" w:rsidR="001136A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136A5">
        <w:t>536,51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1136A5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506F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0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0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St-2657/2015</izvorni_sadrzaj>
    <derivirana_varijabla naziv="DomainObject.Predmet.OznakaBroj_1">St-2657/2015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ZAVRTNICA zastupanog po punomoćniku Dario Ličina</izvorni_sadrzaj>
    <derivirana_varijabla naziv="DomainObject.Predmet.ProtustrankaFormated_1">  Društvo sportske rekreacije ZAVRTNICA zastupanog po punomoćniku Dario Ličina</derivirana_varijabla>
  </DomainObject.Predmet.ProtustrankaFormated>
  <DomainObject.Predmet.ProtustrankaFormatedOIB>
    <izvorni_sadrzaj>  Društvo sportske rekreacije ZAVRTNICA, OIB 52164569161 zastupanog po punomoćniku Dario Ličina</izvorni_sadrzaj>
    <derivirana_varijabla naziv="DomainObject.Predmet.ProtustrankaFormatedOIB_1">  Društvo sportske rekreacije ZAVRTNICA, OIB 52164569161 zastupanog po punomoćniku Dario Ličina</derivirana_varijabla>
  </DomainObject.Predmet.ProtustrankaFormatedOIB>
  <DomainObject.Predmet.ProtustrankaFormatedWithAdress>
    <izvorni_sadrzaj> Društvo sportske rekreacije ZAVRTNICA, zavrtnica 17, 10000 Zagreb zastupanog po punomoćniku Dario Ličina</izvorni_sadrzaj>
    <derivirana_varijabla naziv="DomainObject.Predmet.ProtustrankaFormatedWithAdress_1"> Društvo sportske rekreacije ZAVRTNICA, zavrtnica 17, 10000 Zagreb zastupanog po punomoćniku Dario Ličina</derivirana_varijabla>
  </DomainObject.Predmet.ProtustrankaFormatedWithAdress>
  <DomainObject.Predmet.ProtustrankaFormatedWithAdressOIB>
    <izvorni_sadrzaj> Društvo sportske rekreacije ZAVRTNICA, OIB 52164569161, zavrtnica 17, 10000 Zagreb zastupanog po punomoćniku Dario Ličina</izvorni_sadrzaj>
    <derivirana_varijabla naziv="DomainObject.Predmet.ProtustrankaFormatedWithAdressOIB_1"> Društvo sportske rekreacije ZAVRTNICA, OIB 52164569161, zavrtnica 17, 10000 Zagreb zastupanog po punomoćniku Dario Ličina</derivirana_varijabla>
  </DomainObject.Predmet.ProtustrankaFormatedWithAdressOIB>
  <DomainObject.Predmet.ProtustrankaWithAdress>
    <izvorni_sadrzaj>Društvo sportske rekreacije ZAVRTNICA zavrtnica 17, 10000 Zagreb</izvorni_sadrzaj>
    <derivirana_varijabla naziv="DomainObject.Predmet.ProtustrankaWithAdress_1">Društvo sportske rekreacije ZAVRTNICA zavrtnica 17, 10000 Zagreb</derivirana_varijabla>
  </DomainObject.Predmet.ProtustrankaWithAdress>
  <DomainObject.Predmet.ProtustrankaWithAdressOIB>
    <izvorni_sadrzaj>Društvo sportske rekreacije ZAVRTNICA, OIB 52164569161, zavrtnica 17, 10000 Zagreb</izvorni_sadrzaj>
    <derivirana_varijabla naziv="DomainObject.Predmet.ProtustrankaWithAdressOIB_1">Društvo sportske rekreacije ZAVRTNICA, OIB 52164569161, zavrtnica 17, 10000 Zagreb</derivirana_varijabla>
  </DomainObject.Predmet.ProtustrankaWithAdressOIB>
  <DomainObject.Predmet.ProtustrankaNazivFormated>
    <izvorni_sadrzaj>Društvo sportske rekreacije ZAVRTNICA</izvorni_sadrzaj>
    <derivirana_varijabla naziv="DomainObject.Predmet.ProtustrankaNazivFormated_1">Društvo sportske rekreacije ZAVRTNICA</derivirana_varijabla>
  </DomainObject.Predmet.ProtustrankaNazivFormated>
  <DomainObject.Predmet.ProtustrankaNazivFormatedOIB>
    <izvorni_sadrzaj>Društvo sportske rekreacije ZAVRTNICA, OIB 52164569161</izvorni_sadrzaj>
    <derivirana_varijabla naziv="DomainObject.Predmet.ProtustrankaNazivFormatedOIB_1">Društvo sportske rekreacije ZAVRTNICA, OIB 52164569161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ZAVRTNICA zastupanog po punomoćniku Dario Ličina</item>
    </izvorni_sadrzaj>
    <derivirana_varijabla naziv="DomainObject.Predmet.ProtuStrankaListFormated_1">
      <item>Društvo sportske rekreacije ZAVRTNICA zastupanog po punomoćniku Dario Ličina</item>
    </derivirana_varijabla>
  </DomainObject.Predmet.ProtuStrankaListFormated>
  <DomainObject.Predmet.ProtuStrankaListFormatedOIB>
    <izvorni_sadrzaj>
      <item>Društvo sportske rekreacije ZAVRTNICA, OIB 52164569161 zastupanog po punomoćniku Dario Ličina</item>
    </izvorni_sadrzaj>
    <derivirana_varijabla naziv="DomainObject.Predmet.ProtuStrankaListFormatedOIB_1">
      <item>Društvo sportske rekreacije ZAVRTNICA, OIB 52164569161 zastupanog po punomoćniku Dario Ličina</item>
    </derivirana_varijabla>
  </DomainObject.Predmet.ProtuStrankaListFormatedOIB>
  <DomainObject.Predmet.ProtuStrankaListFormatedWithAdress>
    <izvorni_sadrzaj>
      <item>Društvo sportske rekreacije ZAVRTNICA, zavrtnica 17, 10000 Zagreb zastupanog po punomoćniku Dario Ličina</item>
    </izvorni_sadrzaj>
    <derivirana_varijabla naziv="DomainObject.Predmet.ProtuStrankaListFormatedWithAdress_1">
      <item>Društvo sportske rekreacije ZAVRTNICA, zavrtnica 17, 10000 Zagreb zastupanog po punomoćniku Dario Ličina</item>
    </derivirana_varijabla>
  </DomainObject.Predmet.ProtuStrankaListFormatedWithAdress>
  <DomainObject.Predmet.ProtuStrankaListFormatedWithAdressOIB>
    <izvorni_sadrzaj>
      <item>Društvo sportske rekreacije ZAVRTNICA, OIB 52164569161, zavrtnica 17, 10000 Zagreb zastupanog po punomoćniku Dario Ličina</item>
    </izvorni_sadrzaj>
    <derivirana_varijabla naziv="DomainObject.Predmet.ProtuStrankaListFormatedWithAdressOIB_1">
      <item>Društvo sportske rekreacije ZAVRTNICA, OIB 52164569161, zavrtnica 17, 10000 Zagreb zastupanog po punomoćniku Dario Ličina</item>
    </derivirana_varijabla>
  </DomainObject.Predmet.ProtuStrankaListFormatedWithAdressOIB>
  <DomainObject.Predmet.ProtuStrankaListNazivFormated>
    <izvorni_sadrzaj>
      <item>Društvo sportske rekreacije ZAVRTNICA</item>
    </izvorni_sadrzaj>
    <derivirana_varijabla naziv="DomainObject.Predmet.ProtuStrankaListNazivFormated_1">
      <item>Društvo sportske rekreacije ZAVRTNICA</item>
    </derivirana_varijabla>
  </DomainObject.Predmet.ProtuStrankaListNazivFormated>
  <DomainObject.Predmet.ProtuStrankaListNazivFormatedOIB>
    <izvorni_sadrzaj>
      <item>Društvo sportske rekreacije ZAVRTNICA, OIB 52164569161</item>
    </izvorni_sadrzaj>
    <derivirana_varijabla naziv="DomainObject.Predmet.ProtuStrankaListNazivFormatedOIB_1">
      <item>Društvo sportske rekreacije ZAVRTNICA, OIB 52164569161</item>
    </derivirana_varijabla>
  </DomainObject.Predmet.ProtuStrankaListNazivFormatedOIB>
  <DomainObject.Predmet.OstaliListFormated>
    <izvorni_sadrzaj>
      <item>Dario Ličina punomoćnik sudionika u postupku Društvo sportske rekreacije ZAVRTNICA</item>
    </izvorni_sadrzaj>
    <derivirana_varijabla naziv="DomainObject.Predmet.OstaliListFormated_1">
      <item>Dario Ličina punomoćnik sudionika u postupku Društvo sportske rekreacije ZAVRTNICA</item>
    </derivirana_varijabla>
  </DomainObject.Predmet.OstaliListFormated>
  <DomainObject.Predmet.OstaliListFormatedOIB>
    <izvorni_sadrzaj>
      <item>Dario Ličina, OIB 63582051586 punomoćnik sudionika u postupku Društvo sportske rekreacije ZAVRTNICA</item>
    </izvorni_sadrzaj>
    <derivirana_varijabla naziv="DomainObject.Predmet.OstaliListFormatedOIB_1">
      <item>Dario Ličina, OIB 63582051586 punomoćnik sudionika u postupku Društvo sportske rekreacije ZAVRTNICA</item>
    </derivirana_varijabla>
  </DomainObject.Predmet.OstaliListFormatedOIB>
  <DomainObject.Predmet.OstaliListFormatedWithAdress>
    <izvorni_sadrzaj>
      <item>Dario Ličina, Ulica Ivana Mažuranića 83, 10290 Zaprešić punomoćnik sudionika u postupku Društvo sportske rekreacije ZAVRTNICA</item>
    </izvorni_sadrzaj>
    <derivirana_varijabla naziv="DomainObject.Predmet.OstaliListFormatedWithAdress_1">
      <item>Dario Ličina, Ulica Ivana Mažuranića 83, 10290 Zaprešić punomoćnik sudionika u postupku Društvo sportske rekreacije ZAVRTNICA</item>
    </derivirana_varijabla>
  </DomainObject.Predmet.OstaliListFormatedWithAdress>
  <DomainObject.Predmet.OstaliListFormatedWithAdressOIB>
    <izvorni_sadrzaj>
      <item>Dario Ličina, OIB 63582051586, Ulica Ivana Mažuranića 83, 10290 Zaprešić punomoćnik sudionika u postupku Društvo sportske rekreacije ZAVRTNICA</item>
    </izvorni_sadrzaj>
    <derivirana_varijabla naziv="DomainObject.Predmet.OstaliListFormatedWithAdressOIB_1">
      <item>Dario Ličina, OIB 63582051586, Ulica Ivana Mažuranića 83, 10290 Zaprešić punomoćnik sudionika u postupku Društvo sportske rekreacije ZAVRTNICA</item>
    </derivirana_varijabla>
  </DomainObject.Predmet.OstaliListFormatedWithAdressOIB>
  <DomainObject.Predmet.OstaliListNazivFormated>
    <izvorni_sadrzaj>
      <item>Dario Ličina</item>
    </izvorni_sadrzaj>
    <derivirana_varijabla naziv="DomainObject.Predmet.OstaliListNazivFormated_1">
      <item>Dario Ličina</item>
    </derivirana_varijabla>
  </DomainObject.Predmet.OstaliListNazivFormated>
  <DomainObject.Predmet.OstaliListNazivFormatedOIB>
    <izvorni_sadrzaj>
      <item>Dario Ličina, OIB 63582051586</item>
    </izvorni_sadrzaj>
    <derivirana_varijabla naziv="DomainObject.Predmet.OstaliListNazivFormatedOIB_1">
      <item>Dario Ličina, OIB 63582051586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ZAVRTNICA</izvorni_sadrzaj>
    <derivirana_varijabla naziv="DomainObject.Predmet.ProtustrankaIDrugi_1">Društvo sportske rekreacije ZAVRTNICA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ZAVRTNICA, OIB 52164569161, zavrtnica 17, 10000 Zagreb</izvorni_sadrzaj>
    <derivirana_varijabla naziv="DomainObject.Predmet.ProtustrankaIDrugiAdressOIB_1">Društvo sportske rekreacije ZAVRTNICA, OIB 52164569161,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ZAVRTNICA</item>
      <item>Dario Ličina</item>
    </izvorni_sadrzaj>
    <derivirana_varijabla naziv="DomainObject.Predmet.SudioniciListNaziv_1">
      <item>FINA Regionalni centar Zagreb</item>
      <item>Društvo sportske rekreacije ZAVRTNICA</item>
      <item>Dario Ličina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sportske rekreacije ZAVRTNICA, OIB 52164569161, zavrtnica 17,10000 Zagreb</item>
      <item>Dario Ličina, OIB 63582051586, Ulica Ivana Mažuranića 83,10290 Zaprešić</item>
    </izvorni_sadrzaj>
    <derivirana_varijabla naziv="DomainObject.Predmet.SudioniciListAdressOIB_1">
      <item>FINA Regionalni centar Zagreb, OIB 85821130368, Trg Svibanjskih žrtava 1995. br. 1,10000 Zagreb</item>
      <item>Društvo sportske rekreacije ZAVRTNICA, OIB 52164569161, zavrtnica 17,10000 Zagreb</item>
      <item>Dario Ličina, OIB 63582051586, Ulica Ivana Mažuranića 83,10290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52164569161</item>
      <item>, OIB 63582051586</item>
    </izvorni_sadrzaj>
    <derivirana_varijabla naziv="DomainObject.Predmet.SudioniciListNazivOIB_1">
      <item>, OIB 85821130368</item>
      <item>, OIB 52164569161</item>
      <item>, OIB 63582051586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2015-11-10T07:01:00Z</dcterms:created>
  <dc:creator>ilukac</dc:creator>
  <cp:lastModifiedBy>Ksenija Nol</cp:lastModifiedBy>
  <cp:lastPrinted>2015-11-10T06:55:00Z</cp:lastPrinted>
  <dcterms:modified xmlns:xsi="http://www.w3.org/2001/XMLSchema-instance" xsi:type="dcterms:W3CDTF">2015-11-10T11:02:00Z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