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945e" w14:paraId="10b945e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C0E13">
        <w:t>8466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FC0E13" w:rsidRPr="00FC0E13">
        <w:t xml:space="preserve">MOBILNI KUPONI d.o.o., OIB: 76464210924, MBS: 080765691, Zagreb, </w:t>
      </w:r>
      <w:proofErr w:type="spellStart"/>
      <w:r w:rsidR="00FC0E13" w:rsidRPr="00FC0E13">
        <w:t>Jarušćica</w:t>
      </w:r>
      <w:proofErr w:type="spellEnd"/>
      <w:r w:rsidR="00FC0E13" w:rsidRPr="00FC0E13">
        <w:t xml:space="preserve"> 9 d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C0E13">
        <w:t>5.547,21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B0E" w:rsidR="00575B0E">
      <w:r>
        <w:separator/>
      </w:r>
    </w:p>
  </w:endnote>
  <w:endnote w:id="0" w:type="continuationSeparator">
    <w:p w:rsidRDefault="00575B0E" w:rsidR="00575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B0E" w:rsidR="00575B0E">
      <w:r>
        <w:separator/>
      </w:r>
    </w:p>
  </w:footnote>
  <w:footnote w:id="0" w:type="continuationSeparator">
    <w:p w:rsidRDefault="00575B0E" w:rsidR="00575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781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81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0E4BA2"/>
    <w:rsid w:val="00123BA5"/>
    <w:rsid w:val="00156BFC"/>
    <w:rsid w:val="0017125F"/>
    <w:rsid w:val="00187124"/>
    <w:rsid w:val="001C29CC"/>
    <w:rsid w:val="00222323"/>
    <w:rsid w:val="0028327B"/>
    <w:rsid w:val="0029156E"/>
    <w:rsid w:val="002D1AE7"/>
    <w:rsid w:val="002E781A"/>
    <w:rsid w:val="00347C92"/>
    <w:rsid w:val="00361327"/>
    <w:rsid w:val="0036323E"/>
    <w:rsid w:val="003839BE"/>
    <w:rsid w:val="003B470D"/>
    <w:rsid w:val="003D2404"/>
    <w:rsid w:val="003F6C0C"/>
    <w:rsid w:val="004C025F"/>
    <w:rsid w:val="004C0A55"/>
    <w:rsid w:val="00571EE7"/>
    <w:rsid w:val="00575B0E"/>
    <w:rsid w:val="00596E55"/>
    <w:rsid w:val="00653450"/>
    <w:rsid w:val="00694DBA"/>
    <w:rsid w:val="007F087B"/>
    <w:rsid w:val="008367F3"/>
    <w:rsid w:val="00943F6F"/>
    <w:rsid w:val="00AD4D4F"/>
    <w:rsid w:val="00B1384F"/>
    <w:rsid w:val="00B96BA2"/>
    <w:rsid w:val="00BB114C"/>
    <w:rsid w:val="00CC1534"/>
    <w:rsid w:val="00D0726B"/>
    <w:rsid w:val="00D2010E"/>
    <w:rsid w:val="00D4082C"/>
    <w:rsid w:val="00E34A70"/>
    <w:rsid w:val="00E34BAC"/>
    <w:rsid w:val="00E52F28"/>
    <w:rsid w:val="00EC4C32"/>
    <w:rsid w:val="00F046F3"/>
    <w:rsid w:val="00F45B98"/>
    <w:rsid w:val="00F65299"/>
    <w:rsid w:val="00F9561F"/>
    <w:rsid w:val="00FC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8466</izvorni_sadrzaj>
    <derivirana_varijabla naziv="DomainObject.Predmet.Broj_1">8466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St-8466/2015</izvorni_sadrzaj>
    <derivirana_varijabla naziv="DomainObject.Predmet.OznakaBroj_1">St-8466/2015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MOBILNI KUPONI d.o.o. zastupanog po punomoćniku Dalibor Špoljar; Johannes Paulus De Jong</izvorni_sadrzaj>
    <derivirana_varijabla naziv="DomainObject.Predmet.ProtustrankaFormated_1">  MOBILNI KUPONI d.o.o. zastupanog po punomoćniku Dalibor Špoljar; Johannes Paulus De Jong</derivirana_varijabla>
  </DomainObject.Predmet.ProtustrankaFormated>
  <DomainObject.Predmet.ProtustrankaFormatedOIB>
    <izvorni_sadrzaj>  MOBILNI KUPONI d.o.o., OIB 76464210924 zastupanog po punomoćniku Dalibor Špoljar; Johannes Paulus De Jong</izvorni_sadrzaj>
    <derivirana_varijabla naziv="DomainObject.Predmet.ProtustrankaFormatedOIB_1">  MOBILNI KUPONI d.o.o., OIB 76464210924 zastupanog po punomoćniku Dalibor Špoljar; Johannes Paulus De Jong</derivirana_varijabla>
  </DomainObject.Predmet.ProtustrankaFormatedOIB>
  <DomainObject.Predmet.ProtustrankaFormatedWithAdress>
    <izvorni_sadrzaj> MOBILNI KUPONI d.o.o., Jaruščica 9/d, 10000 Zagreb zastupanog po punomoćniku Dalibor Špoljar; Johannes Paulus De Jong</izvorni_sadrzaj>
    <derivirana_varijabla naziv="DomainObject.Predmet.ProtustrankaFormatedWithAdress_1"> MOBILNI KUPONI d.o.o., Jaruščica 9/d, 10000 Zagreb zastupanog po punomoćniku Dalibor Špoljar; Johannes Paulus De Jong</derivirana_varijabla>
  </DomainObject.Predmet.ProtustrankaFormatedWithAdress>
  <DomainObject.Predmet.ProtustrankaFormatedWithAdressOIB>
    <izvorni_sadrzaj> MOBILNI KUPONI d.o.o., OIB 76464210924, Jaruščica 9/d, 10000 Zagreb zastupanog po punomoćniku Dalibor Špoljar; Johannes Paulus De Jong</izvorni_sadrzaj>
    <derivirana_varijabla naziv="DomainObject.Predmet.ProtustrankaFormatedWithAdressOIB_1"> MOBILNI KUPONI d.o.o., OIB 76464210924, Jaruščica 9/d, 10000 Zagreb zastupanog po punomoćniku Dalibor Špoljar; Johannes Paulus De Jong</derivirana_varijabla>
  </DomainObject.Predmet.ProtustrankaFormatedWithAdressOIB>
  <DomainObject.Predmet.ProtustrankaWithAdress>
    <izvorni_sadrzaj>MOBILNI KUPONI d.o.o. Jaruščica 9/d, 10000 Zagreb</izvorni_sadrzaj>
    <derivirana_varijabla naziv="DomainObject.Predmet.ProtustrankaWithAdress_1">MOBILNI KUPONI d.o.o. Jaruščica 9/d, 10000 Zagreb</derivirana_varijabla>
  </DomainObject.Predmet.ProtustrankaWithAdress>
  <DomainObject.Predmet.ProtustrankaWithAdressOIB>
    <izvorni_sadrzaj>MOBILNI KUPONI d.o.o., OIB 76464210924, Jaruščica 9/d, 10000 Zagreb</izvorni_sadrzaj>
    <derivirana_varijabla naziv="DomainObject.Predmet.ProtustrankaWithAdressOIB_1">MOBILNI KUPONI d.o.o., OIB 76464210924, Jaruščica 9/d, 10000 Zagreb</derivirana_varijabla>
  </DomainObject.Predmet.ProtustrankaWithAdressOIB>
  <DomainObject.Predmet.ProtustrankaNazivFormated>
    <izvorni_sadrzaj>MOBILNI KUPONI d.o.o.</izvorni_sadrzaj>
    <derivirana_varijabla naziv="DomainObject.Predmet.ProtustrankaNazivFormated_1">MOBILNI KUPONI d.o.o.</derivirana_varijabla>
  </DomainObject.Predmet.ProtustrankaNazivFormated>
  <DomainObject.Predmet.ProtustrankaNazivFormatedOIB>
    <izvorni_sadrzaj>MOBILNI KUPONI d.o.o., OIB 76464210924</izvorni_sadrzaj>
    <derivirana_varijabla naziv="DomainObject.Predmet.ProtustrankaNazivFormatedOIB_1">MOBILNI KUPONI d.o.o., OIB 76464210924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MOBILNI KUPONI d.o.o. zastupanog po punomoćniku Dalibor Špoljar; Johannes Paulus De Jong</item>
    </izvorni_sadrzaj>
    <derivirana_varijabla naziv="DomainObject.Predmet.ProtuStrankaListFormated_1">
      <item>MOBILNI KUPONI d.o.o. zastupanog po punomoćniku Dalibor Špoljar; Johannes Paulus De Jong</item>
    </derivirana_varijabla>
  </DomainObject.Predmet.ProtuStrankaListFormated>
  <DomainObject.Predmet.ProtuStrankaListFormatedOIB>
    <izvorni_sadrzaj>
      <item>MOBILNI KUPONI d.o.o., OIB 76464210924 zastupanog po punomoćniku Dalibor Špoljar; Johannes Paulus De Jong</item>
    </izvorni_sadrzaj>
    <derivirana_varijabla naziv="DomainObject.Predmet.ProtuStrankaListFormatedOIB_1">
      <item>MOBILNI KUPONI d.o.o., OIB 76464210924 zastupanog po punomoćniku Dalibor Špoljar; Johannes Paulus De Jong</item>
    </derivirana_varijabla>
  </DomainObject.Predmet.ProtuStrankaListFormatedOIB>
  <DomainObject.Predmet.ProtuStrankaListFormatedWithAdress>
    <izvorni_sadrzaj>
      <item>MOBILNI KUPONI d.o.o., Jaruščica 9/d, 10000 Zagreb zastupanog po punomoćniku Dalibor Špoljar; Johannes Paulus De Jong</item>
    </izvorni_sadrzaj>
    <derivirana_varijabla naziv="DomainObject.Predmet.ProtuStrankaListFormatedWithAdress_1">
      <item>MOBILNI KUPONI d.o.o., Jaruščica 9/d, 10000 Zagreb zastupanog po punomoćniku Dalibor Špoljar; Johannes Paulus De Jong</item>
    </derivirana_varijabla>
  </DomainObject.Predmet.ProtuStrankaListFormatedWithAdress>
  <DomainObject.Predmet.ProtuStrankaListFormatedWithAdressOIB>
    <izvorni_sadrzaj>
      <item>MOBILNI KUPONI d.o.o., OIB 76464210924, Jaruščica 9/d, 10000 Zagreb zastupanog po punomoćniku Dalibor Špoljar; Johannes Paulus De Jong</item>
    </izvorni_sadrzaj>
    <derivirana_varijabla naziv="DomainObject.Predmet.ProtuStrankaListFormatedWithAdressOIB_1">
      <item>MOBILNI KUPONI d.o.o., OIB 76464210924, Jaruščica 9/d, 10000 Zagreb zastupanog po punomoćniku Dalibor Špoljar; Johannes Paulus De Jong</item>
    </derivirana_varijabla>
  </DomainObject.Predmet.ProtuStrankaListFormatedWithAdressOIB>
  <DomainObject.Predmet.ProtuStrankaListNazivFormated>
    <izvorni_sadrzaj>
      <item>MOBILNI KUPONI d.o.o.</item>
    </izvorni_sadrzaj>
    <derivirana_varijabla naziv="DomainObject.Predmet.ProtuStrankaListNazivFormated_1">
      <item>MOBILNI KUPONI d.o.o.</item>
    </derivirana_varijabla>
  </DomainObject.Predmet.ProtuStrankaListNazivFormated>
  <DomainObject.Predmet.ProtuStrankaListNazivFormatedOIB>
    <izvorni_sadrzaj>
      <item>MOBILNI KUPONI d.o.o., OIB 76464210924</item>
    </izvorni_sadrzaj>
    <derivirana_varijabla naziv="DomainObject.Predmet.ProtuStrankaListNazivFormatedOIB_1">
      <item>MOBILNI KUPONI d.o.o., OIB 76464210924</item>
    </derivirana_varijabla>
  </DomainObject.Predmet.ProtuStrankaListNazivFormatedOIB>
  <DomainObject.Predmet.OstaliListFormated>
    <izvorni_sadrzaj>
      <item>Dalibor Špoljar punomoćnik sudionika u postupku MOBILNI KUPONI d.o.o.</item>
      <item>Johannes Paulus De Jong punomoćnik sudionika u postupku MOBILNI KUPONI d.o.o.</item>
    </izvorni_sadrzaj>
    <derivirana_varijabla naziv="DomainObject.Predmet.OstaliListFormated_1">
      <item>Dalibor Špoljar punomoćnik sudionika u postupku MOBILNI KUPONI d.o.o.</item>
      <item>Johannes Paulus De Jong punomoćnik sudionika u postupku MOBILNI KUPONI d.o.o.</item>
    </derivirana_varijabla>
  </DomainObject.Predmet.OstaliListFormated>
  <DomainObject.Predmet.OstaliListFormatedOIB>
    <izvorni_sadrzaj>
      <item>Dalibor Špoljar, OIB 71441880153 punomoćnik sudionika u postupku MOBILNI KUPONI d.o.o.</item>
      <item>Johannes Paulus De Jong, OIB 58724657027 punomoćnik sudionika u postupku MOBILNI KUPONI d.o.o.</item>
    </izvorni_sadrzaj>
    <derivirana_varijabla naziv="DomainObject.Predmet.OstaliListFormatedOIB_1">
      <item>Dalibor Špoljar, OIB 71441880153 punomoćnik sudionika u postupku MOBILNI KUPONI d.o.o.</item>
      <item>Johannes Paulus De Jong, OIB 58724657027 punomoćnik sudionika u postupku MOBILNI KUPONI d.o.o.</item>
    </derivirana_varijabla>
  </DomainObject.Predmet.OstaliListFormatedOIB>
  <DomainObject.Predmet.OstaliListFormatedWithAdress>
    <izvorni_sadrzaj>
      <item>Dalibor Špoljar, Štefanovec 53c, 10000 Zagreb punomoćnik sudionika u postupku MOBILNI KUPONI d.o.o.</item>
      <item>Johannes Paulus De Jong, Zamrće 10, 21214 Kaštel Gomilica punomoćnik sudionika u postupku MOBILNI KUPONI d.o.o.</item>
    </izvorni_sadrzaj>
    <derivirana_varijabla naziv="DomainObject.Predmet.OstaliListFormatedWithAdress_1">
      <item>Dalibor Špoljar, Štefanovec 53c, 10000 Zagreb punomoćnik sudionika u postupku MOBILNI KUPONI d.o.o.</item>
      <item>Johannes Paulus De Jong, Zamrće 10, 21214 Kaštel Gomilica punomoćnik sudionika u postupku MOBILNI KUPONI d.o.o.</item>
    </derivirana_varijabla>
  </DomainObject.Predmet.OstaliListFormatedWithAdress>
  <DomainObject.Predmet.OstaliListFormatedWithAdressOIB>
    <izvorni_sadrzaj>
      <item>Dalibor Špoljar, OIB 71441880153, Štefanovec 53c, 10000 Zagreb punomoćnik sudionika u postupku MOBILNI KUPONI d.o.o.</item>
      <item>Johannes Paulus De Jong, OIB 58724657027, Zamrće 10, 21214 Kaštel Gomilica punomoćnik sudionika u postupku MOBILNI KUPONI d.o.o.</item>
    </izvorni_sadrzaj>
    <derivirana_varijabla naziv="DomainObject.Predmet.OstaliListFormatedWithAdressOIB_1">
      <item>Dalibor Špoljar, OIB 71441880153, Štefanovec 53c, 10000 Zagreb punomoćnik sudionika u postupku MOBILNI KUPONI d.o.o.</item>
      <item>Johannes Paulus De Jong, OIB 58724657027, Zamrće 10, 21214 Kaštel Gomilica punomoćnik sudionika u postupku MOBILNI KUPONI d.o.o.</item>
    </derivirana_varijabla>
  </DomainObject.Predmet.OstaliListFormatedWithAdressOIB>
  <DomainObject.Predmet.OstaliListNazivFormated>
    <izvorni_sadrzaj>
      <item>Dalibor Špoljar</item>
      <item>Johannes Paulus De Jong</item>
    </izvorni_sadrzaj>
    <derivirana_varijabla naziv="DomainObject.Predmet.OstaliListNazivFormated_1">
      <item>Dalibor Špoljar</item>
      <item>Johannes Paulus De Jong</item>
    </derivirana_varijabla>
  </DomainObject.Predmet.OstaliListNazivFormated>
  <DomainObject.Predmet.OstaliListNazivFormatedOIB>
    <izvorni_sadrzaj>
      <item>Dalibor Špoljar, OIB 71441880153</item>
      <item>Johannes Paulus De Jong, OIB 58724657027</item>
    </izvorni_sadrzaj>
    <derivirana_varijabla naziv="DomainObject.Predmet.OstaliListNazivFormatedOIB_1">
      <item>Dalibor Špoljar, OIB 71441880153</item>
      <item>Johannes Paulus De Jong, OIB 58724657027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MOBILNI KUPONI d.o.o.</izvorni_sadrzaj>
    <derivirana_varijabla naziv="DomainObject.Predmet.ProtustrankaIDrugi_1">MOBILNI KUPONI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MOBILNI KUPONI d.o.o., OIB 76464210924, Jaruščica 9/d, 10000 Zagreb</izvorni_sadrzaj>
    <derivirana_varijabla naziv="DomainObject.Predmet.ProtustrankaIDrugiAdressOIB_1">MOBILNI KUPONI d.o.o., OIB 76464210924, Jaruščica 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MOBILNI KUPONI d.o.o.</item>
      <item>FINA Regionalni centar Zagreb</item>
      <item>Dalibor Špoljar</item>
      <item>Johannes Paulus De Jong</item>
    </izvorni_sadrzaj>
    <derivirana_varijabla naziv="DomainObject.Predmet.SudioniciListNaziv_1">
      <item>MOBILNI KUPONI d.o.o.</item>
      <item>FINA Regionalni centar Zagreb</item>
      <item>Dalibor Špoljar</item>
      <item>Johannes Paulus De Jong</item>
    </derivirana_varijabla>
  </DomainObject.Predmet.SudioniciListNaziv>
  <DomainObject.Predmet.SudioniciListAdressOIB>
    <izvorni_sadrzaj>
      <item>MOBILNI KUPONI d.o.o., OIB 76464210924, Jaruščica 9/d,10000 Zagreb</item>
      <item>FINA Regionalni centar Zagreb, OIB 85821130368, Trg svibanjskih žrtava 1995. br. 1,10000 Zagreb</item>
      <item>Dalibor Špoljar, OIB 71441880153, Štefanovec 53c,10000 Zagreb</item>
      <item>Johannes Paulus De Jong, OIB 58724657027, Zamrće 10,21214 Kaštel Gomilica</item>
    </izvorni_sadrzaj>
    <derivirana_varijabla naziv="DomainObject.Predmet.SudioniciListAdressOIB_1">
      <item>MOBILNI KUPONI d.o.o., OIB 76464210924, Jaruščica 9/d,10000 Zagreb</item>
      <item>FINA Regionalni centar Zagreb, OIB 85821130368, Trg svibanjskih žrtava 1995. br. 1,10000 Zagreb</item>
      <item>Dalibor Špoljar, OIB 71441880153, Štefanovec 53c,10000 Zagreb</item>
      <item>Johannes Paulus De Jong, OIB 58724657027, Zamrće 10,21214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76464210924</item>
      <item>, OIB 85821130368</item>
      <item>, OIB 71441880153</item>
      <item>, OIB 58724657027</item>
    </izvorni_sadrzaj>
    <derivirana_varijabla naziv="DomainObject.Predmet.SudioniciListNazivOIB_1">
      <item>, OIB 76464210924</item>
      <item>, OIB 85821130368</item>
      <item>, OIB 71441880153</item>
      <item>, OIB 58724657027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1302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2016-06-06T11:03:00Z</dcterms:created>
  <dc:creator>Jelena Vučemilo Manojlovski</dc:creator>
  <cp:lastModifiedBy>Valerija Svečak</cp:lastModifiedBy>
  <cp:lastPrinted>2016-06-06T11:03:00Z</cp:lastPrinted>
  <dcterms:modified xmlns:xsi="http://www.w3.org/2001/XMLSchema-instance" xsi:type="dcterms:W3CDTF">2016-06-07T08:12:00Z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