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6f4c" w14:paraId="a3f6f4c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70D8D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EC387A" w:rsidRPr="00EC387A">
        <w:rPr>
          <w:lang w:val="hr-HR"/>
        </w:rPr>
        <w:t xml:space="preserve">AIKIDO KLUB ˝JADRAN˝, OIB: 69614965211, Split, </w:t>
      </w:r>
      <w:proofErr w:type="spellStart"/>
      <w:r w:rsidR="00EC387A" w:rsidRPr="00EC387A">
        <w:rPr>
          <w:lang w:val="hr-HR"/>
        </w:rPr>
        <w:t>Pujanke</w:t>
      </w:r>
      <w:proofErr w:type="spellEnd"/>
      <w:r w:rsidR="00EC387A" w:rsidRPr="00EC387A">
        <w:rPr>
          <w:lang w:val="hr-HR"/>
        </w:rPr>
        <w:t xml:space="preserve"> 22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B25EAD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EC387A" w:rsidRPr="00EC387A">
        <w:rPr>
          <w:lang w:val="hr-HR"/>
        </w:rPr>
        <w:t xml:space="preserve">AIKIDO KLUB ˝JADRAN˝, OIB: 69614965211, Split, </w:t>
      </w:r>
      <w:proofErr w:type="spellStart"/>
      <w:r w:rsidR="00EC387A" w:rsidRPr="00EC387A">
        <w:rPr>
          <w:lang w:val="hr-HR"/>
        </w:rPr>
        <w:t>Pujanke</w:t>
      </w:r>
      <w:proofErr w:type="spellEnd"/>
      <w:r w:rsidR="00EC387A" w:rsidRPr="00EC387A">
        <w:rPr>
          <w:lang w:val="hr-HR"/>
        </w:rPr>
        <w:t xml:space="preserve"> 22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 2017</w:t>
      </w:r>
      <w:r w:rsidR="002D3D3D" w:rsidRPr="009E0E12">
        <w:rPr>
          <w:lang w:val="hr-HR"/>
        </w:rPr>
        <w:t xml:space="preserve">. godine u </w:t>
      </w:r>
      <w:r w:rsidR="001F2900">
        <w:rPr>
          <w:lang w:val="hr-HR"/>
        </w:rPr>
        <w:t>1</w:t>
      </w:r>
      <w:r w:rsidR="00394BA6">
        <w:rPr>
          <w:lang w:val="hr-HR"/>
        </w:rPr>
        <w:t>0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A83401" w:rsidRPr="00A83401">
        <w:rPr>
          <w:lang w:val="hr-HR"/>
        </w:rPr>
        <w:t xml:space="preserve">Danko </w:t>
      </w:r>
      <w:proofErr w:type="spellStart"/>
      <w:r w:rsidR="00A83401" w:rsidRPr="00A83401">
        <w:rPr>
          <w:lang w:val="hr-HR"/>
        </w:rPr>
        <w:t>Šinka</w:t>
      </w:r>
      <w:proofErr w:type="spellEnd"/>
      <w:r w:rsidR="00A83401" w:rsidRPr="00A83401">
        <w:rPr>
          <w:lang w:val="hr-HR"/>
        </w:rPr>
        <w:t xml:space="preserve"> iz Osijeka, Trg slobode 8, OIB: 43572319915.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EC387A" w:rsidRPr="00EC387A">
        <w:rPr>
          <w:lang w:val="hr-HR"/>
        </w:rPr>
        <w:t xml:space="preserve">AIKIDO KLUB ˝JADRAN˝, OIB: 69614965211, Split, </w:t>
      </w:r>
      <w:proofErr w:type="spellStart"/>
      <w:r w:rsidR="00EC387A" w:rsidRPr="00EC387A">
        <w:rPr>
          <w:lang w:val="hr-HR"/>
        </w:rPr>
        <w:t>Pujanke</w:t>
      </w:r>
      <w:proofErr w:type="spellEnd"/>
      <w:r w:rsidR="00EC387A" w:rsidRPr="00EC387A">
        <w:rPr>
          <w:lang w:val="hr-HR"/>
        </w:rPr>
        <w:t xml:space="preserve"> 22</w:t>
      </w:r>
      <w:r w:rsidR="00F31555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</w:t>
      </w:r>
      <w:r w:rsidR="00EC387A">
        <w:rPr>
          <w:lang w:val="hr-HR"/>
        </w:rPr>
        <w:t xml:space="preserve">enja, dužnik će se brisati iz </w:t>
      </w:r>
      <w:r w:rsidRPr="009E0E12">
        <w:rPr>
          <w:lang w:val="hr-HR"/>
        </w:rPr>
        <w:t>registra</w:t>
      </w:r>
      <w:r w:rsidR="00EC387A">
        <w:rPr>
          <w:lang w:val="hr-HR"/>
        </w:rPr>
        <w:t xml:space="preserve"> udruga</w:t>
      </w:r>
      <w:r w:rsidRPr="009E0E12">
        <w:rPr>
          <w:lang w:val="hr-HR"/>
        </w:rPr>
        <w:t>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F31555">
        <w:rPr>
          <w:lang w:val="hr-HR"/>
        </w:rPr>
        <w:t>30. listopada 2015</w:t>
      </w:r>
      <w:r w:rsidR="00440C3D" w:rsidRPr="009E0E12">
        <w:rPr>
          <w:lang w:val="hr-HR"/>
        </w:rPr>
        <w:t>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EC387A" w:rsidRPr="00EC387A">
        <w:rPr>
          <w:lang w:val="hr-HR"/>
        </w:rPr>
        <w:t xml:space="preserve">AIKIDO KLUB ˝JADRAN˝, OIB: 69614965211, Split, </w:t>
      </w:r>
      <w:proofErr w:type="spellStart"/>
      <w:r w:rsidR="00EC387A" w:rsidRPr="00EC387A">
        <w:rPr>
          <w:lang w:val="hr-HR"/>
        </w:rPr>
        <w:t>Pujanke</w:t>
      </w:r>
      <w:proofErr w:type="spellEnd"/>
      <w:r w:rsidR="00EC387A" w:rsidRPr="00EC387A">
        <w:rPr>
          <w:lang w:val="hr-HR"/>
        </w:rPr>
        <w:t xml:space="preserve"> 22</w:t>
      </w:r>
      <w:r w:rsidR="00394BA6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EC387A">
        <w:rPr>
          <w:lang w:val="hr-HR"/>
        </w:rPr>
        <w:t>1099</w:t>
      </w:r>
      <w:r w:rsidR="008569C3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EC387A">
        <w:rPr>
          <w:lang w:val="hr-HR"/>
        </w:rPr>
        <w:t>4.616,63</w:t>
      </w:r>
      <w:r w:rsidR="00DA573E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394BA6">
        <w:rPr>
          <w:lang w:val="hr-HR"/>
        </w:rPr>
        <w:t>9. ožujka</w:t>
      </w:r>
      <w:r w:rsidR="00D830C1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Odredbom čl. 431. st. 2. SZ-a propisano je da će u slučaju iz </w:t>
      </w:r>
      <w:r w:rsidR="00321202">
        <w:rPr>
          <w:lang w:val="hr-HR"/>
        </w:rPr>
        <w:t>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</w:t>
      </w:r>
      <w:r w:rsidR="00394BA6">
        <w:rPr>
          <w:lang w:val="hr-HR"/>
        </w:rPr>
        <w:t>7</w:t>
      </w:r>
      <w:r w:rsidR="002C3EEF" w:rsidRPr="009E0E12">
        <w:rPr>
          <w:lang w:val="hr-HR"/>
        </w:rPr>
        <w:t>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70D8D" w:rsidP="00870D8D" w:rsidR="00870D8D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registar</w:t>
      </w:r>
      <w:r w:rsidR="00EC387A">
        <w:rPr>
          <w:lang w:val="hr-HR"/>
        </w:rPr>
        <w:t xml:space="preserve"> udruga</w:t>
      </w:r>
      <w:r w:rsidRPr="009E0E12">
        <w:rPr>
          <w:lang w:val="hr-HR"/>
        </w:rPr>
        <w:t xml:space="preserve">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P="003D6022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394BA6">
      <w:t>18</w:t>
    </w:r>
    <w:r w:rsidR="00F31555">
      <w:t>1</w:t>
    </w:r>
    <w:r w:rsidR="00EC387A">
      <w:t>3</w:t>
    </w:r>
    <w:r w:rsidR="001F2900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321202">
      <w:t xml:space="preserve"> </w:t>
    </w:r>
    <w:r w:rsidR="00B25EAD">
      <w:t>St-</w:t>
    </w:r>
    <w:r w:rsidR="0040409E">
      <w:t>18</w:t>
    </w:r>
    <w:r w:rsidR="00F31555">
      <w:t>1</w:t>
    </w:r>
    <w:r w:rsidR="00EC387A">
      <w:t>3</w:t>
    </w:r>
    <w:r w:rsidR="00F31555">
      <w:t>/</w:t>
    </w:r>
    <w:r w:rsidR="00B25EAD">
      <w:t>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2900"/>
    <w:rsid w:val="001F5654"/>
    <w:rsid w:val="00200E29"/>
    <w:rsid w:val="00217DD3"/>
    <w:rsid w:val="002702A4"/>
    <w:rsid w:val="002C2F0C"/>
    <w:rsid w:val="002C3EEF"/>
    <w:rsid w:val="002D048F"/>
    <w:rsid w:val="002D3D3D"/>
    <w:rsid w:val="003148C7"/>
    <w:rsid w:val="00321202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94BA6"/>
    <w:rsid w:val="003D6022"/>
    <w:rsid w:val="00403F01"/>
    <w:rsid w:val="0040409E"/>
    <w:rsid w:val="004133AD"/>
    <w:rsid w:val="004171BE"/>
    <w:rsid w:val="00440C3D"/>
    <w:rsid w:val="00471F9B"/>
    <w:rsid w:val="00473132"/>
    <w:rsid w:val="0047681A"/>
    <w:rsid w:val="004777B1"/>
    <w:rsid w:val="00484C49"/>
    <w:rsid w:val="004851EE"/>
    <w:rsid w:val="004A37EF"/>
    <w:rsid w:val="004A6CA0"/>
    <w:rsid w:val="004D0C17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77E07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569C3"/>
    <w:rsid w:val="008654E4"/>
    <w:rsid w:val="00870D8D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401"/>
    <w:rsid w:val="00A83CF1"/>
    <w:rsid w:val="00A90D05"/>
    <w:rsid w:val="00A97762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A573E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C387A"/>
    <w:rsid w:val="00ED5613"/>
    <w:rsid w:val="00ED6C48"/>
    <w:rsid w:val="00EE403D"/>
    <w:rsid w:val="00F03BAA"/>
    <w:rsid w:val="00F27E79"/>
    <w:rsid w:val="00F31555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83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St-1813/2015</izvorni_sadrzaj>
    <derivirana_varijabla naziv="DomainObject.Predmet.OznakaBroj_1">St-1813/2015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Aikido klub "Jadran"</izvorni_sadrzaj>
    <derivirana_varijabla naziv="DomainObject.Predmet.ProtustrankaFormated_1">  Aikido klub "Jadran"</derivirana_varijabla>
  </DomainObject.Predmet.ProtustrankaFormated>
  <DomainObject.Predmet.ProtustrankaFormatedOIB>
    <izvorni_sadrzaj>  Aikido klub "Jadran", OIB 69614965211</izvorni_sadrzaj>
    <derivirana_varijabla naziv="DomainObject.Predmet.ProtustrankaFormatedOIB_1">  Aikido klub "Jadran", OIB 69614965211</derivirana_varijabla>
  </DomainObject.Predmet.ProtustrankaFormatedOIB>
  <DomainObject.Predmet.ProtustrankaFormatedWithAdress>
    <izvorni_sadrzaj> Aikido klub "Jadran", Pujanke 22, 21000 Split</izvorni_sadrzaj>
    <derivirana_varijabla naziv="DomainObject.Predmet.ProtustrankaFormatedWithAdress_1"> Aikido klub "Jadran", Pujanke 22, 21000 Split</derivirana_varijabla>
  </DomainObject.Predmet.ProtustrankaFormatedWithAdress>
  <DomainObject.Predmet.ProtustrankaFormatedWithAdressOIB>
    <izvorni_sadrzaj> Aikido klub "Jadran", OIB 69614965211, Pujanke 22, 21000 Split</izvorni_sadrzaj>
    <derivirana_varijabla naziv="DomainObject.Predmet.ProtustrankaFormatedWithAdressOIB_1"> Aikido klub "Jadran", OIB 69614965211, Pujanke 22, 21000 Split</derivirana_varijabla>
  </DomainObject.Predmet.ProtustrankaFormatedWithAdressOIB>
  <DomainObject.Predmet.ProtustrankaWithAdress>
    <izvorni_sadrzaj>Aikido klub "Jadran" Pujanke 22, 21000 Split</izvorni_sadrzaj>
    <derivirana_varijabla naziv="DomainObject.Predmet.ProtustrankaWithAdress_1">Aikido klub "Jadran" Pujanke 22, 21000 Split</derivirana_varijabla>
  </DomainObject.Predmet.ProtustrankaWithAdress>
  <DomainObject.Predmet.ProtustrankaWithAdressOIB>
    <izvorni_sadrzaj>Aikido klub "Jadran", OIB 69614965211, Pujanke 22, 21000 Split</izvorni_sadrzaj>
    <derivirana_varijabla naziv="DomainObject.Predmet.ProtustrankaWithAdressOIB_1">Aikido klub "Jadran", OIB 69614965211, Pujanke 22, 21000 Split</derivirana_varijabla>
  </DomainObject.Predmet.ProtustrankaWithAdressOIB>
  <DomainObject.Predmet.ProtustrankaNazivFormated>
    <izvorni_sadrzaj>Aikido klub "Jadran"</izvorni_sadrzaj>
    <derivirana_varijabla naziv="DomainObject.Predmet.ProtustrankaNazivFormated_1">Aikido klub "Jadran"</derivirana_varijabla>
  </DomainObject.Predmet.ProtustrankaNazivFormated>
  <DomainObject.Predmet.ProtustrankaNazivFormatedOIB>
    <izvorni_sadrzaj>Aikido klub "Jadran", OIB 69614965211</izvorni_sadrzaj>
    <derivirana_varijabla naziv="DomainObject.Predmet.ProtustrankaNazivFormatedOIB_1">Aikido klub "Jadran", OIB 69614965211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4616.63</izvorni_sadrzaj>
    <derivirana_varijabla naziv="DomainObject.Predmet.TrenutnaVrijednost_1">4616.63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Aikido klub "Jadran"</item>
    </izvorni_sadrzaj>
    <derivirana_varijabla naziv="DomainObject.Predmet.ProtuStrankaListFormated_1">
      <item>Aikido klub "Jadran"</item>
    </derivirana_varijabla>
  </DomainObject.Predmet.ProtuStrankaListFormated>
  <DomainObject.Predmet.ProtuStrankaListFormatedOIB>
    <izvorni_sadrzaj>
      <item>Aikido klub "Jadran", OIB 69614965211</item>
    </izvorni_sadrzaj>
    <derivirana_varijabla naziv="DomainObject.Predmet.ProtuStrankaListFormatedOIB_1">
      <item>Aikido klub "Jadran", OIB 69614965211</item>
    </derivirana_varijabla>
  </DomainObject.Predmet.ProtuStrankaListFormatedOIB>
  <DomainObject.Predmet.ProtuStrankaListFormatedWithAdress>
    <izvorni_sadrzaj>
      <item>Aikido klub "Jadran", Pujanke 22, 21000 Split</item>
    </izvorni_sadrzaj>
    <derivirana_varijabla naziv="DomainObject.Predmet.ProtuStrankaListFormatedWithAdress_1">
      <item>Aikido klub "Jadran", Pujanke 22, 21000 Split</item>
    </derivirana_varijabla>
  </DomainObject.Predmet.ProtuStrankaListFormatedWithAdress>
  <DomainObject.Predmet.ProtuStrankaListFormatedWithAdressOIB>
    <izvorni_sadrzaj>
      <item>Aikido klub "Jadran", OIB 69614965211, Pujanke 22, 21000 Split</item>
    </izvorni_sadrzaj>
    <derivirana_varijabla naziv="DomainObject.Predmet.ProtuStrankaListFormatedWithAdressOIB_1">
      <item>Aikido klub "Jadran", OIB 69614965211, Pujanke 22, 21000 Split</item>
    </derivirana_varijabla>
  </DomainObject.Predmet.ProtuStrankaListFormatedWithAdressOIB>
  <DomainObject.Predmet.ProtuStrankaListNazivFormated>
    <izvorni_sadrzaj>
      <item>Aikido klub "Jadran"</item>
    </izvorni_sadrzaj>
    <derivirana_varijabla naziv="DomainObject.Predmet.ProtuStrankaListNazivFormated_1">
      <item>Aikido klub "Jadran"</item>
    </derivirana_varijabla>
  </DomainObject.Predmet.ProtuStrankaListNazivFormated>
  <DomainObject.Predmet.ProtuStrankaListNazivFormatedOIB>
    <izvorni_sadrzaj>
      <item>Aikido klub "Jadran", OIB 69614965211</item>
    </izvorni_sadrzaj>
    <derivirana_varijabla naziv="DomainObject.Predmet.ProtuStrankaListNazivFormatedOIB_1">
      <item>Aikido klub "Jadran", OIB 69614965211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Aikido klub "Jadran"</izvorni_sadrzaj>
    <derivirana_varijabla naziv="DomainObject.Predmet.ProtustrankaIDrugi_1">Aikido klub "Jadran"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Aikido klub "Jadran", OIB 69614965211, Pujanke 22, 21000 Split</izvorni_sadrzaj>
    <derivirana_varijabla naziv="DomainObject.Predmet.ProtustrankaIDrugiAdressOIB_1">Aikido klub "Jadran", OIB 69614965211, Pujanke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Aikido klub "Jadran"</item>
      <item>FINANCIJSKA AGENCIJA,RC SPLIT</item>
    </izvorni_sadrzaj>
    <derivirana_varijabla naziv="DomainObject.Predmet.SudioniciListNaziv_1">
      <item>Aikido klub "Jadran"</item>
      <item>FINANCIJSKA AGENCIJA,RC SPLIT</item>
    </derivirana_varijabla>
  </DomainObject.Predmet.SudioniciListNaziv>
  <DomainObject.Predmet.SudioniciListAdressOIB>
    <izvorni_sadrzaj>
      <item>Aikido klub "Jadran", OIB 69614965211, Pujanke 22,21000 Split</item>
      <item>FINANCIJSKA AGENCIJA,RC SPLIT, OIB 85821130368, Mažuranićevo šetalište 24b,21000 Split</item>
    </izvorni_sadrzaj>
    <derivirana_varijabla naziv="DomainObject.Predmet.SudioniciListAdressOIB_1">
      <item>Aikido klub "Jadran", OIB 69614965211, Pujanke 22,21000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69614965211</item>
      <item>, OIB 85821130368</item>
    </izvorni_sadrzaj>
    <derivirana_varijabla naziv="DomainObject.Predmet.SudioniciListNazivOIB_1">
      <item>, OIB 69614965211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EE324-9C90-490B-943A-0C5D319209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766</properties:Words>
  <properties:Characters>4092</properties:Characters>
  <properties:Lines>84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2017-05-29T13:12:00Z</cp:lastPrinted>
  <dcterms:modified xmlns:xsi="http://www.w3.org/2001/XMLSchema-instance" xsi:type="dcterms:W3CDTF">2017-05-30T08:34:00Z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