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ad85" w14:paraId="816ad85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486C2C">
        <w:t>936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486C2C">
        <w:t>14.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486C2C">
        <w:t>ALPHA MAXXIMUS j.</w:t>
      </w:r>
      <w:r w:rsidR="00742C32">
        <w:t>d.o.o.</w:t>
      </w:r>
      <w:r w:rsidR="00311993">
        <w:t xml:space="preserve"> </w:t>
      </w:r>
      <w:r w:rsidR="006634BC">
        <w:t xml:space="preserve">sa sjedištem u </w:t>
      </w:r>
      <w:r w:rsidR="00592BEA">
        <w:t>Zadru</w:t>
      </w:r>
      <w:r w:rsidR="00192DCF">
        <w:t xml:space="preserve"> (</w:t>
      </w:r>
      <w:r w:rsidR="00592BEA">
        <w:t>Grad Zadar</w:t>
      </w:r>
      <w:r w:rsidR="00192DCF">
        <w:t xml:space="preserve">), </w:t>
      </w:r>
      <w:r w:rsidR="00486C2C">
        <w:t>Polačišće 11</w:t>
      </w:r>
      <w:r w:rsidR="00912002">
        <w:t>,</w:t>
      </w:r>
      <w:r w:rsidR="00A01095">
        <w:t xml:space="preserve"> OIB: </w:t>
      </w:r>
      <w:r w:rsidR="00486C2C">
        <w:t>24086458626</w:t>
      </w:r>
      <w:r>
        <w:t xml:space="preserve">, </w:t>
      </w:r>
      <w:r w:rsidR="00742276">
        <w:t>02.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86C2C">
        <w:t>ALPHA MAXXIMUS j.d.o.o. sa sjedištem u Zadru (Grad Zadar), Polačišće 11, OIB: 24086458626</w:t>
      </w:r>
      <w:r w:rsidR="001322CF">
        <w:t xml:space="preserve"> </w:t>
      </w:r>
      <w:r>
        <w:t xml:space="preserve">s danom </w:t>
      </w:r>
      <w:r w:rsidR="00742276">
        <w:t>02. svibnja</w:t>
      </w:r>
      <w:r>
        <w:t xml:space="preserve"> 2016. u </w:t>
      </w:r>
      <w:r w:rsidR="00F945AB">
        <w:t>13</w:t>
      </w:r>
      <w:r>
        <w:t>,</w:t>
      </w:r>
      <w:r w:rsidR="00F945AB">
        <w:t>15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945AB" w:rsidR="00E41244" w:rsidRPr="00F945AB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F945AB">
        <w:t>II</w:t>
      </w:r>
      <w:r w:rsidR="00386298" w:rsidRPr="00F945AB">
        <w:t xml:space="preserve">. </w:t>
      </w:r>
      <w:r w:rsidR="00193657" w:rsidRPr="00F945AB">
        <w:t>Stečajnim upraviteljem</w:t>
      </w:r>
      <w:r w:rsidRPr="00F945AB">
        <w:t xml:space="preserve"> dužnika </w:t>
      </w:r>
      <w:r w:rsidR="00193657" w:rsidRPr="00F945AB">
        <w:t xml:space="preserve">imenuje se </w:t>
      </w:r>
      <w:r w:rsidR="00F945AB" w:rsidRPr="00F945AB">
        <w:t>GABELICA ANTE iz Splita,</w:t>
      </w:r>
      <w:r w:rsidR="00F945AB" w:rsidRPr="008E37E9">
        <w:t xml:space="preserve"> Ruđera Boškovića 7/125, OIB: 68765596631</w:t>
      </w:r>
      <w:r w:rsidR="00F945AB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486C2C">
        <w:t>ALPHA MAXXIMUS j.d.o.o. sa sjedištem u Zadru (Grad Zadar), Polačišće 11, OIB: 24086458626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486C2C">
        <w:t>14.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486C2C">
        <w:t>429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B31DA">
        <w:t>10. prosinca</w:t>
      </w:r>
      <w:r w:rsidR="00193657" w:rsidRPr="00D75141">
        <w:t xml:space="preserve"> 2015.</w:t>
      </w:r>
      <w:r w:rsidR="00193657" w:rsidRPr="002B5AAE">
        <w:t xml:space="preserve"> u Očevidniku redoslijeda osnova za plaćanje ima evidentirane neizvršene osnove za plaćanje u neprekinutom razdoblju od </w:t>
      </w:r>
      <w:r w:rsidR="00486C2C">
        <w:t>120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486C2C">
        <w:t>25.140,57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486C2C">
        <w:t>i</w:t>
      </w:r>
      <w:r w:rsidR="007E65A6">
        <w:t>ma</w:t>
      </w:r>
      <w:r w:rsidR="001E74F1" w:rsidRPr="00CF7AC9">
        <w:t xml:space="preserve"> otvoren</w:t>
      </w:r>
      <w:r w:rsidR="00486C2C">
        <w:t>e</w:t>
      </w:r>
      <w:r w:rsidR="001E74F1" w:rsidRPr="00CF7AC9">
        <w:t xml:space="preserve"> račun</w:t>
      </w:r>
      <w:r w:rsidR="00486C2C">
        <w:t>e kod Veneto banka d.d. i Sberbank d.d.</w:t>
      </w:r>
      <w:r w:rsidR="00192DCF">
        <w:t>,</w:t>
      </w:r>
      <w:r w:rsidR="00ED303C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742276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C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486C2C">
      <w:t>936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3C17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31DA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276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1573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945A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C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C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C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C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C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C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C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C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MAXXIMUS j.d.o.o. za ugostiteljstvo i usluge</izvorni_sadrzaj>
    <derivirana_varijabla naziv="DomainObject.Predmet.ProtustrankaFormated_1">  ALPHA MAXXIMUS j.d.o.o. za ugostiteljstvo i usluge</derivirana_varijabla>
  </DomainObject.Predmet.ProtustrankaFormated>
  <DomainObject.Predmet.ProtustrankaFormatedOIB>
    <izvorni_sadrzaj>  ALPHA MAXXIMUS j.d.o.o. za ugostiteljstvo i usluge, OIB 24086458626</izvorni_sadrzaj>
    <derivirana_varijabla naziv="DomainObject.Predmet.ProtustrankaFormatedOIB_1">  ALPHA MAXXIMUS j.d.o.o. za ugostiteljstvo i usluge, OIB 24086458626</derivirana_varijabla>
  </DomainObject.Predmet.ProtustrankaFormatedOIB>
  <DomainObject.Predmet.ProtustrankaFormatedWithAdress>
    <izvorni_sadrzaj> ALPHA MAXXIMUS j.d.o.o. za ugostiteljstvo i usluge, Polačišće 11, 23000 Zadar</izvorni_sadrzaj>
    <derivirana_varijabla naziv="DomainObject.Predmet.ProtustrankaFormatedWithAdress_1"> ALPHA MAXXIMUS j.d.o.o. za ugostiteljstvo i usluge, Polačišće 11, 23000 Zadar</derivirana_varijabla>
  </DomainObject.Predmet.ProtustrankaFormatedWithAdress>
  <DomainObject.Predmet.ProtustrankaFormatedWithAdressOIB>
    <izvorni_sadrzaj> ALPHA MAXXIMUS j.d.o.o. za ugostiteljstvo i usluge, OIB 24086458626, Polačišće 11, 23000 Zadar</izvorni_sadrzaj>
    <derivirana_varijabla naziv="DomainObject.Predmet.ProtustrankaFormatedWithAdressOIB_1"> ALPHA MAXXIMUS j.d.o.o. za ugostiteljstvo i usluge, OIB 24086458626, Polačišće 11, 23000 Zadar</derivirana_varijabla>
  </DomainObject.Predmet.ProtustrankaFormatedWithAdressOIB>
  <DomainObject.Predmet.ProtustrankaWithAdress>
    <izvorni_sadrzaj>ALPHA MAXXIMUS j.d.o.o. za ugostiteljstvo i usluge Polačišće 11, 23000 Zadar</izvorni_sadrzaj>
    <derivirana_varijabla naziv="DomainObject.Predmet.ProtustrankaWithAdress_1">ALPHA MAXXIMUS j.d.o.o. za ugostiteljstvo i usluge Polačišće 11, 23000 Zadar</derivirana_varijabla>
  </DomainObject.Predmet.ProtustrankaWithAdress>
  <DomainObject.Predmet.ProtustrankaWithAdressOIB>
    <izvorni_sadrzaj>ALPHA MAXXIMUS j.d.o.o. za ugostiteljstvo i usluge, OIB 24086458626, Polačišće 11, 23000 Zadar</izvorni_sadrzaj>
    <derivirana_varijabla naziv="DomainObject.Predmet.ProtustrankaWithAdressOIB_1">ALPHA MAXXIMUS j.d.o.o. za ugostiteljstvo i usluge, OIB 24086458626, Polačišće 11, 23000 Zadar</derivirana_varijabla>
  </DomainObject.Predmet.ProtustrankaWithAdressOIB>
  <DomainObject.Predmet.ProtustrankaNazivFormated>
    <izvorni_sadrzaj>ALPHA MAXXIMUS j.d.o.o. za ugostiteljstvo i usluge</izvorni_sadrzaj>
    <derivirana_varijabla naziv="DomainObject.Predmet.ProtustrankaNazivFormated_1">ALPHA MAXXIMUS j.d.o.o. za ugostiteljstvo i usluge</derivirana_varijabla>
  </DomainObject.Predmet.ProtustrankaNazivFormated>
  <DomainObject.Predmet.ProtustrankaNazivFormatedOIB>
    <izvorni_sadrzaj>ALPHA MAXXIMUS j.d.o.o. za ugostiteljstvo i usluge, OIB 24086458626</izvorni_sadrzaj>
    <derivirana_varijabla naziv="DomainObject.Predmet.ProtustrankaNazivFormatedOIB_1">ALPHA MAXXIMUS j.d.o.o. za ugostiteljstvo i usluge, OIB 24086458626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25140.57</izvorni_sadrzaj>
    <derivirana_varijabla naziv="DomainObject.Predmet.TrenutnaVrijednost_1">25140.57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ALPHA MAXXIMUS j.d.o.o. za ugostiteljstvo i usluge</item>
    </izvorni_sadrzaj>
    <derivirana_varijabla naziv="DomainObject.Predmet.ProtuStrankaListFormated_1">
      <item>ALPHA MAXXIMUS j.d.o.o. za ugostiteljstvo i usluge</item>
    </derivirana_varijabla>
  </DomainObject.Predmet.ProtuStrankaListFormated>
  <DomainObject.Predmet.ProtuStrankaListFormatedOIB>
    <izvorni_sadrzaj>
      <item>ALPHA MAXXIMUS j.d.o.o. za ugostiteljstvo i usluge, OIB 24086458626</item>
    </izvorni_sadrzaj>
    <derivirana_varijabla naziv="DomainObject.Predmet.ProtuStrankaListFormatedOIB_1">
      <item>ALPHA MAXXIMUS j.d.o.o. za ugostiteljstvo i usluge, OIB 24086458626</item>
    </derivirana_varijabla>
  </DomainObject.Predmet.ProtuStrankaListFormatedOIB>
  <DomainObject.Predmet.ProtuStrankaListFormatedWithAdress>
    <izvorni_sadrzaj>
      <item>ALPHA MAXXIMUS j.d.o.o. za ugostiteljstvo i usluge, Polačišće 11, 23000 Zadar</item>
    </izvorni_sadrzaj>
    <derivirana_varijabla naziv="DomainObject.Predmet.ProtuStrankaListFormatedWithAdress_1">
      <item>ALPHA MAXXIMUS j.d.o.o. za ugostiteljstvo i usluge, Polačišće 11, 23000 Zadar</item>
    </derivirana_varijabla>
  </DomainObject.Predmet.ProtuStrankaListFormatedWithAdress>
  <DomainObject.Predmet.ProtuStrankaListFormatedWithAdressOIB>
    <izvorni_sadrzaj>
      <item>ALPHA MAXXIMUS j.d.o.o. za ugostiteljstvo i usluge, OIB 24086458626, Polačišće 11, 23000 Zadar</item>
    </izvorni_sadrzaj>
    <derivirana_varijabla naziv="DomainObject.Predmet.ProtuStrankaListFormatedWithAdressOIB_1">
      <item>ALPHA MAXXIMUS j.d.o.o. za ugostiteljstvo i usluge, OIB 24086458626, Polačišće 11, 23000 Zadar</item>
    </derivirana_varijabla>
  </DomainObject.Predmet.ProtuStrankaListFormatedWithAdressOIB>
  <DomainObject.Predmet.ProtuStrankaListNazivFormated>
    <izvorni_sadrzaj>
      <item>ALPHA MAXXIMUS j.d.o.o. za ugostiteljstvo i usluge</item>
    </izvorni_sadrzaj>
    <derivirana_varijabla naziv="DomainObject.Predmet.ProtuStrankaListNazivFormated_1">
      <item>ALPHA MAXXIMUS j.d.o.o. za ugostiteljstvo i usluge</item>
    </derivirana_varijabla>
  </DomainObject.Predmet.ProtuStrankaListNazivFormated>
  <DomainObject.Predmet.ProtuStrankaListNazivFormatedOIB>
    <izvorni_sadrzaj>
      <item>ALPHA MAXXIMUS j.d.o.o. za ugostiteljstvo i usluge, OIB 24086458626</item>
    </izvorni_sadrzaj>
    <derivirana_varijabla naziv="DomainObject.Predmet.ProtuStrankaListNazivFormatedOIB_1">
      <item>ALPHA MAXXIMUS j.d.o.o. za ugostiteljstvo i usluge, OIB 24086458626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ALPHA MAXXIMUS j.d.o.o. za ugostiteljstvo i usluge</izvorni_sadrzaj>
    <derivirana_varijabla naziv="DomainObject.Predmet.ProtustrankaIDrugi_1">ALPHA MAXXIMUS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ALPHA MAXXIMUS j.d.o.o. za ugostiteljstvo i usluge, OIB 24086458626, Polačišće 11, 23000 Zadar</izvorni_sadrzaj>
    <derivirana_varijabla naziv="DomainObject.Predmet.ProtustrankaIDrugiAdressOIB_1">ALPHA MAXXIMUS j.d.o.o. za ugostiteljstvo i usluge, OIB 24086458626,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ALPHA MAXXIMUS j.d.o.o. za ugostiteljstvo i usluge</item>
    </izvorni_sadrzaj>
    <derivirana_varijabla naziv="DomainObject.Predmet.SudioniciListNaziv_1">
      <item>FINA</item>
      <item>ALPHA MAXXIMUS j.d.o.o. za ugostiteljstvo i usluge</item>
    </derivirana_varijabla>
  </DomainObject.Predmet.SudioniciListNaziv>
  <DomainObject.Predmet.SudioniciListAdressOIB>
    <izvorni_sadrzaj>
      <item>FINA, OIB 85821130368</item>
      <item>ALPHA MAXXIMUS j.d.o.o. za ugostiteljstvo i usluge, OIB 24086458626, Polačišće 11,23000 Zadar</item>
    </izvorni_sadrzaj>
    <derivirana_varijabla naziv="DomainObject.Predmet.SudioniciListAdressOIB_1">
      <item>FINA, OIB 85821130368</item>
      <item>ALPHA MAXXIMUS j.d.o.o. za ugostiteljstvo i usluge, OIB 24086458626,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24086458626</item>
    </izvorni_sadrzaj>
    <derivirana_varijabla naziv="DomainObject.Predmet.SudioniciListNazivOIB_1">
      <item>, OIB 85821130368</item>
      <item>, OIB 24086458626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4728</properties:Characters>
  <properties:Lines>120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2016-03-21T08:47:00Z</dcterms:created>
  <dc:creator>Administrator</dc:creator>
  <cp:lastModifiedBy>Martina Kalmeta</cp:lastModifiedBy>
  <cp:lastPrinted>2016-05-02T11:12:00Z</cp:lastPrinted>
  <dcterms:modified xmlns:xsi="http://www.w3.org/2001/XMLSchema-instance" xsi:type="dcterms:W3CDTF">2016-05-02T11:15:00Z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