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ae424" w14:paraId="caae424" w:rsidRDefault="006764AA" w:rsidP="006764AA" w:rsidR="006764AA" w:rsidRPr="005153ED">
      <w:pPr>
        <w:jc w:val="right"/>
        <w15:collapsed w:val="false"/>
        <w:rPr>
          <w:b/>
        </w:rPr>
      </w:pPr>
      <w:bookmarkStart w:name="_GoBack" w:id="0"/>
      <w:bookmarkEnd w:id="0"/>
      <w:r w:rsidRPr="005153ED">
        <w:rPr>
          <w:b/>
        </w:rPr>
        <w:t xml:space="preserve">   Posl. br. 18 St-</w:t>
      </w:r>
      <w:r w:rsidR="003214FA">
        <w:rPr>
          <w:b/>
        </w:rPr>
        <w:t>1</w:t>
      </w:r>
      <w:r w:rsidR="00FB0F64">
        <w:rPr>
          <w:b/>
        </w:rPr>
        <w:t>307</w:t>
      </w:r>
      <w:r w:rsidR="000D330B" w:rsidRPr="005153ED">
        <w:rPr>
          <w:b/>
        </w:rPr>
        <w:t>/201</w:t>
      </w:r>
      <w:r w:rsidR="005153ED" w:rsidRPr="005153ED">
        <w:rPr>
          <w:b/>
        </w:rPr>
        <w:t>6</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D57A11" w:rsidP="00D57A11" w:rsidR="00D57A11" w:rsidRPr="005153ED">
      <w:pPr>
        <w:rPr>
          <w:b/>
        </w:rPr>
      </w:pPr>
      <w:r w:rsidRPr="005153ED">
        <w:rPr>
          <w:b/>
        </w:rPr>
        <w:t>STALNA SLUŽBA U DUBROVNIKU</w:t>
      </w:r>
    </w:p>
    <w:p w:rsidRDefault="00442F88" w:rsidP="00D57A11" w:rsidR="00D57A11" w:rsidRPr="005153ED">
      <w:pPr>
        <w:rPr>
          <w:b/>
        </w:rPr>
      </w:pPr>
      <w:r w:rsidRPr="005153ED">
        <w:rPr>
          <w:b/>
        </w:rPr>
        <w:t xml:space="preserve">Dubrovnik, </w:t>
      </w:r>
      <w:r w:rsidR="00D57A11" w:rsidRPr="005153ED">
        <w:rPr>
          <w:b/>
        </w:rPr>
        <w:t>Dr. Ante Starčevića 23</w:t>
      </w:r>
    </w:p>
    <w:p w:rsidRDefault="00DB1319" w:rsidP="00D57A11" w:rsidR="00DB1319" w:rsidRPr="005153ED"/>
    <w:p w:rsidRDefault="006C7F48" w:rsidP="006C7F48" w:rsidR="006C7F48"/>
    <w:p w:rsidRDefault="006C7F48" w:rsidP="006C7F48" w:rsidR="00CC2466"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AA7FCA" w:rsidP="00777260" w:rsidR="00DB1319" w:rsidRPr="005153ED">
      <w:pPr>
        <w:ind w:firstLine="708"/>
        <w:jc w:val="both"/>
      </w:pPr>
      <w:r w:rsidRPr="005153ED">
        <w:t xml:space="preserve">Trgovački sud u Splitu, Stalna služba u Dubrovniku, u ime Republike Hrvatske, po sucu tog suda Katarini Franković, kao sucu pojedincu, u stečajnom </w:t>
      </w:r>
      <w:r w:rsidR="00FB0F64">
        <w:t xml:space="preserve">postupku nad stečajnim dužnikom </w:t>
      </w:r>
      <w:r w:rsidR="00FB0F64" w:rsidRPr="00FB0F64">
        <w:t>DINGAČ „u stečaju“, poljoprivredna zadruga i vinarija, Potomje, OIB: 68338435153</w:t>
      </w:r>
      <w:r w:rsidRPr="005153ED">
        <w:t xml:space="preserve">, nakon održanog </w:t>
      </w:r>
      <w:r w:rsidR="005153ED">
        <w:t>ispitnog ročišta</w:t>
      </w:r>
      <w:r w:rsidRPr="005153ED">
        <w:t xml:space="preserve"> dana </w:t>
      </w:r>
      <w:r w:rsidR="00FB0F64">
        <w:t>13</w:t>
      </w:r>
      <w:r w:rsidRPr="005153ED">
        <w:t xml:space="preserve">. </w:t>
      </w:r>
      <w:r w:rsidR="003214FA">
        <w:t>veljače</w:t>
      </w:r>
      <w:r w:rsidR="005153ED" w:rsidRPr="005153ED">
        <w:t xml:space="preserve"> 2016</w:t>
      </w:r>
      <w:r w:rsidRPr="005153ED">
        <w:t>. godine u prisutnosti stečajnog upravitelja</w:t>
      </w:r>
      <w:r w:rsidR="0065031A" w:rsidRPr="005153ED">
        <w:t xml:space="preserve"> </w:t>
      </w:r>
      <w:r w:rsidR="00FB0F64">
        <w:t>Ante Mrkonjić, te vjerovnika: Republika Hrvatska, zastupana po zastupniku po zakonu Tihan Hilje zamjeniku u  Županijskom državnom odvjetništvu u Dubrovniku, Zajednički odvjetnički ured Viktorija Knežević i Marina Maslek, iz Dubrovnika, zastupani po pun. Marini Maslek, odvjetnica iz Dubrovnika, Anto Marinović, Pijavičino, zastupan po Marini Maslek, odvjetnica iz Dubrovnika, Anto Grljušić, Orebić, zastupan po Marini Maslek, odvjetnica iz Dubrovnika, Kate Vlahović, Pijavičino, zastupan po Marini Maslek, odvjetnica iz Dubrovnika, Ivo Cibilić, Potomje, zastupan po Marini Maslek, odvjetnica iz Dubrovnika, Frančeska Cibilić, Potomje, zastupan po Marini Maslek, odvjetnica iz Dubrovnika</w:t>
      </w:r>
      <w:r w:rsidR="00DC32BA">
        <w:t xml:space="preserve">, </w:t>
      </w:r>
      <w:r w:rsidR="00FB0F64">
        <w:t>Ivo Radić, Potomje, zastupan po Marini Maslek, odvjetnica iz Dubrovnika</w:t>
      </w:r>
      <w:r w:rsidR="00DC32BA">
        <w:t xml:space="preserve">, </w:t>
      </w:r>
      <w:r w:rsidR="00FB0F64">
        <w:t>Teo i Toni Braškin, Trstenik, zastupani po Marini Maslek, odvjetnica iz Dubrovnika</w:t>
      </w:r>
      <w:r w:rsidR="00DC32BA">
        <w:t xml:space="preserve">, </w:t>
      </w:r>
      <w:r w:rsidR="00FB0F64">
        <w:t>Dubrovački transportni sustav d.o.o., Dubrovnik,  zastupan po zamj. pun. Marini Maslek, odvjetnica iz Dubrovnika, prema zamj. pun. koju predaje u spis</w:t>
      </w:r>
      <w:r w:rsidR="00DC32BA">
        <w:t xml:space="preserve">, </w:t>
      </w:r>
      <w:r w:rsidR="00FB0F64">
        <w:t xml:space="preserve">Badel 1862 d.d., Zagreb, zastupan po </w:t>
      </w:r>
      <w:r w:rsidR="00DC32BA">
        <w:t xml:space="preserve">punomoćnicima po zaposlenju </w:t>
      </w:r>
      <w:r w:rsidR="00FB0F64">
        <w:t>Tomislav Vujić i Dubravko Ćuk</w:t>
      </w:r>
      <w:r w:rsidR="00DC32BA">
        <w:t xml:space="preserve">, </w:t>
      </w:r>
      <w:r w:rsidR="00FB0F64">
        <w:t>Sandra Trojanović Sršen, osobno</w:t>
      </w:r>
      <w:r w:rsidR="00DC32BA">
        <w:t xml:space="preserve">, </w:t>
      </w:r>
      <w:r w:rsidR="00FB0F64">
        <w:t xml:space="preserve">Mato Bonvardo, pok. </w:t>
      </w:r>
      <w:r w:rsidR="00DC32BA">
        <w:t>p</w:t>
      </w:r>
      <w:r w:rsidR="00FB0F64">
        <w:t>o nasljedniku Stipe Bonvardo, a zastupan po pun. Sandra Trojanović Sršen u ZOU Sandra Trojanović Sršen i Ljubomir Vranješ u Orebiću</w:t>
      </w:r>
      <w:r w:rsidR="00DC32BA">
        <w:t xml:space="preserve">, </w:t>
      </w:r>
      <w:r w:rsidR="00FB0F64">
        <w:t>Katica Šundrica, a zastupan po pun. Sandra Trojanović Sršen u ZOU Sandra Trojanović Sršen i Ljubomir Vranješ u Orebiću</w:t>
      </w:r>
      <w:r w:rsidR="00DC32BA">
        <w:t xml:space="preserve">, </w:t>
      </w:r>
      <w:r w:rsidR="00FB0F64">
        <w:t>Jeronim Šepić, a zastupan po pun. Sandra Trojanović Sršen u ZOU Sandra Trojanović Sršen i Ljubomir Vranješ u Orebiću</w:t>
      </w:r>
      <w:r w:rsidR="00DC32BA">
        <w:t xml:space="preserve">, </w:t>
      </w:r>
      <w:r w:rsidR="00FB0F64">
        <w:t>Elvira Curić, a zastupan po pun. Sandra Trojanović Sršen u ZOU Sandra Trojanović Sršen i Ljubomir Vranješ u Orebiću</w:t>
      </w:r>
      <w:r w:rsidR="00DC32BA">
        <w:t xml:space="preserve">, </w:t>
      </w:r>
      <w:r w:rsidR="00FB0F64">
        <w:t>Ognjen Rusković, a zastupan po pun. Sandra Trojanović Sršen u ZOU Sandra Trojanović Sršen i Ljubomir Vranješ u Orebiću</w:t>
      </w:r>
      <w:r w:rsidR="00DC32BA">
        <w:t xml:space="preserve">, </w:t>
      </w:r>
      <w:r w:rsidR="00FB0F64">
        <w:t>Marko Delaš, pok., po nasljedniku Nevenki Delaš, a zastupan po pun. Sandra Trojanović Sršen u ZOU Sandra Trojanović Sršen i Ljubomir Vranješ u Orebiću</w:t>
      </w:r>
      <w:r w:rsidR="00DC32BA">
        <w:t xml:space="preserve">, </w:t>
      </w:r>
      <w:r w:rsidR="00FB0F64">
        <w:t>Nevenka Delaš, a zastupan po pun. Sandra Trojanović Sršen u ZOU Sandra Trojanović Sršen i Ljubomir Vranješ u Orebiću</w:t>
      </w:r>
      <w:r w:rsidR="00DC32BA">
        <w:t xml:space="preserve">, </w:t>
      </w:r>
      <w:r w:rsidR="00FB0F64">
        <w:t>Darko Romazinović, a zastupan po pun. Sandra Trojanović Sršen u ZOU Sandra Trojanović Sršen i Ljubomir Vranješ u Orebiću</w:t>
      </w:r>
      <w:r w:rsidR="00DC32BA">
        <w:t xml:space="preserve">, </w:t>
      </w:r>
      <w:r w:rsidR="00FB0F64">
        <w:t>Marija Tomić, a zastupan po pun. Sandra Trojanović Sršen u ZOU Sandra Trojanović Sršen i Ljubomir Vranješ u Orebiću</w:t>
      </w:r>
      <w:r w:rsidR="00DC32BA">
        <w:t xml:space="preserve">, </w:t>
      </w:r>
      <w:r w:rsidR="00FB0F64">
        <w:t>Ivo Trobok, a zastupan po pun. Sandra Trojanović Sršen u ZOU Sandra Trojanović Sršen i Ljubomir Vranješ u Orebiću</w:t>
      </w:r>
      <w:r w:rsidR="00DC32BA">
        <w:t xml:space="preserve">, </w:t>
      </w:r>
      <w:r w:rsidR="00FB0F64">
        <w:t>Borislav Šaić, a zastupan po pun. Sandra Trojanović Sršen u ZOU Sandra Trojanović Sršen i Ljubomir Vranješ u Orebiću</w:t>
      </w:r>
      <w:r w:rsidR="00DC32BA">
        <w:t xml:space="preserve">, </w:t>
      </w:r>
      <w:r w:rsidR="00FB0F64">
        <w:t xml:space="preserve">Ivo Šundrica, a zastupan po pun. Sandra Trojanović Sršen u </w:t>
      </w:r>
      <w:r w:rsidR="00FB0F64">
        <w:lastRenderedPageBreak/>
        <w:t>ZOU Sandra Trojanović Sršen i Ljubomir Vranješ u Orebiću</w:t>
      </w:r>
      <w:r w:rsidR="00DC32BA">
        <w:t xml:space="preserve">, </w:t>
      </w:r>
      <w:r w:rsidR="00FB0F64">
        <w:t>Brkić Mila, a zastupan po pun. Sandra Trojanović Sršen u ZOU Sandra Trojanović Sršen i Ljubomir Vranješ u Orebiću</w:t>
      </w:r>
      <w:r w:rsidR="00DC32BA">
        <w:t xml:space="preserve">, </w:t>
      </w:r>
      <w:r w:rsidR="00FB0F64">
        <w:t>Joško Milin, a zastupan po pun. Sandra Trojanović Sršen u ZOU Sandra Trojanović Sršen i Ljubomir Vranješ u Orebiću</w:t>
      </w:r>
      <w:r w:rsidR="00DC32BA">
        <w:t xml:space="preserve">, </w:t>
      </w:r>
      <w:r w:rsidR="00FB0F64">
        <w:t>Niko Trobok, a zastupan po pun. Sandra Trojanović Sršen u ZOU Sandra Trojanović Sršen i Ljubomir Vranješ u Orebiću</w:t>
      </w:r>
      <w:r w:rsidR="00DC32BA">
        <w:t xml:space="preserve">, </w:t>
      </w:r>
      <w:r w:rsidR="00FB0F64">
        <w:t>Branko Trobok, a zastupan po pun. Sandra Trojanović Sršen u ZOU Sandra Trojanović Sršen i Ljubomir Vranješ u Orebiću</w:t>
      </w:r>
      <w:r w:rsidR="00DC32BA">
        <w:t xml:space="preserve">, </w:t>
      </w:r>
      <w:r w:rsidR="00FB0F64">
        <w:t>Magaš Nikola, a zastupan po pun. Sandra Trojanović Sršen u ZOU Sandra Trojanović Sršen i Ljubomir Vranješ u Orebiću</w:t>
      </w:r>
      <w:r w:rsidR="00DC32BA">
        <w:t xml:space="preserve">, </w:t>
      </w:r>
      <w:r w:rsidR="00FB0F64">
        <w:t>Niko Đuračić, pok., zastupan po nasljedniku Anto Đuračić, a zastupan po pun. Sandra Trojanović Sršen u ZOU Sandra Trojanović Sršen i Ljubomir Vranješ u Orebiću</w:t>
      </w:r>
      <w:r w:rsidR="00DC32BA">
        <w:t xml:space="preserve">, </w:t>
      </w:r>
      <w:r w:rsidR="00FB0F64">
        <w:t>Anto Đuračić, a zastupan po pun. Sandra Trojanović Sršen u ZOU Sandra Trojanović Sršen i Ljubomir Vranješ u Orebiću</w:t>
      </w:r>
      <w:r w:rsidR="00DC32BA">
        <w:t xml:space="preserve">, </w:t>
      </w:r>
      <w:r w:rsidR="00FB0F64">
        <w:t>Mirko Strinić, a zastupan po pun. Sandra Trojanović Sršen u ZOU Sandra Trojanović Sršen i Ljubomir Vranješ u Orebiću</w:t>
      </w:r>
      <w:r w:rsidR="00DC32BA">
        <w:t xml:space="preserve">, </w:t>
      </w:r>
      <w:r w:rsidR="00FB0F64">
        <w:t>Snježana Gavrilica, a zastupan po pun. Sandra Trojanović Sršen u ZOU Sandra Trojanović Sršen i Ljubomir Vranješ u Orebiću</w:t>
      </w:r>
      <w:r w:rsidR="00DC32BA">
        <w:t xml:space="preserve">, </w:t>
      </w:r>
      <w:r w:rsidR="00FB0F64">
        <w:t>Ivan Strinić, a zastupan po pun. Sandra Trojanović Sršen u ZOU Sandra Trojanović Sršen i Ljubomir Vranješ u Orebiću</w:t>
      </w:r>
      <w:r w:rsidR="00DC32BA">
        <w:t xml:space="preserve">, </w:t>
      </w:r>
      <w:r w:rsidR="00FB0F64">
        <w:t>Lindi Kobojević, a zastupan po pun. Sandra Trojanović Sršen u ZOU Sandra Trojanović Sršen i Ljubomir Vranješ u Orebiću</w:t>
      </w:r>
      <w:r w:rsidR="00DC32BA">
        <w:t xml:space="preserve">m, </w:t>
      </w:r>
      <w:r w:rsidR="00FB0F64">
        <w:t>Pavo Poljanić, a zastupan po pun. Sandra Trojanović Sršen u ZOU Sandra Trojanović Sršen i Ljubomir Vranješ u Orebiću</w:t>
      </w:r>
      <w:r w:rsidR="00DC32BA">
        <w:t xml:space="preserve">, </w:t>
      </w:r>
      <w:r w:rsidR="00FB0F64">
        <w:t>Pavo Radović, a zastupan po pun. Sandra Trojanović Sršen u ZOU Sandra Trojanović Sršen i Ljubomir Vranješ u Orebiću</w:t>
      </w:r>
      <w:r w:rsidR="00416CE2">
        <w:t xml:space="preserve">, </w:t>
      </w:r>
      <w:r w:rsidR="00FB0F64">
        <w:t>Mate Brkić, a zastupan po pun. Sandra Trojanović Sršen u ZOU Sandra Trojanović Sršen i Ljubomir Vranješ u Orebiću</w:t>
      </w:r>
      <w:r w:rsidR="00416CE2">
        <w:t xml:space="preserve">, </w:t>
      </w:r>
      <w:r w:rsidR="00FB0F64">
        <w:t>Anto Maštrapa, a zastupan po pun. Sandra Trojanović Sršen u ZOU Sandra Trojanović Sršen i Ljubomir Vranješ u Orebiću</w:t>
      </w:r>
      <w:r w:rsidR="00416CE2">
        <w:t xml:space="preserve">, </w:t>
      </w:r>
      <w:r w:rsidR="00FB0F64">
        <w:t>Živko Jurić, a zastupan po pun. Sandra Trojanović Sršen u ZOU Sandra Trojanović Sršen i Ljubomir Vranješ u Orebiću</w:t>
      </w:r>
      <w:r w:rsidR="00416CE2">
        <w:t xml:space="preserve">, </w:t>
      </w:r>
      <w:r w:rsidR="00FB0F64">
        <w:t>Mato Poljanić, a zastupan po pun. Sandra Trojanović Sršen u ZOU Sandra Trojanović Sršen i Ljubomir Vranješ u Orebiću</w:t>
      </w:r>
      <w:r w:rsidR="00416CE2">
        <w:t xml:space="preserve">, </w:t>
      </w:r>
      <w:r w:rsidR="00FB0F64">
        <w:t>Antun Milin, a zastupan po pun. Sandra Trojanović Sršen u ZOU Sandra Trojanović Sršen i Ljubomir Vranješ u Orebiću</w:t>
      </w:r>
      <w:r w:rsidR="00416CE2">
        <w:t xml:space="preserve">, </w:t>
      </w:r>
      <w:r w:rsidR="00FB0F64">
        <w:t>Petar Poljanić, a zastupan po pun. Sandra Trojanović Sršen u ZOU Sandra Trojanović Sršen i Ljubomir Vranješ u Orebiću</w:t>
      </w:r>
      <w:r w:rsidR="00416CE2">
        <w:t xml:space="preserve">, </w:t>
      </w:r>
      <w:r w:rsidR="00FB0F64">
        <w:t>Nedjeljko Milin, a zastupan po pun. Sandra Trojanović Sršen u ZOU Sandra Trojanović Sršen i Ljubomir Vranješ u Orebiću</w:t>
      </w:r>
      <w:r w:rsidR="00416CE2">
        <w:t xml:space="preserve">, </w:t>
      </w:r>
      <w:r w:rsidR="00FB0F64">
        <w:t>Ljiljana Brkić, a zastupan po pun. Sandra Trojanović Sršen u ZOU Sandra Trojanović Sršen i Ljubomir Vranješ u Orebiću</w:t>
      </w:r>
      <w:r w:rsidR="00416CE2">
        <w:t xml:space="preserve">, </w:t>
      </w:r>
      <w:r w:rsidR="00FB0F64">
        <w:t>Niko Kresalja, a zastupan po pun. Sandra Trojanović Sršen u ZOU Sandra Trojanović Sršen i Ljubomir Vranješ u Orebiću</w:t>
      </w:r>
      <w:r w:rsidR="00416CE2">
        <w:t xml:space="preserve">, </w:t>
      </w:r>
      <w:r w:rsidR="00FB0F64">
        <w:t>Mato Žitković, a zastupan po pun. Sandra Trojanović Sršen u ZOU Sandra Trojanović Sršen i Ljubomir Vranješ u Orebiću</w:t>
      </w:r>
      <w:r w:rsidR="00416CE2">
        <w:t xml:space="preserve">, </w:t>
      </w:r>
      <w:r w:rsidR="00FB0F64">
        <w:t>Pok. Anka Broketa, zastupana po nasljedniku Goran Broketa i Pero Broketa, a zastupani po pun. Sandra Trojanović Sršen u ZOU Sandra Trojanović Sršen i Ljubomir Vranješ u Orebiću</w:t>
      </w:r>
      <w:r w:rsidR="00416CE2">
        <w:t xml:space="preserve">, </w:t>
      </w:r>
      <w:r w:rsidR="00FB0F64">
        <w:t>Pok. Anto S. Orhanović, a zastupan po nasljedniku Branka Orhanović, a zastupan po pun. Sandra Trojanović Sršen u ZOU Sandra Trojanović Sršen i Ljubomir Vranješ u Orebiću</w:t>
      </w:r>
      <w:r w:rsidR="00416CE2">
        <w:t xml:space="preserve">, </w:t>
      </w:r>
      <w:r w:rsidR="00FB0F64">
        <w:t>Nikša Pekić, a zastupan po pun. Sandra Trojanović Sršen u ZOU Sandra Trojanović Sršen i Ljubomir Vranješ u Orebiću</w:t>
      </w:r>
      <w:r w:rsidR="00416CE2">
        <w:t xml:space="preserve">, </w:t>
      </w:r>
      <w:r w:rsidR="00FB0F64">
        <w:t>Daroslav Cibilić, a zastupan po pun. Sandra Trojanović Sršen u ZOU Sandra Trojanović Sršen i Ljubomir Vranješ u Orebiću</w:t>
      </w:r>
      <w:r w:rsidR="00416CE2">
        <w:t xml:space="preserve">, </w:t>
      </w:r>
      <w:r w:rsidR="00FB0F64">
        <w:t>Maja Trobok, a zastupan po pun. Sandra Trojanović Sršen u ZOU Sandra Trojanović Sršen i Ljubomir Vranješ u Orebiću</w:t>
      </w:r>
      <w:r w:rsidR="00416CE2">
        <w:t xml:space="preserve">, </w:t>
      </w:r>
      <w:r w:rsidR="00FB0F64">
        <w:t>Vlatko Ravlić, a zastupan po pun. Sandra Trojanović Sršen u ZOU Sandra Trojanović Sršen i Ljubomir Vranješ u Orebiću</w:t>
      </w:r>
      <w:r w:rsidR="00416CE2">
        <w:t xml:space="preserve">, </w:t>
      </w:r>
      <w:r w:rsidR="00FB0F64">
        <w:t>Milena Medović, a zastupan po pun. Sandra Trojanović Sršen u ZOU Sandra Trojanović Sršen i Ljubomir Vranješ u Orebiću</w:t>
      </w:r>
      <w:r w:rsidR="00416CE2">
        <w:t xml:space="preserve">, </w:t>
      </w:r>
      <w:r w:rsidR="00FB0F64">
        <w:t>Mato Vukas, a zastupan po pun. Sandra Trojanović Sršen u ZOU Sandra Trojanović Sršen i Ljubomir Vranješ u Orebiću</w:t>
      </w:r>
      <w:r w:rsidR="00416CE2">
        <w:t xml:space="preserve">, </w:t>
      </w:r>
      <w:r w:rsidR="00FB0F64">
        <w:t>Branimir Mastilica, a zastupan po pun. Sandra Trojanović Sršen u ZOU Sandra Trojanović Sršen i Ljubomir Vranješ u Orebiću</w:t>
      </w:r>
      <w:r w:rsidR="00416CE2">
        <w:t xml:space="preserve">, </w:t>
      </w:r>
      <w:r w:rsidR="00FB0F64">
        <w:t>Ante Mastilica, a zastupan po pun. Sandra Trojanović Sršen u ZOU Sandra Trojanović Sršen i Ljubomir Vranješ u Orebiću</w:t>
      </w:r>
      <w:r w:rsidR="00416CE2">
        <w:t xml:space="preserve">, </w:t>
      </w:r>
      <w:r w:rsidR="00FB0F64">
        <w:t>Niki Krivić, a zastupan po pun. Sandra Trojanović Sršen u ZOU Sandra Trojanović Sršen i Ljubomir Vranješ u Orebiću</w:t>
      </w:r>
      <w:r w:rsidR="00416CE2">
        <w:t xml:space="preserve">, </w:t>
      </w:r>
      <w:r w:rsidR="00FB0F64">
        <w:t>Milka Šeput, a zastupan po pun. Sandra Trojanović Sršen u ZOU Sandra Trojanović Sršen i Ljubomir Vranješ u Orebiću</w:t>
      </w:r>
      <w:r w:rsidR="00416CE2">
        <w:t xml:space="preserve">, </w:t>
      </w:r>
      <w:r w:rsidR="00FB0F64">
        <w:t>Ivo Tešvić, a zastupan po pun. Sandra Trojanović Sršen u ZOU Sandra Trojanović Sršen i Ljubomir Vranješ u Orebiću</w:t>
      </w:r>
      <w:r w:rsidR="00416CE2">
        <w:t xml:space="preserve">, </w:t>
      </w:r>
      <w:r w:rsidR="00FB0F64">
        <w:t>Antun Anto Vekarić, a zastupan po pun. Sandra Trojanović Sršen u ZOU Sandra Trojanović Sršen i Ljubomir Vranješ u Orebiću</w:t>
      </w:r>
      <w:r w:rsidR="00416CE2">
        <w:t xml:space="preserve">, </w:t>
      </w:r>
      <w:r w:rsidR="00FB0F64">
        <w:t xml:space="preserve">Anto Antunović, a zastupan po pun. Sandra Trojanović Sršen u ZOU </w:t>
      </w:r>
      <w:r w:rsidR="00FB0F64">
        <w:lastRenderedPageBreak/>
        <w:t>Sandra Trojanović Sršen i Ljubomir Vranješ u Orebiću</w:t>
      </w:r>
      <w:r w:rsidR="00416CE2">
        <w:t xml:space="preserve">, </w:t>
      </w:r>
      <w:r w:rsidR="00FB0F64">
        <w:t>Ivo Kirigija, a zastupan po pun. Sandra Trojanović Sršen u ZOU Sandra Trojanović Sršen i Ljubomir Vranješ u Orebiću</w:t>
      </w:r>
      <w:r w:rsidR="00416CE2">
        <w:t xml:space="preserve">, </w:t>
      </w:r>
      <w:r w:rsidR="00FB0F64">
        <w:t>Nikola Jurić, a zastupan po pun. Sandra Trojanović Sršen u ZOU Sandra Trojanović Sršen i Ljubomir Vranješ u Orebiću</w:t>
      </w:r>
      <w:r w:rsidR="00416CE2">
        <w:t xml:space="preserve">, </w:t>
      </w:r>
      <w:r w:rsidR="00FB0F64">
        <w:t>Ante Milović, a zastupan po pun. Sandra Trojanović Sršen u ZOU Sandra Trojanović Sršen i Ljubomir Vranješ u Orebiću</w:t>
      </w:r>
      <w:r w:rsidR="00416CE2">
        <w:t xml:space="preserve">, </w:t>
      </w:r>
      <w:r w:rsidR="00FB0F64">
        <w:t>Iva Maćela, a zastupan po pun. Sandra Trojanović Sršen u ZOU Sandra Trojanović Sršen i Ljubomir Vranješ u Orebiću</w:t>
      </w:r>
      <w:r w:rsidR="00416CE2">
        <w:t xml:space="preserve">, </w:t>
      </w:r>
      <w:r w:rsidR="00FB0F64">
        <w:t>Ivan Krivić, a zastupan po pun. Sandra Trojanović Sršen u ZOU Sandra Trojanović Sršen i Ljubomir Vranješ u Orebiću</w:t>
      </w:r>
      <w:r w:rsidR="00416CE2">
        <w:t xml:space="preserve">, </w:t>
      </w:r>
      <w:r w:rsidR="00FB0F64">
        <w:t>Zdravko Poljanić, a zastupan po pun. Sandra Trojanović Sršen u ZOU Sandra Trojanović Sršen i Ljubomir Vranješ u Orebiću</w:t>
      </w:r>
      <w:r w:rsidR="00416CE2">
        <w:t xml:space="preserve">, </w:t>
      </w:r>
      <w:r w:rsidR="00FB0F64">
        <w:t>Pok. Ante Živkušić, po nasljedniku Matko Živkušić, a zastupan po pun. Sandra Trojanović Sršen u ZOU Sandra Trojanović Sršen i Ljubomir Vranješ u Orebiću</w:t>
      </w:r>
      <w:r w:rsidR="00416CE2">
        <w:t xml:space="preserve">, </w:t>
      </w:r>
      <w:r w:rsidR="00FB0F64">
        <w:t>Pok. Mate Violić Ozepović, po nasljedniku Ivu Violić Ozepović, a zastupan po pun. Sandra Trojanović Sršen u ZOU Sandra Trojanović Sršen i Ljubomir Vranješ u Orebiću</w:t>
      </w:r>
      <w:r w:rsidR="00416CE2">
        <w:t xml:space="preserve">, </w:t>
      </w:r>
      <w:r w:rsidR="00FB0F64">
        <w:t>Matko Živkušić, a zastupan po pun. Sandra Trojanović Sršen u ZOU Sandra Trojanović Sršen i Ljubomir Vranješ u Orebiću</w:t>
      </w:r>
      <w:r w:rsidR="00416CE2">
        <w:t xml:space="preserve">, </w:t>
      </w:r>
      <w:r w:rsidR="00FB0F64">
        <w:t>Pok. Marija Soko a zastupan po Vlahu Soko, a zastupan po pun. Sandra Trojanović Sršen u ZOU Sandra Trojanović Sršen i Ljubomir Vranješ u Orebiću</w:t>
      </w:r>
      <w:r w:rsidR="00416CE2">
        <w:t xml:space="preserve">, </w:t>
      </w:r>
      <w:r w:rsidR="00FB0F64">
        <w:t>Igor Šundrica, a zastupan po pun. Sandra Trojanović Sršen u ZOU Sandra Trojanović Sršen i Ljubomir Vranješ u Orebiću</w:t>
      </w:r>
      <w:r w:rsidR="00416CE2">
        <w:t xml:space="preserve">, </w:t>
      </w:r>
      <w:r w:rsidR="00FB0F64">
        <w:t>Niko Soko, a zastupan po pun. Sandra Trojanović Sršen u ZOU Sandra Trojanović Sršen i Ljubomir Vranješ u Orebiću</w:t>
      </w:r>
      <w:r w:rsidR="00416CE2">
        <w:t xml:space="preserve">, </w:t>
      </w:r>
      <w:r w:rsidR="00FB0F64">
        <w:t>Josip Braenović, a zastupan po pun. Sandra Trojanović Sršen u ZOU Sandra Trojanović Sršen i Ljubomir Vranješ u Orebiću</w:t>
      </w:r>
      <w:r w:rsidR="00416CE2">
        <w:t xml:space="preserve">, </w:t>
      </w:r>
      <w:r w:rsidR="00FB0F64">
        <w:t>Ratko Baletić, a zastupan po pun. Sandra Trojanović Sršen u ZOU Sandra Trojanović Sršen i Ljubomir Vranješ u Orebiću</w:t>
      </w:r>
      <w:r w:rsidR="00416CE2">
        <w:t xml:space="preserve">, </w:t>
      </w:r>
      <w:r w:rsidR="00FB0F64">
        <w:t>Nedo Roso, a zastupan po pun. Sandra Trojanović Sršen u ZOU Sandra Trojanović Sršen i Ljubomir Vranješ u Orebiću</w:t>
      </w:r>
      <w:r w:rsidR="00416CE2">
        <w:t xml:space="preserve">, </w:t>
      </w:r>
      <w:r w:rsidR="00FB0F64">
        <w:t>Martin Bogoje, a zastupan po pun. Sandra Trojanović Sršen u ZOU Sandra Trojanović Sršen i Ljubomir Vranješ u Orebiću</w:t>
      </w:r>
      <w:r w:rsidR="00416CE2">
        <w:t xml:space="preserve">, </w:t>
      </w:r>
      <w:r w:rsidR="00FB0F64">
        <w:t>Antun Trojanović, a zastupan po pun. Sandra Trojanović Sršen u ZOU Sandra Trojanović Sršen i Ljubomir Vranješ u Orebiću</w:t>
      </w:r>
      <w:r w:rsidR="00416CE2">
        <w:t xml:space="preserve">, </w:t>
      </w:r>
      <w:r w:rsidR="00FB0F64">
        <w:t>Boris Krisičević, a zastupan po pun. Sandra Trojanović Sršen u ZOU Sandra Trojanović Sršen i Ljubomir Vranješ u Orebiću</w:t>
      </w:r>
      <w:r w:rsidR="00416CE2">
        <w:t xml:space="preserve">, </w:t>
      </w:r>
      <w:r w:rsidR="00FB0F64">
        <w:t>Ljiljana Market, a zastupan po pun. Sandra Trojanović Sršen u ZOU Sandra Trojanović Sršen i Ljubomir Vranješ u Orebiću</w:t>
      </w:r>
      <w:r w:rsidR="00416CE2">
        <w:t xml:space="preserve">, </w:t>
      </w:r>
      <w:r w:rsidR="00FB0F64">
        <w:t>Ivo Piskulić, a zastupan po pun. Sandra Trojanović Sršen u ZOU Sandra Trojanović Sršen i Ljubomir Vranješ u Orebiću</w:t>
      </w:r>
      <w:r w:rsidR="00416CE2">
        <w:t xml:space="preserve">, </w:t>
      </w:r>
      <w:r w:rsidR="00FB0F64">
        <w:t>Marijana Piskulić, a zastupan po pun. Sandra Trojanović Sršen u ZOU Sandra Trojanović Sršen i Ljubomir Vranješ u Orebiću</w:t>
      </w:r>
      <w:r w:rsidR="00416CE2">
        <w:t xml:space="preserve">, </w:t>
      </w:r>
      <w:r w:rsidR="00FB0F64">
        <w:t>Luka Grlica, a zastupan po pun. Sandra Trojanović Sršen u ZOU Sandra Trojanović Sršen i Ljubomir Vranješ u Orebiću</w:t>
      </w:r>
      <w:r w:rsidR="00416CE2">
        <w:t xml:space="preserve">, </w:t>
      </w:r>
      <w:r w:rsidR="00FB0F64">
        <w:t>Milan Tolj pok. Ivana „Čovo“, a zastupan po pun. Sandra Trojanović Sršen u ZOU Sandra Trojanović Sršen i Ljubomir Vranješ u Orebiću</w:t>
      </w:r>
      <w:r w:rsidR="00416CE2">
        <w:t xml:space="preserve">, </w:t>
      </w:r>
      <w:r w:rsidR="00FB0F64">
        <w:t>Branko Krističević, a zastupan po pun. Sandra Trojanović Sršen u ZOU Sandra Trojanović Sršen i Ljubomir Vranješ u Orebiću</w:t>
      </w:r>
      <w:r w:rsidR="00416CE2">
        <w:t xml:space="preserve">, </w:t>
      </w:r>
      <w:r w:rsidR="00FB0F64">
        <w:t>Nada Krističević, a zastupan po pun. Sandra Trojanović Sršen u ZOU Sandra Trojanović Sršen i Ljubomir Vranješ u Orebiću</w:t>
      </w:r>
      <w:r w:rsidR="00416CE2">
        <w:t xml:space="preserve">, </w:t>
      </w:r>
      <w:r w:rsidR="00FB0F64">
        <w:t>Niko Antičević, a zastupan po pun. Sandra Trojanović Sršen u ZOU Sandra Trojanović Sršen i Ljubomir Vranješ u Orebiću</w:t>
      </w:r>
      <w:r w:rsidR="00416CE2">
        <w:t xml:space="preserve">, </w:t>
      </w:r>
      <w:r w:rsidR="00FB0F64">
        <w:t>Marija Kristić, a zastupan po pun. Sandra Trojanović Sršen u ZOU Sandra Trojanović Sršen i Ljubomir Vranješ u Orebiću</w:t>
      </w:r>
      <w:r w:rsidR="00416CE2">
        <w:t xml:space="preserve">, </w:t>
      </w:r>
      <w:r w:rsidR="00FB0F64">
        <w:t>Stijepo Šestanović, a zastupan po pun. Sandra Trojanović Sršen u ZOU Sandra Trojanović Sršen i Ljubomir Vranješ u Orebiću</w:t>
      </w:r>
      <w:r w:rsidR="00416CE2">
        <w:t xml:space="preserve">, </w:t>
      </w:r>
      <w:r w:rsidR="00FB0F64">
        <w:t>Milivoj Daničić, a zastupan po pun. Sandra Trojanović Sršen u ZOU Sandra Trojanović Sršen i Ljubomir Vranješ u Orebiću</w:t>
      </w:r>
      <w:r w:rsidR="00416CE2">
        <w:t xml:space="preserve">, </w:t>
      </w:r>
      <w:r w:rsidR="00FB0F64">
        <w:t>Jele Dujmović, a zastupan po pun. Sandra Trojanović Sršen u ZOU Sandra Trojanović Sršen i Ljubomir Vranješ u Orebiću</w:t>
      </w:r>
      <w:r w:rsidR="00416CE2">
        <w:t xml:space="preserve">, </w:t>
      </w:r>
      <w:r w:rsidR="00FB0F64">
        <w:t>Anamarija Putnik, a zastupan po pun. Sandra Trojanović Sršen u ZOU Sandra Trojanović Sršen i Ljubomir Vranješ u Orebiću</w:t>
      </w:r>
      <w:r w:rsidR="00416CE2">
        <w:t xml:space="preserve">, </w:t>
      </w:r>
      <w:r w:rsidR="00FB0F64">
        <w:t>Vjekoslav Bulat, a zastupan po pun. Sandra Trojanović Sršen u ZOU Sandra Trojanović Sršen i Ljubomir Vranješ u Orebiću</w:t>
      </w:r>
      <w:r w:rsidR="00416CE2">
        <w:t xml:space="preserve">, </w:t>
      </w:r>
      <w:r w:rsidR="00FB0F64">
        <w:t>Dunja Rusković, a zastupan po pun. Sandra Trojanović Sršen u ZOU Sandra Trojanović Sršen i Ljubomir Vranješ u Orebiću</w:t>
      </w:r>
      <w:r w:rsidR="00416CE2">
        <w:t xml:space="preserve">, </w:t>
      </w:r>
      <w:r w:rsidR="00FB0F64">
        <w:t>Ivo Daničić, a zastupan po pun. Sandra Trojanović Sršen u ZOU Sandra Trojanović Sršen i Ljubomir Vranješ u Orebiću</w:t>
      </w:r>
      <w:r w:rsidR="00416CE2">
        <w:t xml:space="preserve">, </w:t>
      </w:r>
      <w:r w:rsidR="00FB0F64">
        <w:t>Pok. Srećko Čuljak, po nasljedniku Zora Čuljak, a zastupan po pun. Sandra Trojanović Sršen u ZOU Sandra Trojanović Sršen i Ljubomir Vranješ u Orebiću</w:t>
      </w:r>
      <w:r w:rsidR="00416CE2">
        <w:t xml:space="preserve">, </w:t>
      </w:r>
      <w:r w:rsidR="00FB0F64">
        <w:t>Rina Tomelić, a zastupan po pun. Sandra Trojanović Sršen u ZOU Sandra Trojanović Sršen i Ljubomir Vranješ u Orebiću</w:t>
      </w:r>
      <w:r w:rsidR="00416CE2">
        <w:t xml:space="preserve">, </w:t>
      </w:r>
      <w:r w:rsidR="00FB0F64">
        <w:t xml:space="preserve">Srećko Radović, a zastupan po pun. Sandra Trojanović Sršen u ZOU Sandra Trojanović Sršen i </w:t>
      </w:r>
      <w:r w:rsidR="00FB0F64">
        <w:lastRenderedPageBreak/>
        <w:t>Ljubomir Vranješ u Orebiću</w:t>
      </w:r>
      <w:r w:rsidR="00416CE2">
        <w:t xml:space="preserve">, </w:t>
      </w:r>
      <w:r w:rsidR="00FB0F64">
        <w:t>Tomislav Radović, a zastupan po pun. Sandra Trojanović Sršen u ZOU Sandra Trojanović Sršen i Ljubomir Vranješ u Orebiću</w:t>
      </w:r>
      <w:r w:rsidR="00416CE2">
        <w:t xml:space="preserve">, </w:t>
      </w:r>
      <w:r w:rsidR="00FB0F64">
        <w:t>Jadranka Radović, a zastupan po pun. Sandra Trojanović Sršen u ZOU Sandra Trojanović Sršen i Ljubomir Vranješ u Orebiću</w:t>
      </w:r>
      <w:r w:rsidR="00416CE2">
        <w:t>, Pok.</w:t>
      </w:r>
      <w:r w:rsidR="00FB0F64">
        <w:t xml:space="preserve"> Aleksandar Ostojić, po nasljedniku Aco Ostojić, a zastupan po pun. Sandra Trojanović Sršen u ZOU Sandra Trojanović Sršen i Ljubomir Vranješ u Orebiću</w:t>
      </w:r>
      <w:r w:rsidR="00416CE2">
        <w:t xml:space="preserve">, </w:t>
      </w:r>
      <w:r w:rsidR="00FB0F64">
        <w:t>Pok. Anto Antičević, nasljednica Jasminka Antičević, a zastupan po pun. Sandra Trojanović Sršen u ZOU Sandra Trojanović Sršen i Ljubomir Vranješ u Orebiću</w:t>
      </w:r>
      <w:r w:rsidR="00416CE2">
        <w:t xml:space="preserve">, </w:t>
      </w:r>
      <w:r w:rsidR="00FB0F64">
        <w:t>Stjepo Violić – Mikula, a zastupan po pun. Sandra Trojanović Sršen u ZOU Sandra Trojanović Sršen i Ljubomir Vranješ u Orebiću</w:t>
      </w:r>
      <w:r w:rsidR="00416CE2">
        <w:t xml:space="preserve">, </w:t>
      </w:r>
      <w:r w:rsidR="00FB0F64">
        <w:t>Nikola Jugović, a zastupan po pun. Sandra Trojanović Sršen u ZOU Sandra Trojanović Sršen i Ljubomir Vranješ u Orebiću</w:t>
      </w:r>
      <w:r w:rsidR="00416CE2">
        <w:t xml:space="preserve">, </w:t>
      </w:r>
      <w:r w:rsidR="00FB0F64">
        <w:t>Ivica Bokšić, a zastupan po pun. Sandra Trojanović Sršen u ZOU Sandra Trojanović Sršen i Ljubomir Vranješ u Orebiću</w:t>
      </w:r>
      <w:r w:rsidR="00416CE2">
        <w:t xml:space="preserve">, </w:t>
      </w:r>
      <w:r w:rsidR="00FB0F64">
        <w:t>Ivanka Marijanović, a zastupan po pun. Sandra Trojanović Sršen u ZOU Sandra Trojanović Sršen i Ljubomir Vranješ u Orebiću</w:t>
      </w:r>
      <w:r w:rsidR="00416CE2">
        <w:t xml:space="preserve">, </w:t>
      </w:r>
      <w:r w:rsidR="00FB0F64">
        <w:t>Božo Daničić Kačić, a zastupan po pun. Sandra Trojanović Sršen u ZOU Sandra Trojanović Sršen i Ljubomir Vranješ u Orebiću</w:t>
      </w:r>
      <w:r w:rsidR="00416CE2">
        <w:t xml:space="preserve">, </w:t>
      </w:r>
      <w:r w:rsidR="00FB0F64">
        <w:t>Jelka Krstičević, a zastupan po pun. Sandra Trojanović Sršen u ZOU Sandra Trojanović Sršen i Ljubomir Vranješ u Orebiću</w:t>
      </w:r>
      <w:r w:rsidR="00416CE2">
        <w:t xml:space="preserve">, </w:t>
      </w:r>
      <w:r w:rsidR="00FB0F64">
        <w:t>Miro Tolj, a zastupan po pun. Sandra Trojanović Sršen u ZOU Sandra Trojanović Sršen i Ljubomir Vranješ u Orebiću</w:t>
      </w:r>
      <w:r w:rsidR="00416CE2">
        <w:t xml:space="preserve">, </w:t>
      </w:r>
      <w:r w:rsidR="00FB0F64">
        <w:t>Marija Radović, pok. Po nasljedniku Vedrana Radović, a zastupan po pun. Sandra Trojanović Sršen u ZOU Sandra Trojanović Sršen i Ljubomir Vranješ u Orebiću</w:t>
      </w:r>
      <w:r w:rsidR="00416CE2">
        <w:t xml:space="preserve">, </w:t>
      </w:r>
      <w:r w:rsidR="00FB0F64">
        <w:t>Anto Šunj, a zastupan po pun. Sandra Trojanović Sršen u ZOU Sandra Trojanović Sršen i Ljubomir Vranješ u Orebiću</w:t>
      </w:r>
      <w:r w:rsidR="00416CE2">
        <w:t xml:space="preserve">, </w:t>
      </w:r>
      <w:r w:rsidR="00FB0F64">
        <w:t>Kata Bilić, a zastupan po pun. Sandra Trojanović Sršen u ZOU Sandra Trojanović Sršen i Ljubomir Vranješ u Orebiću</w:t>
      </w:r>
      <w:r w:rsidR="00416CE2">
        <w:t xml:space="preserve">, </w:t>
      </w:r>
      <w:r w:rsidR="00FB0F64">
        <w:t>Nikša Bibica, a zastupan po pun. Sandra Trojanović Sršen u ZOU Sandra Trojanović Sršen i Ljubomir Vranješ u Orebiću</w:t>
      </w:r>
      <w:r w:rsidR="00416CE2">
        <w:t xml:space="preserve">, </w:t>
      </w:r>
      <w:r w:rsidR="00FB0F64">
        <w:t>Mato Antunović, a zastupan po pun. Sandra Trojanović Sršen u ZOU Sandra Trojanović Sršen i Ljubomir Vranješ u Orebiću</w:t>
      </w:r>
      <w:r w:rsidR="00416CE2">
        <w:t xml:space="preserve">, </w:t>
      </w:r>
      <w:r w:rsidR="00FB0F64">
        <w:t>Anto Protić, a zastupan po pun. Sandra Trojanović Sršen u ZOU Sandra Trojanović Sršen i Ljubomir Vranješ u Orebiću</w:t>
      </w:r>
      <w:r w:rsidR="00416CE2">
        <w:t xml:space="preserve">, </w:t>
      </w:r>
      <w:r w:rsidR="00FB0F64">
        <w:t>Pok. Tere Jugović, po nasljedniku Nikoli Jugović, a zastupan po pun. Sandra Trojanović Sršen u ZOU Sandra Trojanović Sršen i Ljubomir Vranješ u Orebiću</w:t>
      </w:r>
      <w:r w:rsidR="00247608">
        <w:t xml:space="preserve">, </w:t>
      </w:r>
      <w:r w:rsidR="00FB0F64">
        <w:t>Pavle Andričević, a zastupan po pun. Sandra Trojanović Sršen u ZOU Sandra Trojanović Sršen i Ljubomir Vranješ u Orebiću</w:t>
      </w:r>
      <w:r w:rsidR="00247608">
        <w:t xml:space="preserve">, </w:t>
      </w:r>
      <w:r w:rsidR="00FB0F64">
        <w:t>Mladen Tamburović, a zastupan po pun. Sandra Trojanović Sršen u ZOU Sandra Trojanović Sršen i Ljubomir Vranješ u Orebiću</w:t>
      </w:r>
      <w:r w:rsidR="00247608">
        <w:t xml:space="preserve">, </w:t>
      </w:r>
      <w:r w:rsidR="00FB0F64">
        <w:t>Slaven Bibica, a zastupan po pun. Sandra Trojanović Sršen u ZOU Sandra Trojanović Sršen i Ljubomir Vranješ u Orebiću</w:t>
      </w:r>
      <w:r w:rsidR="00247608">
        <w:t xml:space="preserve">, </w:t>
      </w:r>
      <w:r w:rsidR="00FB0F64">
        <w:t>Niko Milovčić, a zastupan po pun. Sandra Trojanović Sršen u ZOU Sandra Trojanović Sršen i Ljubomir Vranješ u Orebiću</w:t>
      </w:r>
      <w:r w:rsidR="00247608">
        <w:t xml:space="preserve">, </w:t>
      </w:r>
      <w:r w:rsidR="00FB0F64">
        <w:t>Ivo Maštrapa, a zastupan po pun. Sandra Trojanović Sršen u ZOU Sandra Trojanović Sršen i Ljubomir Vranješ u Orebiću</w:t>
      </w:r>
      <w:r w:rsidR="00247608">
        <w:t xml:space="preserve">, </w:t>
      </w:r>
      <w:r w:rsidR="00FB0F64">
        <w:t>Jozo Brašić, a zastupan po pun. Sandra Trojanović Sršen u ZOU Sandra Trojanović Sršen i Ljubomir Vranješ u Orebiću</w:t>
      </w:r>
      <w:r w:rsidR="00247608">
        <w:t xml:space="preserve">, </w:t>
      </w:r>
      <w:r w:rsidR="00FB0F64">
        <w:t>Pok. Rade Granić, po nasljedniku Ratko Granić, a zastupan po pun. Sandra Trojanović Sršen u ZOU Sandra Trojanović Sršen i Ljubomir Vranješ u Orebiću</w:t>
      </w:r>
      <w:r w:rsidR="00247608">
        <w:t xml:space="preserve">, </w:t>
      </w:r>
      <w:r w:rsidR="00FB0F64">
        <w:t>Niko Kačić, a zastupan po pun. Sandra Trojanović Sršen u ZOU Sandra Trojanović Sršen i Ljubomir Vranješ u Orebiću</w:t>
      </w:r>
      <w:r w:rsidR="00447F1B">
        <w:t xml:space="preserve">, </w:t>
      </w:r>
      <w:r w:rsidR="00FB0F64">
        <w:t>Ivo Farčić, a zastupan po pun. Sandra Trojanović Sršen u ZOU Sandra Trojanović Sršen i Ljubomir Vranješ u Orebiću</w:t>
      </w:r>
      <w:r w:rsidR="00447F1B">
        <w:t xml:space="preserve">, </w:t>
      </w:r>
      <w:r w:rsidR="00FB0F64">
        <w:t>Oliver Ivandić, a zastupan po pun. Sandra Trojanović Sršen u ZOU Sandra Trojanović Sršen i Ljubomir Vranješ u Orebiću</w:t>
      </w:r>
      <w:r w:rsidR="00447F1B">
        <w:t xml:space="preserve">, </w:t>
      </w:r>
      <w:r w:rsidR="00FB0F64">
        <w:t>Ante Šeput, a zastupan po pun. Sandra Trojanović Sršen u ZOU Sandra Trojanović Sršen i Ljubomir Vranješ u Orebiću</w:t>
      </w:r>
      <w:r w:rsidR="00447F1B">
        <w:t xml:space="preserve">, </w:t>
      </w:r>
      <w:r w:rsidR="00FB0F64">
        <w:t>Anto Primorac, a zastupan po pun. Sandra Trojanović Sršen u ZOU Sandra Trojanović Sršen i Ljubomir Vranješ u Orebiću</w:t>
      </w:r>
      <w:r w:rsidR="00447F1B">
        <w:t xml:space="preserve">, </w:t>
      </w:r>
      <w:r w:rsidR="00FB0F64">
        <w:t>Zoran T. Primorac, a zastupan po pun. Sandra Trojanović Sršen u ZOU Sandra Trojanović Sršen i Ljubomir Vranješ u Orebiću</w:t>
      </w:r>
      <w:r w:rsidR="00447F1B">
        <w:t xml:space="preserve">, </w:t>
      </w:r>
      <w:r w:rsidR="00FB0F64">
        <w:t>Pok. Anđelko Ivanović po nasljedniku Ivi Ivanović, a zastupan po pun. Sandra Trojanović Sršen u ZOU Sandra Trojanović Sršen i Ljubomir Vranješ u Orebiću</w:t>
      </w:r>
      <w:r w:rsidR="00447F1B">
        <w:t xml:space="preserve">, </w:t>
      </w:r>
      <w:r w:rsidR="00FB0F64">
        <w:t>Josip Radović, a zastupan po pun. Sandra Trojanović Sršen u ZOU Sandra Trojanović Sršen i Ljubomir Vranješ u Orebiću</w:t>
      </w:r>
      <w:r w:rsidR="00447F1B">
        <w:t xml:space="preserve">, </w:t>
      </w:r>
      <w:r w:rsidR="00FB0F64">
        <w:t>Matko Bogojević, a zastupan po pun. Sandra Trojanović Sršen u ZOU Sandra Trojanović Sršen i Ljubomir Vranješ u Orebiću</w:t>
      </w:r>
      <w:r w:rsidR="00447F1B">
        <w:t xml:space="preserve">, </w:t>
      </w:r>
      <w:r w:rsidR="00FB0F64">
        <w:t>Ivana Roso, a zastupan po pun. Sandra Trojanović Sršen u ZOU Sandra Trojanović Sršen i Ljubomir Vranješ u Orebiću</w:t>
      </w:r>
      <w:r w:rsidR="00447F1B">
        <w:t xml:space="preserve">, </w:t>
      </w:r>
      <w:r w:rsidR="00FB0F64">
        <w:t>Mirjana Martinović, a zastupan po pun. Sandra Trojanović Sršen u ZOU Sandra Trojanović Sršen i Ljubomir Vranješ u Orebiću</w:t>
      </w:r>
      <w:r w:rsidR="00447F1B">
        <w:t xml:space="preserve">, </w:t>
      </w:r>
      <w:r w:rsidR="00FB0F64">
        <w:t xml:space="preserve">Mladenko Milat, a zastupan po pun. Sandra Trojanović Sršen u ZOU Sandra Trojanović Sršen </w:t>
      </w:r>
      <w:r w:rsidR="00FB0F64">
        <w:lastRenderedPageBreak/>
        <w:t>i Ljubomir Vranješ u Orebiću</w:t>
      </w:r>
      <w:r w:rsidR="00447F1B">
        <w:t xml:space="preserve">, </w:t>
      </w:r>
      <w:r w:rsidR="00FB0F64">
        <w:t>Milan Tolj, a zastupan po pun. Sandra Trojanović Sršen u ZOU Sandra Trojanović Sršen i Ljubomir Vranješ u Orebiću</w:t>
      </w:r>
      <w:r w:rsidR="00447F1B">
        <w:t xml:space="preserve">, </w:t>
      </w:r>
      <w:r w:rsidR="00FB0F64">
        <w:t>Stjepan Orhanović, a zastupan po pun. Sandra Trojanović Sršen u ZOU Sandra Trojanović Sršen i Ljubomir Vranješ u Orebiću</w:t>
      </w:r>
      <w:r w:rsidR="00447F1B">
        <w:t xml:space="preserve">, </w:t>
      </w:r>
      <w:r w:rsidR="00FB0F64">
        <w:t>Nedoh Andrija, a zastupan po pun. Sandra Trojanović Sršen u ZOU Sandra Trojanović Sršen i Ljubomir Vranješ u Orebiću</w:t>
      </w:r>
      <w:r w:rsidR="00447F1B">
        <w:t xml:space="preserve">, </w:t>
      </w:r>
      <w:r w:rsidR="00FB0F64">
        <w:t>Donko Bakalić, a zastupan po pun. Sandra Trojanović Sršen u ZOU Sandra Trojanović Sršen i Ljubomir Vranješ u Orebiću</w:t>
      </w:r>
      <w:r w:rsidR="00447F1B">
        <w:t xml:space="preserve">, </w:t>
      </w:r>
      <w:r w:rsidR="00FB0F64">
        <w:t>Ivan Martinović, a zastupan po pun. Sandra Trojanović Sršen u ZOU Sandra Trojanović Sršen i Ljubomir Vranješ u Orebiću</w:t>
      </w:r>
      <w:r w:rsidR="00447F1B">
        <w:t xml:space="preserve">, </w:t>
      </w:r>
      <w:r w:rsidR="00FB0F64">
        <w:t>Anka Farčić, a zastupan po pun. Sandra Trojanović Sršen u ZOU Sandra Trojanović Sršen i Ljubomir Vranješ u Orebiću</w:t>
      </w:r>
      <w:r w:rsidR="00447F1B">
        <w:t xml:space="preserve">, </w:t>
      </w:r>
      <w:r w:rsidR="00FB0F64">
        <w:t>Boris Koboević, a zastupan po pun. Sandra Trojanović Sršen u ZOU Sandra Trojanović Sršen i Ljubomir Vranješ u Orebiću</w:t>
      </w:r>
      <w:r w:rsidR="00447F1B">
        <w:t xml:space="preserve">, </w:t>
      </w:r>
      <w:r w:rsidR="00FB0F64">
        <w:t>Pok. Branko Rusković, po nasljednicima Marija Rusković, Sanja Rusković i Katija Goga, a zastupani po pun. Sandra Trojanović Sršen u ZOU Sandra Trojanović Sršen i Ljubomir Vranješ u Orebiću</w:t>
      </w:r>
      <w:r w:rsidR="00447F1B">
        <w:t xml:space="preserve">, </w:t>
      </w:r>
      <w:r w:rsidR="00FB0F64">
        <w:t>Ankica Tomić, a zastupan po pun. Sandra Trojanović Sršen u ZOU Sandra Trojanović Sršen i Ljubomir Vranješ u Orebiću</w:t>
      </w:r>
      <w:r w:rsidR="00447F1B">
        <w:t xml:space="preserve">, </w:t>
      </w:r>
      <w:r w:rsidR="00FB0F64">
        <w:t>Pok. Drago Čuljak po nasljedniku Nedjeljko Čuljak, a zastupan po pun. Sandra Trojanović Sršen u ZOU Sandra Trojanović Sršen i Ljubomir Vranješ u Orebiću</w:t>
      </w:r>
      <w:r w:rsidR="00447F1B">
        <w:t xml:space="preserve">, </w:t>
      </w:r>
      <w:r w:rsidR="00FB0F64">
        <w:t>Anto Poljanić, a zastupan po pun. Sandra Trojanović Sršen u ZOU Sandra Trojanović Sršen i Ljubomir Vranješ u Orebiću</w:t>
      </w:r>
      <w:r w:rsidR="00447F1B">
        <w:t xml:space="preserve">, </w:t>
      </w:r>
      <w:r w:rsidR="00FB0F64">
        <w:t>Milo Orhanović, a zastupan po pun. Sandra Trojanović Sršen u ZOU Sandra Trojanović Sršen i Ljubomir Vranješ u Orebiću</w:t>
      </w:r>
      <w:r w:rsidR="00447F1B">
        <w:t xml:space="preserve">, </w:t>
      </w:r>
      <w:r w:rsidR="00FB0F64">
        <w:t>Rosa (Orsulina) Skaramuča, a zastupan po pun. Sandra Trojanović Sršen u ZOU Sandra Trojanović Sršen i Ljubomir Vranješ u Orebiću</w:t>
      </w:r>
      <w:r w:rsidR="00447F1B">
        <w:t xml:space="preserve">, </w:t>
      </w:r>
      <w:r w:rsidR="00FB0F64">
        <w:t>Anka Jerković, a zastupan po pun. Sandra Trojanović Sršen u ZOU Sandra Trojanović Sršen i Ljubomir Vranješ u Orebiću</w:t>
      </w:r>
      <w:r w:rsidR="00447F1B">
        <w:t xml:space="preserve">, </w:t>
      </w:r>
      <w:r w:rsidR="00FB0F64">
        <w:t>Pok. Petar Tolj po nasljednici Mariji Tolj, a zastupan po pun. Sandra Trojanović Sršen u ZOU Sandra Trojanović Sršen i Ljubomir Vranješ u Orebiću</w:t>
      </w:r>
      <w:r w:rsidR="00447F1B">
        <w:t xml:space="preserve">, </w:t>
      </w:r>
      <w:r w:rsidR="00FB0F64">
        <w:t>Loris Bakalić, a zastupan po pun. Sandra Trojanović Sršen u ZOU Sandra Trojanović Sršen i Ljubomir Vranješ u Orebiću</w:t>
      </w:r>
      <w:r w:rsidR="00447F1B">
        <w:t xml:space="preserve">, </w:t>
      </w:r>
      <w:r w:rsidR="00FB0F64">
        <w:t>Zoran Grljušić, a zastupan po pun. Sandra Trojanović Sršen u ZOU Sandra Trojanović Sršen i Ljubomir Vranješ u Orebiću</w:t>
      </w:r>
      <w:r w:rsidR="00447F1B">
        <w:t xml:space="preserve">, </w:t>
      </w:r>
      <w:r w:rsidR="00FB0F64">
        <w:t>Anto Maštrapa pok. Balda, a zastupan po pun. Sandra Trojanović Sršen u ZOU Sandra Trojanović Sršen i Ljubomir Vranješ u Orebiću</w:t>
      </w:r>
      <w:r w:rsidR="00447F1B">
        <w:t xml:space="preserve">, </w:t>
      </w:r>
      <w:r w:rsidR="00FB0F64">
        <w:t>Pok. Ivo Kiriđija po nasljedniku Željani Kiriđija, zastupana po Danijeli Badurini, odvjetnici u Dubrovniku</w:t>
      </w:r>
      <w:r w:rsidR="00447F1B">
        <w:t xml:space="preserve">, </w:t>
      </w:r>
      <w:r w:rsidR="00FB0F64">
        <w:t>Branko Džajić, osobno</w:t>
      </w:r>
      <w:r w:rsidR="00447F1B">
        <w:t xml:space="preserve">, </w:t>
      </w:r>
      <w:r w:rsidR="00FB0F64">
        <w:t>Neven Šimunković, osobno</w:t>
      </w:r>
      <w:r w:rsidR="00447F1B">
        <w:t xml:space="preserve">, </w:t>
      </w:r>
      <w:r w:rsidR="00FB0F64">
        <w:t>Hrvatske šume d.o.o., Zagreb, zasupan po zamj. pun. Mirjani Puljić-Zelenović, odvjetnici iz Dubrovnika, Hrvatska poštanska banka d.d., Zagreb, zastupan po pun. Evelin Jakopović i Ante Jerkin, Ante Mrgudić, osobno</w:t>
      </w:r>
      <w:r w:rsidR="00447F1B">
        <w:t xml:space="preserve">, </w:t>
      </w:r>
      <w:r w:rsidR="00FB0F64">
        <w:t>Antun Orhanović, osobno</w:t>
      </w:r>
      <w:r w:rsidR="00777260">
        <w:t xml:space="preserve">, </w:t>
      </w:r>
      <w:r w:rsidR="00FB0F64">
        <w:t>Ante Mandić, osobno</w:t>
      </w:r>
      <w:r w:rsidR="00777260">
        <w:t xml:space="preserve">, </w:t>
      </w:r>
      <w:r w:rsidR="00FB0F64">
        <w:t>Miho Šundrica, osobno</w:t>
      </w:r>
      <w:r w:rsidR="00777260">
        <w:t xml:space="preserve">, </w:t>
      </w:r>
      <w:r w:rsidR="00FB0F64">
        <w:t>Pok. Anto Mastilica, po nasljedniku Ivu Mastilica</w:t>
      </w:r>
      <w:r w:rsidR="003214FA">
        <w:t>, dana 14. veljače</w:t>
      </w:r>
      <w:r w:rsidR="005153ED">
        <w:t xml:space="preserve"> 2016</w:t>
      </w:r>
      <w:r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3214FA" w:rsidP="003214FA" w:rsidR="003214FA" w:rsidRPr="003214FA">
      <w:pPr>
        <w:pStyle w:val="Odlomakpopisa"/>
        <w:numPr>
          <w:ilvl w:val="0"/>
          <w:numId w:val="12"/>
        </w:numPr>
      </w:pPr>
      <w:r w:rsidRPr="003214FA">
        <w:t>Utvrđuju se os</w:t>
      </w:r>
      <w:r>
        <w:t>novane tražbine vjerovnika kao I (prv</w:t>
      </w:r>
      <w:r w:rsidRPr="003214FA">
        <w:t>og) višeg isplatnog reda</w:t>
      </w:r>
      <w:r>
        <w:t xml:space="preserve"> kako slijedi</w:t>
      </w:r>
      <w:r w:rsidRPr="003214FA">
        <w:t>:</w:t>
      </w:r>
    </w:p>
    <w:p w:rsidRDefault="003214FA" w:rsidP="003214FA" w:rsidR="003214FA">
      <w:pPr>
        <w:pStyle w:val="Odlomakpopisa"/>
        <w:jc w:val="both"/>
      </w:pPr>
    </w:p>
    <w:tbl>
      <w:tblPr>
        <w:tblpPr w:tblpY="1" w:tblpX="1154" w:vertAnchor="text" w:rightFromText="180" w:leftFromText="180"/>
        <w:tblOverlap w:val="never"/>
        <w:tblW w:type="dxa" w:w="678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28"/>
        <w:gridCol w:w="1620"/>
        <w:gridCol w:w="1440"/>
        <w:gridCol w:w="1620"/>
        <w:gridCol w:w="1275"/>
      </w:tblGrid>
      <w:tr w:rsidTr="00FA6250" w:rsidR="00777260" w:rsidRPr="00777260">
        <w:trPr>
          <w:trHeight w:val="1035"/>
        </w:trPr>
        <w:tc>
          <w:tcPr>
            <w:tcW w:type="dxa" w:w="828"/>
            <w:vAlign w:val="bottom"/>
          </w:tcPr>
          <w:p w:rsidRDefault="00777260" w:rsidP="00FA6250" w:rsidR="00777260" w:rsidRPr="00777260">
            <w:pPr>
              <w:jc w:val="center"/>
              <w:rPr>
                <w:sz w:val="16"/>
                <w:szCs w:val="16"/>
              </w:rPr>
            </w:pPr>
          </w:p>
        </w:tc>
        <w:tc>
          <w:tcPr>
            <w:tcW w:type="dxa" w:w="1620"/>
            <w:vAlign w:val="bottom"/>
          </w:tcPr>
          <w:p w:rsidRDefault="00777260" w:rsidP="00FA6250" w:rsidR="00777260" w:rsidRPr="00777260">
            <w:pPr>
              <w:jc w:val="center"/>
            </w:pPr>
            <w:r w:rsidRPr="00777260">
              <w:rPr>
                <w:sz w:val="22"/>
                <w:szCs w:val="22"/>
              </w:rPr>
              <w:t>Ime i prezime/tvrtka  ili naziv vjerovnika</w:t>
            </w:r>
          </w:p>
        </w:tc>
        <w:tc>
          <w:tcPr>
            <w:tcW w:type="dxa" w:w="1440"/>
            <w:vAlign w:val="bottom"/>
          </w:tcPr>
          <w:p w:rsidRDefault="00777260" w:rsidP="00FA6250" w:rsidR="00777260" w:rsidRPr="00777260">
            <w:pPr>
              <w:jc w:val="center"/>
            </w:pPr>
            <w:r w:rsidRPr="00777260">
              <w:rPr>
                <w:sz w:val="22"/>
                <w:szCs w:val="22"/>
              </w:rPr>
              <w:t xml:space="preserve">OIB vjerovnika </w:t>
            </w:r>
          </w:p>
        </w:tc>
        <w:tc>
          <w:tcPr>
            <w:tcW w:type="dxa" w:w="1620"/>
            <w:vAlign w:val="bottom"/>
          </w:tcPr>
          <w:p w:rsidRDefault="00777260" w:rsidP="00FA6250" w:rsidR="00777260" w:rsidRPr="00777260">
            <w:pPr>
              <w:jc w:val="center"/>
            </w:pPr>
            <w:r w:rsidRPr="00777260">
              <w:rPr>
                <w:sz w:val="22"/>
                <w:szCs w:val="22"/>
              </w:rPr>
              <w:t>Adresa/sjedište vjerovnika</w:t>
            </w:r>
          </w:p>
        </w:tc>
        <w:tc>
          <w:tcPr>
            <w:tcW w:type="dxa" w:w="1275"/>
            <w:vAlign w:val="bottom"/>
          </w:tcPr>
          <w:p w:rsidRDefault="00777260" w:rsidP="00FA6250" w:rsidR="00777260" w:rsidRPr="00777260">
            <w:pPr>
              <w:jc w:val="center"/>
            </w:pPr>
            <w:r w:rsidRPr="00777260">
              <w:rPr>
                <w:sz w:val="22"/>
                <w:szCs w:val="22"/>
              </w:rPr>
              <w:t>Iznos priznate</w:t>
            </w:r>
            <w:r>
              <w:rPr>
                <w:sz w:val="22"/>
                <w:szCs w:val="22"/>
              </w:rPr>
              <w:t xml:space="preserve"> i osnovane</w:t>
            </w:r>
            <w:r w:rsidRPr="00777260">
              <w:rPr>
                <w:sz w:val="22"/>
                <w:szCs w:val="22"/>
              </w:rPr>
              <w:t xml:space="preserve"> tražbine</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1</w:t>
            </w:r>
          </w:p>
        </w:tc>
        <w:tc>
          <w:tcPr>
            <w:tcW w:type="dxa" w:w="1620"/>
          </w:tcPr>
          <w:p w:rsidRDefault="00777260" w:rsidP="00FA6250" w:rsidR="00777260" w:rsidRPr="00777260">
            <w:r w:rsidRPr="00777260">
              <w:rPr>
                <w:sz w:val="22"/>
                <w:szCs w:val="22"/>
              </w:rPr>
              <w:t>Marin Bego</w:t>
            </w:r>
          </w:p>
        </w:tc>
        <w:tc>
          <w:tcPr>
            <w:tcW w:type="dxa" w:w="1440"/>
          </w:tcPr>
          <w:p w:rsidRDefault="00777260" w:rsidP="00FA6250" w:rsidR="00777260" w:rsidRPr="00777260">
            <w:r w:rsidRPr="00777260">
              <w:rPr>
                <w:sz w:val="22"/>
                <w:szCs w:val="22"/>
              </w:rPr>
              <w:t>17439743815</w:t>
            </w:r>
          </w:p>
        </w:tc>
        <w:tc>
          <w:tcPr>
            <w:tcW w:type="dxa" w:w="1620"/>
          </w:tcPr>
          <w:p w:rsidRDefault="00777260" w:rsidP="00FA6250" w:rsidR="00777260" w:rsidRPr="00777260">
            <w:r w:rsidRPr="00777260">
              <w:rPr>
                <w:sz w:val="22"/>
                <w:szCs w:val="22"/>
              </w:rPr>
              <w:t>Split,Odeska 14</w:t>
            </w:r>
          </w:p>
        </w:tc>
        <w:tc>
          <w:tcPr>
            <w:tcW w:type="dxa" w:w="1275"/>
          </w:tcPr>
          <w:p w:rsidRDefault="00777260" w:rsidP="00FA6250" w:rsidR="00777260" w:rsidRPr="00777260">
            <w:pPr>
              <w:jc w:val="right"/>
            </w:pPr>
            <w:r w:rsidRPr="00777260">
              <w:rPr>
                <w:sz w:val="22"/>
                <w:szCs w:val="22"/>
              </w:rPr>
              <w:t>9.377,90</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2</w:t>
            </w:r>
          </w:p>
        </w:tc>
        <w:tc>
          <w:tcPr>
            <w:tcW w:type="dxa" w:w="1620"/>
          </w:tcPr>
          <w:p w:rsidRDefault="00777260" w:rsidP="00FA6250" w:rsidR="00777260" w:rsidRPr="00777260">
            <w:r w:rsidRPr="00777260">
              <w:rPr>
                <w:sz w:val="22"/>
                <w:szCs w:val="22"/>
              </w:rPr>
              <w:t>Željko Brkić</w:t>
            </w:r>
          </w:p>
        </w:tc>
        <w:tc>
          <w:tcPr>
            <w:tcW w:type="dxa" w:w="1440"/>
          </w:tcPr>
          <w:p w:rsidRDefault="00777260" w:rsidP="00FA6250" w:rsidR="00777260" w:rsidRPr="00777260">
            <w:pPr>
              <w:jc w:val="right"/>
            </w:pPr>
            <w:r w:rsidRPr="00777260">
              <w:rPr>
                <w:sz w:val="22"/>
                <w:szCs w:val="22"/>
              </w:rPr>
              <w:t>32920563119</w:t>
            </w:r>
          </w:p>
        </w:tc>
        <w:tc>
          <w:tcPr>
            <w:tcW w:type="dxa" w:w="1620"/>
          </w:tcPr>
          <w:p w:rsidRDefault="00777260" w:rsidP="00FA6250" w:rsidR="00777260" w:rsidRPr="00777260">
            <w:r w:rsidRPr="00777260">
              <w:rPr>
                <w:sz w:val="22"/>
                <w:szCs w:val="22"/>
              </w:rPr>
              <w:t>Donje Pijavičino 26</w:t>
            </w:r>
          </w:p>
        </w:tc>
        <w:tc>
          <w:tcPr>
            <w:tcW w:type="dxa" w:w="1275"/>
          </w:tcPr>
          <w:p w:rsidRDefault="00777260" w:rsidP="00FA6250" w:rsidR="00777260" w:rsidRPr="00777260">
            <w:pPr>
              <w:jc w:val="right"/>
            </w:pPr>
            <w:r w:rsidRPr="00777260">
              <w:rPr>
                <w:sz w:val="22"/>
                <w:szCs w:val="22"/>
              </w:rPr>
              <w:t>6.563,67</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3</w:t>
            </w:r>
          </w:p>
        </w:tc>
        <w:tc>
          <w:tcPr>
            <w:tcW w:type="dxa" w:w="1620"/>
          </w:tcPr>
          <w:p w:rsidRDefault="00777260" w:rsidP="00FA6250" w:rsidR="00777260" w:rsidRPr="00777260">
            <w:r w:rsidRPr="00777260">
              <w:rPr>
                <w:sz w:val="22"/>
                <w:szCs w:val="22"/>
              </w:rPr>
              <w:t>Ratko Granić</w:t>
            </w:r>
          </w:p>
        </w:tc>
        <w:tc>
          <w:tcPr>
            <w:tcW w:type="dxa" w:w="1440"/>
          </w:tcPr>
          <w:p w:rsidRDefault="00777260" w:rsidP="00FA6250" w:rsidR="00777260" w:rsidRPr="00777260">
            <w:pPr>
              <w:jc w:val="right"/>
            </w:pPr>
            <w:r w:rsidRPr="00777260">
              <w:rPr>
                <w:sz w:val="22"/>
                <w:szCs w:val="22"/>
              </w:rPr>
              <w:t>83504451372</w:t>
            </w:r>
          </w:p>
        </w:tc>
        <w:tc>
          <w:tcPr>
            <w:tcW w:type="dxa" w:w="1620"/>
          </w:tcPr>
          <w:p w:rsidRDefault="00777260" w:rsidP="00FA6250" w:rsidR="00777260" w:rsidRPr="00777260">
            <w:r w:rsidRPr="00777260">
              <w:rPr>
                <w:sz w:val="22"/>
                <w:szCs w:val="22"/>
              </w:rPr>
              <w:t>Gornje Pijavičino 17</w:t>
            </w:r>
          </w:p>
        </w:tc>
        <w:tc>
          <w:tcPr>
            <w:tcW w:type="dxa" w:w="1275"/>
          </w:tcPr>
          <w:p w:rsidRDefault="00777260" w:rsidP="00FA6250" w:rsidR="00777260" w:rsidRPr="00777260">
            <w:r w:rsidRPr="00777260">
              <w:rPr>
                <w:sz w:val="22"/>
                <w:szCs w:val="22"/>
              </w:rPr>
              <w:t> </w:t>
            </w:r>
            <w:r w:rsidR="00FA6250" w:rsidRPr="00FA6250">
              <w:rPr>
                <w:sz w:val="22"/>
                <w:szCs w:val="22"/>
              </w:rPr>
              <w:t>2.197,08</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4</w:t>
            </w:r>
          </w:p>
        </w:tc>
        <w:tc>
          <w:tcPr>
            <w:tcW w:type="dxa" w:w="1620"/>
          </w:tcPr>
          <w:p w:rsidRDefault="00777260" w:rsidP="00FA6250" w:rsidR="00777260" w:rsidRPr="00777260">
            <w:r w:rsidRPr="00777260">
              <w:rPr>
                <w:sz w:val="22"/>
                <w:szCs w:val="22"/>
              </w:rPr>
              <w:t>Biljana Katalinić</w:t>
            </w:r>
          </w:p>
        </w:tc>
        <w:tc>
          <w:tcPr>
            <w:tcW w:type="dxa" w:w="1440"/>
          </w:tcPr>
          <w:p w:rsidRDefault="00777260" w:rsidP="00FA6250" w:rsidR="00777260" w:rsidRPr="00777260">
            <w:pPr>
              <w:jc w:val="right"/>
            </w:pPr>
            <w:r w:rsidRPr="00777260">
              <w:rPr>
                <w:sz w:val="22"/>
                <w:szCs w:val="22"/>
              </w:rPr>
              <w:t>91439824827</w:t>
            </w:r>
          </w:p>
        </w:tc>
        <w:tc>
          <w:tcPr>
            <w:tcW w:type="dxa" w:w="1620"/>
          </w:tcPr>
          <w:p w:rsidRDefault="00777260" w:rsidP="00FA6250" w:rsidR="00777260" w:rsidRPr="00777260">
            <w:r w:rsidRPr="00777260">
              <w:rPr>
                <w:sz w:val="22"/>
                <w:szCs w:val="22"/>
              </w:rPr>
              <w:t>Orebić,Iva Dulčića 6</w:t>
            </w:r>
          </w:p>
        </w:tc>
        <w:tc>
          <w:tcPr>
            <w:tcW w:type="dxa" w:w="1275"/>
          </w:tcPr>
          <w:p w:rsidRDefault="00777260" w:rsidP="00FA6250" w:rsidR="00777260" w:rsidRPr="00777260">
            <w:pPr>
              <w:jc w:val="right"/>
            </w:pPr>
            <w:r w:rsidRPr="00777260">
              <w:rPr>
                <w:sz w:val="22"/>
                <w:szCs w:val="22"/>
              </w:rPr>
              <w:t>10.852,20</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5</w:t>
            </w:r>
          </w:p>
        </w:tc>
        <w:tc>
          <w:tcPr>
            <w:tcW w:type="dxa" w:w="1620"/>
          </w:tcPr>
          <w:p w:rsidRDefault="00777260" w:rsidP="00FA6250" w:rsidR="00777260" w:rsidRPr="00777260">
            <w:r w:rsidRPr="00777260">
              <w:rPr>
                <w:sz w:val="22"/>
                <w:szCs w:val="22"/>
              </w:rPr>
              <w:t>Ivan Kurilj</w:t>
            </w:r>
          </w:p>
        </w:tc>
        <w:tc>
          <w:tcPr>
            <w:tcW w:type="dxa" w:w="1440"/>
          </w:tcPr>
          <w:p w:rsidRDefault="00777260" w:rsidP="00FA6250" w:rsidR="00777260" w:rsidRPr="00777260">
            <w:pPr>
              <w:jc w:val="right"/>
            </w:pPr>
            <w:r w:rsidRPr="00777260">
              <w:rPr>
                <w:sz w:val="22"/>
                <w:szCs w:val="22"/>
              </w:rPr>
              <w:t>05185319452</w:t>
            </w:r>
          </w:p>
        </w:tc>
        <w:tc>
          <w:tcPr>
            <w:tcW w:type="dxa" w:w="1620"/>
          </w:tcPr>
          <w:p w:rsidRDefault="00777260" w:rsidP="00FA6250" w:rsidR="00777260" w:rsidRPr="00777260">
            <w:r w:rsidRPr="00777260">
              <w:rPr>
                <w:sz w:val="22"/>
                <w:szCs w:val="22"/>
              </w:rPr>
              <w:t>Zakotorac,Donja Banda</w:t>
            </w:r>
          </w:p>
        </w:tc>
        <w:tc>
          <w:tcPr>
            <w:tcW w:type="dxa" w:w="1275"/>
          </w:tcPr>
          <w:p w:rsidRDefault="00777260" w:rsidP="00FA6250" w:rsidR="00777260" w:rsidRPr="00777260">
            <w:pPr>
              <w:jc w:val="right"/>
            </w:pPr>
            <w:r w:rsidRPr="00777260">
              <w:rPr>
                <w:sz w:val="22"/>
                <w:szCs w:val="22"/>
              </w:rPr>
              <w:t>38.535,97</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6</w:t>
            </w:r>
          </w:p>
        </w:tc>
        <w:tc>
          <w:tcPr>
            <w:tcW w:type="dxa" w:w="1620"/>
          </w:tcPr>
          <w:p w:rsidRDefault="00777260" w:rsidP="00FA6250" w:rsidR="00777260" w:rsidRPr="00777260">
            <w:r w:rsidRPr="00777260">
              <w:rPr>
                <w:sz w:val="22"/>
                <w:szCs w:val="22"/>
              </w:rPr>
              <w:t>Nikša Mozara</w:t>
            </w:r>
          </w:p>
        </w:tc>
        <w:tc>
          <w:tcPr>
            <w:tcW w:type="dxa" w:w="1440"/>
          </w:tcPr>
          <w:p w:rsidRDefault="00777260" w:rsidP="00FA6250" w:rsidR="00777260" w:rsidRPr="00777260">
            <w:pPr>
              <w:jc w:val="right"/>
            </w:pPr>
            <w:r w:rsidRPr="00777260">
              <w:rPr>
                <w:sz w:val="22"/>
                <w:szCs w:val="22"/>
              </w:rPr>
              <w:t>29951792316</w:t>
            </w:r>
          </w:p>
        </w:tc>
        <w:tc>
          <w:tcPr>
            <w:tcW w:type="dxa" w:w="1620"/>
          </w:tcPr>
          <w:p w:rsidRDefault="00777260" w:rsidP="00FA6250" w:rsidR="00777260" w:rsidRPr="00777260">
            <w:r w:rsidRPr="00777260">
              <w:rPr>
                <w:sz w:val="22"/>
                <w:szCs w:val="22"/>
              </w:rPr>
              <w:t>Potomje</w:t>
            </w:r>
          </w:p>
        </w:tc>
        <w:tc>
          <w:tcPr>
            <w:tcW w:type="dxa" w:w="1275"/>
          </w:tcPr>
          <w:p w:rsidRDefault="00777260" w:rsidP="00FA6250" w:rsidR="00777260" w:rsidRPr="00777260">
            <w:pPr>
              <w:jc w:val="right"/>
            </w:pPr>
            <w:r w:rsidRPr="00777260">
              <w:rPr>
                <w:sz w:val="22"/>
                <w:szCs w:val="22"/>
              </w:rPr>
              <w:t>24.297,99</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lastRenderedPageBreak/>
              <w:t>7</w:t>
            </w:r>
          </w:p>
        </w:tc>
        <w:tc>
          <w:tcPr>
            <w:tcW w:type="dxa" w:w="1620"/>
          </w:tcPr>
          <w:p w:rsidRDefault="00777260" w:rsidP="00FA6250" w:rsidR="00777260" w:rsidRPr="00777260">
            <w:r w:rsidRPr="00777260">
              <w:rPr>
                <w:sz w:val="22"/>
                <w:szCs w:val="22"/>
              </w:rPr>
              <w:t>Nataša Poljanić</w:t>
            </w:r>
          </w:p>
        </w:tc>
        <w:tc>
          <w:tcPr>
            <w:tcW w:type="dxa" w:w="1440"/>
          </w:tcPr>
          <w:p w:rsidRDefault="00777260" w:rsidP="00FA6250" w:rsidR="00777260" w:rsidRPr="00777260">
            <w:pPr>
              <w:jc w:val="right"/>
            </w:pPr>
            <w:r w:rsidRPr="00777260">
              <w:rPr>
                <w:sz w:val="22"/>
                <w:szCs w:val="22"/>
              </w:rPr>
              <w:t>87897515829</w:t>
            </w:r>
          </w:p>
        </w:tc>
        <w:tc>
          <w:tcPr>
            <w:tcW w:type="dxa" w:w="1620"/>
          </w:tcPr>
          <w:p w:rsidRDefault="00777260" w:rsidP="00FA6250" w:rsidR="00777260" w:rsidRPr="00777260">
            <w:r w:rsidRPr="00777260">
              <w:rPr>
                <w:sz w:val="22"/>
                <w:szCs w:val="22"/>
              </w:rPr>
              <w:t>Potomje,Potomje 66</w:t>
            </w:r>
          </w:p>
        </w:tc>
        <w:tc>
          <w:tcPr>
            <w:tcW w:type="dxa" w:w="1275"/>
          </w:tcPr>
          <w:p w:rsidRDefault="00777260" w:rsidP="00FA6250" w:rsidR="00777260" w:rsidRPr="00777260">
            <w:pPr>
              <w:jc w:val="right"/>
            </w:pPr>
            <w:r w:rsidRPr="00777260">
              <w:rPr>
                <w:sz w:val="22"/>
                <w:szCs w:val="22"/>
              </w:rPr>
              <w:t>14.356,64</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8</w:t>
            </w:r>
          </w:p>
        </w:tc>
        <w:tc>
          <w:tcPr>
            <w:tcW w:type="dxa" w:w="1620"/>
          </w:tcPr>
          <w:p w:rsidRDefault="00777260" w:rsidP="00FA6250" w:rsidR="00777260" w:rsidRPr="00777260">
            <w:r w:rsidRPr="00777260">
              <w:rPr>
                <w:sz w:val="22"/>
                <w:szCs w:val="22"/>
              </w:rPr>
              <w:t>Miro Roso</w:t>
            </w:r>
          </w:p>
        </w:tc>
        <w:tc>
          <w:tcPr>
            <w:tcW w:type="dxa" w:w="1440"/>
          </w:tcPr>
          <w:p w:rsidRDefault="00777260" w:rsidP="00FA6250" w:rsidR="00777260" w:rsidRPr="00777260">
            <w:pPr>
              <w:jc w:val="right"/>
            </w:pPr>
            <w:r w:rsidRPr="00777260">
              <w:rPr>
                <w:sz w:val="22"/>
                <w:szCs w:val="22"/>
              </w:rPr>
              <w:t>98677019769</w:t>
            </w:r>
          </w:p>
        </w:tc>
        <w:tc>
          <w:tcPr>
            <w:tcW w:type="dxa" w:w="1620"/>
          </w:tcPr>
          <w:p w:rsidRDefault="00777260" w:rsidP="00FA6250" w:rsidR="00777260" w:rsidRPr="00777260">
            <w:r w:rsidRPr="00777260">
              <w:rPr>
                <w:sz w:val="22"/>
                <w:szCs w:val="22"/>
              </w:rPr>
              <w:t>Vrgorac,Stilja bb</w:t>
            </w:r>
          </w:p>
        </w:tc>
        <w:tc>
          <w:tcPr>
            <w:tcW w:type="dxa" w:w="1275"/>
          </w:tcPr>
          <w:p w:rsidRDefault="00777260" w:rsidP="00FA6250" w:rsidR="00777260" w:rsidRPr="00777260">
            <w:pPr>
              <w:jc w:val="right"/>
            </w:pPr>
            <w:r w:rsidRPr="00777260">
              <w:rPr>
                <w:sz w:val="22"/>
                <w:szCs w:val="22"/>
              </w:rPr>
              <w:t>9.275,14</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9</w:t>
            </w:r>
          </w:p>
        </w:tc>
        <w:tc>
          <w:tcPr>
            <w:tcW w:type="dxa" w:w="1620"/>
          </w:tcPr>
          <w:p w:rsidRDefault="00777260" w:rsidP="00FA6250" w:rsidR="00777260" w:rsidRPr="00777260">
            <w:r w:rsidRPr="00777260">
              <w:rPr>
                <w:sz w:val="22"/>
                <w:szCs w:val="22"/>
              </w:rPr>
              <w:t>Ante Mandić</w:t>
            </w:r>
          </w:p>
        </w:tc>
        <w:tc>
          <w:tcPr>
            <w:tcW w:type="dxa" w:w="1440"/>
          </w:tcPr>
          <w:p w:rsidRDefault="00777260" w:rsidP="00FA6250" w:rsidR="00777260" w:rsidRPr="00777260">
            <w:pPr>
              <w:jc w:val="right"/>
            </w:pPr>
            <w:r w:rsidRPr="00777260">
              <w:rPr>
                <w:sz w:val="22"/>
                <w:szCs w:val="22"/>
              </w:rPr>
              <w:t>73359940975</w:t>
            </w:r>
          </w:p>
        </w:tc>
        <w:tc>
          <w:tcPr>
            <w:tcW w:type="dxa" w:w="1620"/>
          </w:tcPr>
          <w:p w:rsidRDefault="00777260" w:rsidP="00FA6250" w:rsidR="00777260" w:rsidRPr="00777260">
            <w:r w:rsidRPr="00777260">
              <w:rPr>
                <w:sz w:val="22"/>
                <w:szCs w:val="22"/>
              </w:rPr>
              <w:t>Orebić, B.J.Jelačića 22/a</w:t>
            </w:r>
          </w:p>
        </w:tc>
        <w:tc>
          <w:tcPr>
            <w:tcW w:type="dxa" w:w="1275"/>
          </w:tcPr>
          <w:p w:rsidRDefault="00777260" w:rsidP="00FA6250" w:rsidR="00777260" w:rsidRPr="00777260">
            <w:pPr>
              <w:jc w:val="right"/>
            </w:pPr>
            <w:r w:rsidRPr="00777260">
              <w:rPr>
                <w:sz w:val="22"/>
                <w:szCs w:val="22"/>
              </w:rPr>
              <w:t>6.901,17</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10</w:t>
            </w:r>
          </w:p>
        </w:tc>
        <w:tc>
          <w:tcPr>
            <w:tcW w:type="dxa" w:w="1620"/>
          </w:tcPr>
          <w:p w:rsidRDefault="00777260" w:rsidP="00FA6250" w:rsidR="00777260" w:rsidRPr="00777260">
            <w:r w:rsidRPr="00777260">
              <w:rPr>
                <w:sz w:val="22"/>
                <w:szCs w:val="22"/>
              </w:rPr>
              <w:t>Mladen Bibica</w:t>
            </w:r>
          </w:p>
        </w:tc>
        <w:tc>
          <w:tcPr>
            <w:tcW w:type="dxa" w:w="1440"/>
          </w:tcPr>
          <w:p w:rsidRDefault="00777260" w:rsidP="00FA6250" w:rsidR="00777260" w:rsidRPr="00777260">
            <w:pPr>
              <w:jc w:val="right"/>
            </w:pPr>
            <w:r w:rsidRPr="00777260">
              <w:rPr>
                <w:sz w:val="22"/>
                <w:szCs w:val="22"/>
              </w:rPr>
              <w:t>59059500183</w:t>
            </w:r>
          </w:p>
        </w:tc>
        <w:tc>
          <w:tcPr>
            <w:tcW w:type="dxa" w:w="1620"/>
          </w:tcPr>
          <w:p w:rsidRDefault="00FA6250" w:rsidP="00FA6250" w:rsidR="00777260" w:rsidRPr="00777260">
            <w:r>
              <w:rPr>
                <w:sz w:val="22"/>
                <w:szCs w:val="22"/>
              </w:rPr>
              <w:t>Orebić, Zrinsk</w:t>
            </w:r>
            <w:r w:rsidR="00777260" w:rsidRPr="00777260">
              <w:rPr>
                <w:sz w:val="22"/>
                <w:szCs w:val="22"/>
              </w:rPr>
              <w:t>-</w:t>
            </w:r>
            <w:r>
              <w:rPr>
                <w:sz w:val="22"/>
                <w:szCs w:val="22"/>
              </w:rPr>
              <w:t>Frank.4a</w:t>
            </w:r>
          </w:p>
        </w:tc>
        <w:tc>
          <w:tcPr>
            <w:tcW w:type="dxa" w:w="1275"/>
          </w:tcPr>
          <w:p w:rsidRDefault="00777260" w:rsidP="00FA6250" w:rsidR="00777260" w:rsidRPr="00777260">
            <w:pPr>
              <w:jc w:val="right"/>
            </w:pPr>
            <w:r w:rsidRPr="00777260">
              <w:rPr>
                <w:sz w:val="22"/>
                <w:szCs w:val="22"/>
              </w:rPr>
              <w:t>6.272,76</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11</w:t>
            </w:r>
          </w:p>
        </w:tc>
        <w:tc>
          <w:tcPr>
            <w:tcW w:type="dxa" w:w="1620"/>
          </w:tcPr>
          <w:p w:rsidRDefault="00777260" w:rsidP="00FA6250" w:rsidR="00777260" w:rsidRPr="00777260">
            <w:r w:rsidRPr="00777260">
              <w:rPr>
                <w:sz w:val="22"/>
                <w:szCs w:val="22"/>
              </w:rPr>
              <w:t>Frane (Mladen) B</w:t>
            </w:r>
            <w:r w:rsidR="00FA6250">
              <w:rPr>
                <w:sz w:val="22"/>
                <w:szCs w:val="22"/>
              </w:rPr>
              <w:t>ego</w:t>
            </w:r>
          </w:p>
        </w:tc>
        <w:tc>
          <w:tcPr>
            <w:tcW w:type="dxa" w:w="1440"/>
          </w:tcPr>
          <w:p w:rsidRDefault="00777260" w:rsidP="00FA6250" w:rsidR="00777260" w:rsidRPr="00777260">
            <w:pPr>
              <w:jc w:val="right"/>
            </w:pPr>
            <w:r w:rsidRPr="00777260">
              <w:rPr>
                <w:sz w:val="22"/>
                <w:szCs w:val="22"/>
              </w:rPr>
              <w:t>99643803630</w:t>
            </w:r>
          </w:p>
        </w:tc>
        <w:tc>
          <w:tcPr>
            <w:tcW w:type="dxa" w:w="1620"/>
          </w:tcPr>
          <w:p w:rsidRDefault="00777260" w:rsidP="00FA6250" w:rsidR="00777260" w:rsidRPr="00777260">
            <w:r w:rsidRPr="00777260">
              <w:rPr>
                <w:sz w:val="22"/>
                <w:szCs w:val="22"/>
              </w:rPr>
              <w:t>Split, Odeska 14</w:t>
            </w:r>
          </w:p>
        </w:tc>
        <w:tc>
          <w:tcPr>
            <w:tcW w:type="dxa" w:w="1275"/>
          </w:tcPr>
          <w:p w:rsidRDefault="00777260" w:rsidP="00FA6250" w:rsidR="00777260" w:rsidRPr="00777260">
            <w:pPr>
              <w:jc w:val="right"/>
            </w:pPr>
            <w:r w:rsidRPr="00777260">
              <w:rPr>
                <w:sz w:val="22"/>
                <w:szCs w:val="22"/>
              </w:rPr>
              <w:t>4.345,21</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12</w:t>
            </w:r>
          </w:p>
        </w:tc>
        <w:tc>
          <w:tcPr>
            <w:tcW w:type="dxa" w:w="1620"/>
          </w:tcPr>
          <w:p w:rsidRDefault="00777260" w:rsidP="00FA6250" w:rsidR="00777260" w:rsidRPr="00777260">
            <w:r w:rsidRPr="00777260">
              <w:rPr>
                <w:sz w:val="22"/>
                <w:szCs w:val="22"/>
              </w:rPr>
              <w:t>Marita(Andro) Matana</w:t>
            </w:r>
          </w:p>
        </w:tc>
        <w:tc>
          <w:tcPr>
            <w:tcW w:type="dxa" w:w="1440"/>
          </w:tcPr>
          <w:p w:rsidRDefault="00777260" w:rsidP="00FA6250" w:rsidR="00777260" w:rsidRPr="00777260">
            <w:pPr>
              <w:jc w:val="right"/>
            </w:pPr>
            <w:r w:rsidRPr="00777260">
              <w:rPr>
                <w:sz w:val="22"/>
                <w:szCs w:val="22"/>
              </w:rPr>
              <w:t>70973598899</w:t>
            </w:r>
          </w:p>
        </w:tc>
        <w:tc>
          <w:tcPr>
            <w:tcW w:type="dxa" w:w="1620"/>
          </w:tcPr>
          <w:p w:rsidRDefault="00777260" w:rsidP="00FA6250" w:rsidR="00777260" w:rsidRPr="00777260">
            <w:r w:rsidRPr="00777260">
              <w:rPr>
                <w:sz w:val="22"/>
                <w:szCs w:val="22"/>
              </w:rPr>
              <w:t xml:space="preserve">Mokošica , </w:t>
            </w:r>
            <w:r w:rsidR="00FA6250">
              <w:t xml:space="preserve"> </w:t>
            </w:r>
            <w:r w:rsidR="00FA6250" w:rsidRPr="00FA6250">
              <w:rPr>
                <w:sz w:val="22"/>
                <w:szCs w:val="22"/>
              </w:rPr>
              <w:t>Od izvora 52</w:t>
            </w:r>
          </w:p>
        </w:tc>
        <w:tc>
          <w:tcPr>
            <w:tcW w:type="dxa" w:w="1275"/>
          </w:tcPr>
          <w:p w:rsidRDefault="00777260" w:rsidP="00FA6250" w:rsidR="00777260" w:rsidRPr="00777260">
            <w:pPr>
              <w:jc w:val="right"/>
            </w:pPr>
            <w:r w:rsidRPr="00777260">
              <w:rPr>
                <w:sz w:val="22"/>
                <w:szCs w:val="22"/>
              </w:rPr>
              <w:t>4.151,17</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13</w:t>
            </w:r>
          </w:p>
        </w:tc>
        <w:tc>
          <w:tcPr>
            <w:tcW w:type="dxa" w:w="1620"/>
          </w:tcPr>
          <w:p w:rsidRDefault="00777260" w:rsidP="00FA6250" w:rsidR="00777260" w:rsidRPr="00777260">
            <w:r w:rsidRPr="00777260">
              <w:rPr>
                <w:sz w:val="22"/>
                <w:szCs w:val="22"/>
              </w:rPr>
              <w:t>Ante (Stjepan) Grljušić</w:t>
            </w:r>
          </w:p>
        </w:tc>
        <w:tc>
          <w:tcPr>
            <w:tcW w:type="dxa" w:w="1440"/>
          </w:tcPr>
          <w:p w:rsidRDefault="00777260" w:rsidP="00FA6250" w:rsidR="00777260" w:rsidRPr="00777260">
            <w:pPr>
              <w:jc w:val="right"/>
            </w:pPr>
            <w:r w:rsidRPr="00777260">
              <w:rPr>
                <w:sz w:val="22"/>
                <w:szCs w:val="22"/>
              </w:rPr>
              <w:t>71909023391</w:t>
            </w:r>
          </w:p>
        </w:tc>
        <w:tc>
          <w:tcPr>
            <w:tcW w:type="dxa" w:w="1620"/>
          </w:tcPr>
          <w:p w:rsidRDefault="00777260" w:rsidP="00FA6250" w:rsidR="00777260" w:rsidRPr="00777260">
            <w:r w:rsidRPr="00777260">
              <w:rPr>
                <w:sz w:val="22"/>
                <w:szCs w:val="22"/>
              </w:rPr>
              <w:t>Potomje,</w:t>
            </w:r>
            <w:r w:rsidR="00FA6250">
              <w:t xml:space="preserve"> </w:t>
            </w:r>
            <w:r w:rsidR="00FA6250" w:rsidRPr="00FA6250">
              <w:rPr>
                <w:sz w:val="22"/>
                <w:szCs w:val="22"/>
              </w:rPr>
              <w:t>Potomje 24</w:t>
            </w:r>
          </w:p>
        </w:tc>
        <w:tc>
          <w:tcPr>
            <w:tcW w:type="dxa" w:w="1275"/>
          </w:tcPr>
          <w:p w:rsidRDefault="00777260" w:rsidP="00FA6250" w:rsidR="00777260" w:rsidRPr="00777260">
            <w:pPr>
              <w:jc w:val="right"/>
            </w:pPr>
            <w:r w:rsidRPr="00777260">
              <w:rPr>
                <w:sz w:val="22"/>
                <w:szCs w:val="22"/>
              </w:rPr>
              <w:t>3.016,37</w:t>
            </w:r>
          </w:p>
        </w:tc>
      </w:tr>
      <w:tr w:rsidTr="00FA6250" w:rsidR="00777260" w:rsidRPr="00777260">
        <w:trPr>
          <w:trHeight w:val="285"/>
        </w:trPr>
        <w:tc>
          <w:tcPr>
            <w:tcW w:type="dxa" w:w="828"/>
            <w:vAlign w:val="bottom"/>
          </w:tcPr>
          <w:p w:rsidRDefault="00777260" w:rsidP="00FA6250" w:rsidR="00777260" w:rsidRPr="00777260">
            <w:pPr>
              <w:jc w:val="center"/>
            </w:pPr>
            <w:r w:rsidRPr="00777260">
              <w:rPr>
                <w:sz w:val="22"/>
                <w:szCs w:val="22"/>
              </w:rPr>
              <w:t>14</w:t>
            </w:r>
          </w:p>
        </w:tc>
        <w:tc>
          <w:tcPr>
            <w:tcW w:type="dxa" w:w="1620"/>
            <w:vAlign w:val="bottom"/>
          </w:tcPr>
          <w:p w:rsidRDefault="00777260" w:rsidP="00FA6250" w:rsidR="00777260" w:rsidRPr="00777260">
            <w:r w:rsidRPr="00777260">
              <w:rPr>
                <w:sz w:val="22"/>
                <w:szCs w:val="22"/>
              </w:rPr>
              <w:t>Ivo (Ivan) Šeput</w:t>
            </w:r>
          </w:p>
        </w:tc>
        <w:tc>
          <w:tcPr>
            <w:tcW w:type="dxa" w:w="1440"/>
            <w:vAlign w:val="bottom"/>
          </w:tcPr>
          <w:p w:rsidRDefault="00777260" w:rsidP="00FA6250" w:rsidR="00777260" w:rsidRPr="00777260">
            <w:pPr>
              <w:jc w:val="right"/>
            </w:pPr>
            <w:r w:rsidRPr="00777260">
              <w:rPr>
                <w:sz w:val="22"/>
                <w:szCs w:val="22"/>
              </w:rPr>
              <w:t>81053453236</w:t>
            </w:r>
          </w:p>
        </w:tc>
        <w:tc>
          <w:tcPr>
            <w:tcW w:type="dxa" w:w="1620"/>
            <w:vAlign w:val="bottom"/>
          </w:tcPr>
          <w:p w:rsidRDefault="00777260" w:rsidP="00FA6250" w:rsidR="00777260" w:rsidRPr="00777260">
            <w:r w:rsidRPr="00777260">
              <w:rPr>
                <w:sz w:val="22"/>
                <w:szCs w:val="22"/>
              </w:rPr>
              <w:t>Donja vručica,</w:t>
            </w:r>
          </w:p>
        </w:tc>
        <w:tc>
          <w:tcPr>
            <w:tcW w:type="dxa" w:w="1275"/>
            <w:vAlign w:val="bottom"/>
          </w:tcPr>
          <w:p w:rsidRDefault="00777260" w:rsidP="00FA6250" w:rsidR="00777260" w:rsidRPr="00777260">
            <w:pPr>
              <w:jc w:val="right"/>
            </w:pPr>
            <w:r w:rsidRPr="00777260">
              <w:rPr>
                <w:sz w:val="22"/>
                <w:szCs w:val="22"/>
              </w:rPr>
              <w:t>3.579,74</w:t>
            </w:r>
          </w:p>
        </w:tc>
      </w:tr>
      <w:tr w:rsidTr="00FA6250" w:rsidR="00777260" w:rsidRPr="00777260">
        <w:trPr>
          <w:trHeight w:val="285"/>
        </w:trPr>
        <w:tc>
          <w:tcPr>
            <w:tcW w:type="dxa" w:w="828"/>
            <w:vAlign w:val="bottom"/>
          </w:tcPr>
          <w:p w:rsidRDefault="00777260" w:rsidP="00FA6250" w:rsidR="00777260" w:rsidRPr="00777260">
            <w:pPr>
              <w:jc w:val="center"/>
            </w:pPr>
            <w:r w:rsidRPr="00777260">
              <w:rPr>
                <w:sz w:val="22"/>
                <w:szCs w:val="22"/>
              </w:rPr>
              <w:t>15</w:t>
            </w:r>
          </w:p>
        </w:tc>
        <w:tc>
          <w:tcPr>
            <w:tcW w:type="dxa" w:w="1620"/>
            <w:vAlign w:val="bottom"/>
          </w:tcPr>
          <w:p w:rsidRDefault="00777260" w:rsidP="00FA6250" w:rsidR="00777260" w:rsidRPr="00777260">
            <w:r w:rsidRPr="00777260">
              <w:rPr>
                <w:sz w:val="22"/>
                <w:szCs w:val="22"/>
              </w:rPr>
              <w:t>Anto Martinović</w:t>
            </w:r>
          </w:p>
        </w:tc>
        <w:tc>
          <w:tcPr>
            <w:tcW w:type="dxa" w:w="1440"/>
            <w:vAlign w:val="bottom"/>
          </w:tcPr>
          <w:p w:rsidRDefault="00777260" w:rsidP="00FA6250" w:rsidR="00777260" w:rsidRPr="00777260">
            <w:pPr>
              <w:jc w:val="right"/>
            </w:pPr>
            <w:r w:rsidRPr="00777260">
              <w:rPr>
                <w:sz w:val="22"/>
                <w:szCs w:val="22"/>
              </w:rPr>
              <w:t>68015353815</w:t>
            </w:r>
          </w:p>
        </w:tc>
        <w:tc>
          <w:tcPr>
            <w:tcW w:type="dxa" w:w="1620"/>
            <w:vAlign w:val="bottom"/>
          </w:tcPr>
          <w:p w:rsidRDefault="00777260" w:rsidP="00FA6250" w:rsidR="00777260" w:rsidRPr="00777260">
            <w:r w:rsidRPr="00777260">
              <w:rPr>
                <w:sz w:val="22"/>
                <w:szCs w:val="22"/>
              </w:rPr>
              <w:t>Orebić,</w:t>
            </w:r>
            <w:r w:rsidR="00FA6250">
              <w:t xml:space="preserve"> </w:t>
            </w:r>
            <w:r w:rsidR="00FA6250" w:rsidRPr="00FA6250">
              <w:rPr>
                <w:sz w:val="22"/>
                <w:szCs w:val="22"/>
              </w:rPr>
              <w:t>Trstenička 47</w:t>
            </w:r>
          </w:p>
        </w:tc>
        <w:tc>
          <w:tcPr>
            <w:tcW w:type="dxa" w:w="1275"/>
            <w:vAlign w:val="bottom"/>
          </w:tcPr>
          <w:p w:rsidRDefault="00777260" w:rsidP="00FA6250" w:rsidR="00777260" w:rsidRPr="00777260">
            <w:pPr>
              <w:jc w:val="right"/>
            </w:pPr>
            <w:r w:rsidRPr="00777260">
              <w:rPr>
                <w:sz w:val="22"/>
                <w:szCs w:val="22"/>
              </w:rPr>
              <w:t>9.107,58</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16</w:t>
            </w:r>
          </w:p>
        </w:tc>
        <w:tc>
          <w:tcPr>
            <w:tcW w:type="dxa" w:w="1620"/>
          </w:tcPr>
          <w:p w:rsidRDefault="00777260" w:rsidP="00FA6250" w:rsidR="00777260" w:rsidRPr="00777260">
            <w:r w:rsidRPr="00777260">
              <w:rPr>
                <w:sz w:val="22"/>
                <w:szCs w:val="22"/>
              </w:rPr>
              <w:t>Niko Kačić</w:t>
            </w:r>
          </w:p>
        </w:tc>
        <w:tc>
          <w:tcPr>
            <w:tcW w:type="dxa" w:w="1440"/>
          </w:tcPr>
          <w:p w:rsidRDefault="00777260" w:rsidP="00FA6250" w:rsidR="00777260" w:rsidRPr="00777260">
            <w:pPr>
              <w:jc w:val="right"/>
            </w:pPr>
            <w:r w:rsidRPr="00777260">
              <w:rPr>
                <w:sz w:val="22"/>
                <w:szCs w:val="22"/>
              </w:rPr>
              <w:t>24265545858</w:t>
            </w:r>
          </w:p>
        </w:tc>
        <w:tc>
          <w:tcPr>
            <w:tcW w:type="dxa" w:w="1620"/>
          </w:tcPr>
          <w:p w:rsidRDefault="00777260" w:rsidP="00FA6250" w:rsidR="00777260" w:rsidRPr="00777260">
            <w:pPr>
              <w:rPr>
                <w:sz w:val="20"/>
                <w:szCs w:val="20"/>
              </w:rPr>
            </w:pPr>
            <w:r w:rsidRPr="00777260">
              <w:rPr>
                <w:sz w:val="20"/>
                <w:szCs w:val="20"/>
              </w:rPr>
              <w:t>Kuna,Pijavičin</w:t>
            </w:r>
            <w:r w:rsidR="00FA6250" w:rsidRPr="00FA6250">
              <w:rPr>
                <w:sz w:val="20"/>
                <w:szCs w:val="20"/>
              </w:rPr>
              <w:t>o</w:t>
            </w:r>
          </w:p>
        </w:tc>
        <w:tc>
          <w:tcPr>
            <w:tcW w:type="dxa" w:w="1275"/>
            <w:vAlign w:val="bottom"/>
          </w:tcPr>
          <w:p w:rsidRDefault="00FA6250" w:rsidP="00FA6250" w:rsidR="00777260" w:rsidRPr="00777260">
            <w:pPr>
              <w:jc w:val="right"/>
            </w:pPr>
            <w:r w:rsidRPr="00FA6250">
              <w:rPr>
                <w:sz w:val="22"/>
                <w:szCs w:val="22"/>
              </w:rPr>
              <w:t>47.934,72</w:t>
            </w:r>
            <w:r w:rsidR="00777260" w:rsidRPr="00777260">
              <w:rPr>
                <w:sz w:val="22"/>
                <w:szCs w:val="22"/>
              </w:rPr>
              <w:t> </w:t>
            </w:r>
          </w:p>
        </w:tc>
      </w:tr>
      <w:tr w:rsidTr="00FA6250" w:rsidR="00777260" w:rsidRPr="00777260">
        <w:trPr>
          <w:trHeight w:val="285"/>
        </w:trPr>
        <w:tc>
          <w:tcPr>
            <w:tcW w:type="dxa" w:w="828"/>
          </w:tcPr>
          <w:p w:rsidRDefault="00777260" w:rsidP="00FA6250" w:rsidR="00777260" w:rsidRPr="00777260">
            <w:pPr>
              <w:jc w:val="center"/>
            </w:pPr>
            <w:r w:rsidRPr="00777260">
              <w:rPr>
                <w:sz w:val="22"/>
                <w:szCs w:val="22"/>
              </w:rPr>
              <w:t>17</w:t>
            </w:r>
          </w:p>
        </w:tc>
        <w:tc>
          <w:tcPr>
            <w:tcW w:type="dxa" w:w="1620"/>
          </w:tcPr>
          <w:p w:rsidRDefault="00777260" w:rsidP="00FA6250" w:rsidR="00777260" w:rsidRPr="00777260">
            <w:r w:rsidRPr="00777260">
              <w:rPr>
                <w:sz w:val="22"/>
                <w:szCs w:val="22"/>
              </w:rPr>
              <w:t>Iva Market</w:t>
            </w:r>
          </w:p>
        </w:tc>
        <w:tc>
          <w:tcPr>
            <w:tcW w:type="dxa" w:w="1440"/>
          </w:tcPr>
          <w:p w:rsidRDefault="00777260" w:rsidP="00FA6250" w:rsidR="00777260" w:rsidRPr="00777260">
            <w:pPr>
              <w:jc w:val="right"/>
            </w:pPr>
            <w:r w:rsidRPr="00777260">
              <w:rPr>
                <w:sz w:val="22"/>
                <w:szCs w:val="22"/>
              </w:rPr>
              <w:t>22547328663</w:t>
            </w:r>
          </w:p>
        </w:tc>
        <w:tc>
          <w:tcPr>
            <w:tcW w:type="dxa" w:w="1620"/>
          </w:tcPr>
          <w:p w:rsidRDefault="00777260" w:rsidP="00FA6250" w:rsidR="00FA6250">
            <w:pPr>
              <w:rPr>
                <w:sz w:val="22"/>
                <w:szCs w:val="22"/>
              </w:rPr>
            </w:pPr>
            <w:r w:rsidRPr="00777260">
              <w:rPr>
                <w:sz w:val="22"/>
                <w:szCs w:val="22"/>
              </w:rPr>
              <w:t>Potomje,</w:t>
            </w:r>
          </w:p>
          <w:p w:rsidRDefault="00777260" w:rsidP="00FA6250" w:rsidR="00777260" w:rsidRPr="00777260">
            <w:r w:rsidRPr="00777260">
              <w:rPr>
                <w:sz w:val="22"/>
                <w:szCs w:val="22"/>
              </w:rPr>
              <w:t>Borak 42</w:t>
            </w:r>
          </w:p>
        </w:tc>
        <w:tc>
          <w:tcPr>
            <w:tcW w:type="dxa" w:w="1275"/>
            <w:vAlign w:val="bottom"/>
          </w:tcPr>
          <w:p w:rsidRDefault="00FA6250" w:rsidP="00FA6250" w:rsidR="00777260" w:rsidRPr="00777260">
            <w:pPr>
              <w:jc w:val="right"/>
            </w:pPr>
            <w:r w:rsidRPr="00FA6250">
              <w:rPr>
                <w:sz w:val="22"/>
                <w:szCs w:val="22"/>
              </w:rPr>
              <w:t>76.922,74</w:t>
            </w:r>
            <w:r w:rsidR="00777260" w:rsidRPr="00777260">
              <w:rPr>
                <w:sz w:val="22"/>
                <w:szCs w:val="22"/>
              </w:rPr>
              <w:t> </w:t>
            </w:r>
          </w:p>
        </w:tc>
      </w:tr>
    </w:tbl>
    <w:p w:rsidRDefault="00FA6250" w:rsidP="003214FA" w:rsidR="003214FA">
      <w:pPr>
        <w:pStyle w:val="Odlomakpopisa"/>
        <w:jc w:val="both"/>
      </w:pPr>
      <w:r>
        <w:br w:clear="all" w:type="textWrapping"/>
      </w:r>
    </w:p>
    <w:p w:rsidRDefault="00777260" w:rsidP="00FA6250" w:rsidR="00777260">
      <w:pPr>
        <w:jc w:val="both"/>
      </w:pPr>
    </w:p>
    <w:p w:rsidRDefault="00777260" w:rsidP="003214FA" w:rsidR="00777260">
      <w:pPr>
        <w:pStyle w:val="Odlomakpopisa"/>
        <w:jc w:val="both"/>
      </w:pPr>
    </w:p>
    <w:p w:rsidRDefault="00915398" w:rsidP="00256843" w:rsidR="00256843">
      <w:pPr>
        <w:pStyle w:val="Odlomakpopisa"/>
        <w:numPr>
          <w:ilvl w:val="0"/>
          <w:numId w:val="12"/>
        </w:numPr>
        <w:jc w:val="both"/>
      </w:pPr>
      <w:r w:rsidRPr="005153ED">
        <w:t>Utvrđuju se osnovane tražbine vjerovnika</w:t>
      </w:r>
      <w:r w:rsidR="00C83042">
        <w:t xml:space="preserve"> kao</w:t>
      </w:r>
      <w:r w:rsidRPr="005153ED">
        <w:t xml:space="preserve"> II (drugog) višeg isplatnog reda</w:t>
      </w:r>
      <w:r w:rsidR="009A3E84">
        <w:t xml:space="preserve"> kako slijedi</w:t>
      </w:r>
      <w:r w:rsidRPr="005153ED">
        <w:t>:</w:t>
      </w:r>
    </w:p>
    <w:p w:rsidRDefault="001D3C07" w:rsidP="001D3C07" w:rsidR="001D3C07">
      <w:pPr>
        <w:pStyle w:val="Odlomakpopisa"/>
        <w:jc w:val="both"/>
      </w:pPr>
    </w:p>
    <w:tbl>
      <w:tblPr>
        <w:tblW w:type="dxa" w:w="6768"/>
        <w:tblInd w:type="dxa" w:w="1160"/>
        <w:tblLayout w:type="fixed"/>
        <w:tblLook w:val="00A0" w:noVBand="0" w:noHBand="0" w:lastColumn="0" w:firstColumn="1" w:lastRow="0" w:firstRow="1"/>
      </w:tblPr>
      <w:tblGrid>
        <w:gridCol w:w="828"/>
        <w:gridCol w:w="1620"/>
        <w:gridCol w:w="1440"/>
        <w:gridCol w:w="1440"/>
        <w:gridCol w:w="1309"/>
        <w:gridCol w:w="131"/>
      </w:tblGrid>
      <w:tr w:rsidTr="00165457" w:rsidR="00165457" w:rsidRPr="00FA6250">
        <w:trPr>
          <w:trHeight w:val="1035"/>
        </w:trPr>
        <w:tc>
          <w:tcPr>
            <w:tcW w:type="dxa" w:w="828"/>
            <w:tcBorders>
              <w:top w:space="0" w:sz="8" w:color="auto" w:val="single"/>
              <w:left w:space="0" w:sz="8" w:color="auto" w:val="single"/>
              <w:bottom w:val="nil"/>
              <w:right w:space="0" w:sz="8" w:color="auto" w:val="single"/>
            </w:tcBorders>
            <w:vAlign w:val="bottom"/>
          </w:tcPr>
          <w:p w:rsidRDefault="00165457" w:rsidP="00FA6250" w:rsidR="00165457" w:rsidRPr="00FA6250">
            <w:pPr>
              <w:jc w:val="center"/>
              <w:rPr>
                <w:sz w:val="18"/>
                <w:szCs w:val="18"/>
              </w:rPr>
            </w:pPr>
          </w:p>
        </w:tc>
        <w:tc>
          <w:tcPr>
            <w:tcW w:type="dxa" w:w="1620"/>
            <w:tcBorders>
              <w:top w:space="0" w:sz="8" w:color="auto" w:val="single"/>
              <w:left w:val="nil"/>
              <w:bottom w:val="nil"/>
              <w:right w:space="0" w:sz="8" w:color="auto" w:val="single"/>
            </w:tcBorders>
            <w:vAlign w:val="bottom"/>
          </w:tcPr>
          <w:p w:rsidRDefault="00165457" w:rsidP="00FA6250" w:rsidR="00165457" w:rsidRPr="00FA6250">
            <w:pPr>
              <w:jc w:val="center"/>
            </w:pPr>
            <w:r w:rsidRPr="00FA6250">
              <w:rPr>
                <w:sz w:val="22"/>
                <w:szCs w:val="22"/>
              </w:rPr>
              <w:t>Ime i prezime/tvrtka  ili naziv vjerovnika</w:t>
            </w:r>
          </w:p>
        </w:tc>
        <w:tc>
          <w:tcPr>
            <w:tcW w:type="dxa" w:w="1440"/>
            <w:tcBorders>
              <w:top w:space="0" w:sz="8" w:color="auto" w:val="single"/>
              <w:left w:val="nil"/>
              <w:bottom w:val="nil"/>
              <w:right w:space="0" w:sz="8" w:color="auto" w:val="single"/>
            </w:tcBorders>
            <w:vAlign w:val="bottom"/>
          </w:tcPr>
          <w:p w:rsidRDefault="00165457" w:rsidP="00FA6250" w:rsidR="00165457" w:rsidRPr="00FA6250">
            <w:pPr>
              <w:jc w:val="center"/>
            </w:pPr>
            <w:r w:rsidRPr="00FA6250">
              <w:rPr>
                <w:sz w:val="22"/>
                <w:szCs w:val="22"/>
              </w:rPr>
              <w:t xml:space="preserve">OIB vjerovnika </w:t>
            </w:r>
          </w:p>
        </w:tc>
        <w:tc>
          <w:tcPr>
            <w:tcW w:type="dxa" w:w="1440"/>
            <w:tcBorders>
              <w:top w:space="0" w:sz="8" w:color="auto" w:val="single"/>
              <w:left w:val="nil"/>
              <w:bottom w:val="nil"/>
              <w:right w:space="0" w:sz="8" w:color="auto" w:val="single"/>
            </w:tcBorders>
            <w:vAlign w:val="bottom"/>
          </w:tcPr>
          <w:p w:rsidRDefault="00165457" w:rsidP="00FA6250" w:rsidR="00165457" w:rsidRPr="00FA6250">
            <w:pPr>
              <w:jc w:val="center"/>
            </w:pPr>
            <w:r w:rsidRPr="00FA6250">
              <w:rPr>
                <w:sz w:val="22"/>
                <w:szCs w:val="22"/>
              </w:rPr>
              <w:t>Adresa/sjedište vjerovnika</w:t>
            </w:r>
          </w:p>
        </w:tc>
        <w:tc>
          <w:tcPr>
            <w:tcW w:type="dxa" w:w="1440"/>
            <w:gridSpan w:val="2"/>
            <w:tcBorders>
              <w:top w:space="0" w:sz="8" w:color="auto" w:val="single"/>
              <w:left w:val="nil"/>
              <w:bottom w:val="nil"/>
              <w:right w:space="0" w:sz="8" w:color="auto" w:val="single"/>
            </w:tcBorders>
            <w:vAlign w:val="bottom"/>
          </w:tcPr>
          <w:p w:rsidRDefault="00165457" w:rsidP="00FA6250" w:rsidR="00165457" w:rsidRPr="00FA6250">
            <w:pPr>
              <w:jc w:val="center"/>
            </w:pPr>
            <w:r w:rsidRPr="00165457">
              <w:rPr>
                <w:sz w:val="22"/>
                <w:szCs w:val="22"/>
              </w:rPr>
              <w:t>Iznos priznate i osnovane tražbine</w:t>
            </w:r>
          </w:p>
        </w:tc>
      </w:tr>
      <w:tr w:rsidTr="00165457" w:rsidR="00165457" w:rsidRPr="00FA6250">
        <w:trPr>
          <w:trHeight w:val="255"/>
        </w:trPr>
        <w:tc>
          <w:tcPr>
            <w:tcW w:type="dxa" w:w="828"/>
            <w:tcBorders>
              <w:top w:val="nil"/>
              <w:left w:space="0" w:sz="8" w:color="auto" w:val="single"/>
              <w:bottom w:space="0" w:sz="8" w:color="auto" w:val="single"/>
              <w:right w:space="0" w:sz="8" w:color="auto" w:val="single"/>
            </w:tcBorders>
            <w:vAlign w:val="bottom"/>
          </w:tcPr>
          <w:p w:rsidRDefault="00165457" w:rsidP="00FA6250" w:rsidR="00165457" w:rsidRPr="00FA6250">
            <w:pPr>
              <w:jc w:val="center"/>
            </w:pPr>
            <w:r w:rsidRPr="00FA6250">
              <w:rPr>
                <w:sz w:val="22"/>
                <w:szCs w:val="22"/>
              </w:rPr>
              <w:t> </w:t>
            </w:r>
          </w:p>
        </w:tc>
        <w:tc>
          <w:tcPr>
            <w:tcW w:type="dxa" w:w="1620"/>
            <w:tcBorders>
              <w:top w:val="nil"/>
              <w:left w:val="nil"/>
              <w:bottom w:space="0" w:sz="8" w:color="auto" w:val="single"/>
              <w:right w:space="0" w:sz="8" w:color="auto" w:val="single"/>
            </w:tcBorders>
            <w:vAlign w:val="bottom"/>
          </w:tcPr>
          <w:p w:rsidRDefault="00165457" w:rsidP="00FA6250" w:rsidR="00165457" w:rsidRPr="00FA6250">
            <w:pPr>
              <w:jc w:val="center"/>
            </w:pPr>
            <w:r w:rsidRPr="00FA6250">
              <w:rPr>
                <w:sz w:val="22"/>
                <w:szCs w:val="22"/>
              </w:rPr>
              <w:t> </w:t>
            </w:r>
          </w:p>
        </w:tc>
        <w:tc>
          <w:tcPr>
            <w:tcW w:type="dxa" w:w="1440"/>
            <w:tcBorders>
              <w:top w:val="nil"/>
              <w:left w:val="nil"/>
              <w:bottom w:space="0" w:sz="8" w:color="auto" w:val="single"/>
              <w:right w:space="0" w:sz="8" w:color="auto" w:val="single"/>
            </w:tcBorders>
            <w:vAlign w:val="bottom"/>
          </w:tcPr>
          <w:p w:rsidRDefault="00165457" w:rsidP="00FA6250" w:rsidR="00165457" w:rsidRPr="00FA6250">
            <w:pPr>
              <w:jc w:val="center"/>
            </w:pPr>
            <w:r w:rsidRPr="00FA6250">
              <w:rPr>
                <w:sz w:val="22"/>
                <w:szCs w:val="22"/>
              </w:rPr>
              <w:t> </w:t>
            </w:r>
          </w:p>
        </w:tc>
        <w:tc>
          <w:tcPr>
            <w:tcW w:type="dxa" w:w="1440"/>
            <w:tcBorders>
              <w:top w:val="nil"/>
              <w:left w:val="nil"/>
              <w:bottom w:space="0" w:sz="8" w:color="auto" w:val="single"/>
              <w:right w:space="0" w:sz="8" w:color="auto" w:val="single"/>
            </w:tcBorders>
            <w:vAlign w:val="bottom"/>
          </w:tcPr>
          <w:p w:rsidRDefault="00165457" w:rsidP="00FA6250" w:rsidR="00165457" w:rsidRPr="00FA6250">
            <w:pPr>
              <w:jc w:val="center"/>
            </w:pPr>
            <w:r w:rsidRPr="00FA6250">
              <w:rPr>
                <w:sz w:val="22"/>
                <w:szCs w:val="22"/>
              </w:rPr>
              <w:t> </w:t>
            </w:r>
          </w:p>
        </w:tc>
        <w:tc>
          <w:tcPr>
            <w:tcW w:type="dxa" w:w="1440"/>
            <w:gridSpan w:val="2"/>
            <w:tcBorders>
              <w:top w:val="nil"/>
              <w:left w:val="nil"/>
              <w:bottom w:space="0" w:sz="8" w:color="auto" w:val="single"/>
              <w:right w:space="0" w:sz="8" w:color="auto" w:val="single"/>
            </w:tcBorders>
            <w:vAlign w:val="bottom"/>
          </w:tcPr>
          <w:p w:rsidRDefault="00165457" w:rsidP="00FA6250" w:rsidR="00165457" w:rsidRPr="00FA6250">
            <w:pPr>
              <w:jc w:val="center"/>
            </w:pPr>
            <w:r w:rsidRPr="00FA6250">
              <w:rPr>
                <w:sz w:val="22"/>
                <w:szCs w:val="22"/>
              </w:rPr>
              <w:t>(kn)</w:t>
            </w:r>
          </w:p>
        </w:tc>
      </w:tr>
      <w:tr w:rsidTr="00165457" w:rsidR="00165457" w:rsidRPr="00FA6250">
        <w:trPr>
          <w:trHeight w:val="930"/>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p>
        </w:tc>
        <w:tc>
          <w:tcPr>
            <w:tcW w:type="dxa" w:w="1620"/>
            <w:tcBorders>
              <w:top w:val="nil"/>
              <w:left w:val="nil"/>
              <w:bottom w:space="0" w:sz="4" w:color="auto" w:val="single"/>
              <w:right w:space="0" w:sz="4" w:color="auto" w:val="single"/>
            </w:tcBorders>
          </w:tcPr>
          <w:p w:rsidRDefault="00165457" w:rsidP="00165457" w:rsidR="00165457" w:rsidRPr="00FA6250">
            <w:r>
              <w:rPr>
                <w:sz w:val="22"/>
                <w:szCs w:val="22"/>
              </w:rPr>
              <w:t>REPUBLIKA HRVATSKA</w:t>
            </w:r>
            <w:r w:rsidRPr="00FA6250">
              <w:rPr>
                <w:sz w:val="22"/>
                <w:szCs w:val="22"/>
              </w:rPr>
              <w:t xml:space="preserve">, </w:t>
            </w:r>
            <w:r w:rsidRPr="00165457">
              <w:rPr>
                <w:sz w:val="20"/>
                <w:szCs w:val="20"/>
              </w:rPr>
              <w:t>MINISTARSTVO FINANCIJA, Porezna uprava,</w:t>
            </w:r>
            <w:r w:rsidRPr="00FA6250">
              <w:rPr>
                <w:sz w:val="22"/>
                <w:szCs w:val="22"/>
              </w:rPr>
              <w:t xml:space="preserve"> </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18683136487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Dubrovnik, Vukovarska 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1.441.259,82</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Pr>
                <w:sz w:val="22"/>
                <w:szCs w:val="22"/>
              </w:rPr>
              <w:t>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Vodovod i odvodnja d</w:t>
            </w:r>
            <w:r>
              <w:rPr>
                <w:sz w:val="22"/>
                <w:szCs w:val="22"/>
              </w:rPr>
              <w:t>.</w:t>
            </w:r>
            <w:r w:rsidRPr="00FA6250">
              <w:rPr>
                <w:sz w:val="22"/>
                <w:szCs w:val="22"/>
              </w:rPr>
              <w:t>o</w:t>
            </w:r>
            <w:r>
              <w:rPr>
                <w:sz w:val="22"/>
                <w:szCs w:val="22"/>
              </w:rPr>
              <w:t>.</w:t>
            </w:r>
            <w:r w:rsidRPr="00FA6250">
              <w:rPr>
                <w:sz w:val="22"/>
                <w:szCs w:val="22"/>
              </w:rPr>
              <w:t>o</w:t>
            </w:r>
            <w:r>
              <w:rPr>
                <w:sz w:val="22"/>
                <w:szCs w:val="22"/>
              </w:rPr>
              <w:t>.</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54503377157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 Fiskovićeva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39.872,14</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Pr>
                <w:sz w:val="22"/>
                <w:szCs w:val="22"/>
              </w:rPr>
              <w:t>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KTD BILAN d</w:t>
            </w:r>
            <w:r>
              <w:rPr>
                <w:sz w:val="22"/>
                <w:szCs w:val="22"/>
              </w:rPr>
              <w:t>.</w:t>
            </w:r>
            <w:r w:rsidRPr="00FA6250">
              <w:rPr>
                <w:sz w:val="22"/>
                <w:szCs w:val="22"/>
              </w:rPr>
              <w:t>o</w:t>
            </w:r>
            <w:r>
              <w:rPr>
                <w:sz w:val="22"/>
                <w:szCs w:val="22"/>
              </w:rPr>
              <w:t>.</w:t>
            </w:r>
            <w:r w:rsidRPr="00FA6250">
              <w:rPr>
                <w:sz w:val="22"/>
                <w:szCs w:val="22"/>
              </w:rPr>
              <w:t>o</w:t>
            </w:r>
            <w:r>
              <w:rPr>
                <w:sz w:val="22"/>
                <w:szCs w:val="22"/>
              </w:rPr>
              <w:t>.</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84920906210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 Fiskovićeva</w:t>
            </w:r>
            <w:r>
              <w:rPr>
                <w:sz w:val="22"/>
                <w:szCs w:val="22"/>
              </w:rPr>
              <w:t xml:space="preserve">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349.241,35</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Pr>
                <w:sz w:val="22"/>
                <w:szCs w:val="22"/>
              </w:rPr>
              <w:t>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 xml:space="preserve">Hrvatska radiotelevizija </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68419124305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Prisavlje 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12.380,90</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Pr>
                <w:sz w:val="22"/>
                <w:szCs w:val="22"/>
              </w:rPr>
              <w:t>5</w:t>
            </w:r>
          </w:p>
        </w:tc>
        <w:tc>
          <w:tcPr>
            <w:tcW w:type="dxa" w:w="1620"/>
            <w:tcBorders>
              <w:top w:val="nil"/>
              <w:left w:val="nil"/>
              <w:bottom w:space="0" w:sz="4" w:color="auto" w:val="single"/>
              <w:right w:space="0" w:sz="4" w:color="auto" w:val="single"/>
            </w:tcBorders>
          </w:tcPr>
          <w:p w:rsidRDefault="00165457" w:rsidP="00165457" w:rsidR="00165457" w:rsidRPr="00FA6250">
            <w:r w:rsidRPr="00FA6250">
              <w:rPr>
                <w:sz w:val="22"/>
                <w:szCs w:val="22"/>
              </w:rPr>
              <w:t>JADRANSKA BANKA d</w:t>
            </w:r>
            <w:r>
              <w:rPr>
                <w:sz w:val="22"/>
                <w:szCs w:val="22"/>
              </w:rPr>
              <w:t>.</w:t>
            </w:r>
            <w:r w:rsidRPr="00FA6250">
              <w:rPr>
                <w:sz w:val="22"/>
                <w:szCs w:val="22"/>
              </w:rPr>
              <w:t>d</w:t>
            </w:r>
            <w:r>
              <w:rPr>
                <w:sz w:val="22"/>
                <w:szCs w:val="22"/>
              </w:rPr>
              <w:t>.</w:t>
            </w:r>
            <w:r w:rsidRPr="00FA6250">
              <w:rPr>
                <w:sz w:val="22"/>
                <w:szCs w:val="22"/>
              </w:rPr>
              <w:t xml:space="preserve"> </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02899494784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Šibenik, A.Starčevića 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1.068.155,99</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Pr>
                <w:sz w:val="22"/>
                <w:szCs w:val="22"/>
              </w:rPr>
              <w:t>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 xml:space="preserve">EUROHERC OSIGURANJE </w:t>
            </w:r>
            <w:r>
              <w:rPr>
                <w:sz w:val="22"/>
                <w:szCs w:val="22"/>
              </w:rPr>
              <w:t>D.D.</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22694857747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Ul.grada Vukovara 282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257.312,82</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Pr>
                <w:sz w:val="22"/>
                <w:szCs w:val="22"/>
              </w:rPr>
              <w:t>7</w:t>
            </w:r>
          </w:p>
        </w:tc>
        <w:tc>
          <w:tcPr>
            <w:tcW w:type="dxa" w:w="1620"/>
            <w:tcBorders>
              <w:top w:val="nil"/>
              <w:left w:val="nil"/>
              <w:bottom w:space="0" w:sz="4" w:color="auto" w:val="single"/>
              <w:right w:space="0" w:sz="4" w:color="auto" w:val="single"/>
            </w:tcBorders>
          </w:tcPr>
          <w:p w:rsidRDefault="00165457" w:rsidP="00FA6250" w:rsidR="00165457" w:rsidRPr="00165457">
            <w:pPr>
              <w:rPr>
                <w:sz w:val="20"/>
                <w:szCs w:val="20"/>
              </w:rPr>
            </w:pPr>
            <w:r w:rsidRPr="00165457">
              <w:rPr>
                <w:sz w:val="20"/>
                <w:szCs w:val="20"/>
              </w:rPr>
              <w:t>CROATIA OSIGURANJE DD</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26187994862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V.Jagića 33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2.950,07</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356E33" w:rsidP="00FA6250" w:rsidR="00165457" w:rsidRPr="00FA6250">
            <w:pPr>
              <w:jc w:val="center"/>
            </w:pPr>
            <w:r>
              <w:rPr>
                <w:sz w:val="22"/>
                <w:szCs w:val="22"/>
              </w:rPr>
              <w:lastRenderedPageBreak/>
              <w:t>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 xml:space="preserve">BADEL 1862 </w:t>
            </w:r>
            <w:r>
              <w:rPr>
                <w:sz w:val="22"/>
                <w:szCs w:val="22"/>
              </w:rPr>
              <w:t>DD</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36749512860</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Zagreb, Vlaška 116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2.804.901,36</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356E33" w:rsidP="00FA6250" w:rsidR="00165457" w:rsidRPr="00FA6250">
            <w:pPr>
              <w:jc w:val="center"/>
            </w:pPr>
            <w:r>
              <w:rPr>
                <w:sz w:val="22"/>
                <w:szCs w:val="22"/>
              </w:rPr>
              <w:t>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WDF DOSTAVA VODE  d</w:t>
            </w:r>
            <w:r>
              <w:rPr>
                <w:sz w:val="22"/>
                <w:szCs w:val="22"/>
              </w:rPr>
              <w:t>.</w:t>
            </w:r>
            <w:r w:rsidRPr="00FA6250">
              <w:rPr>
                <w:sz w:val="22"/>
                <w:szCs w:val="22"/>
              </w:rPr>
              <w:t>o</w:t>
            </w:r>
            <w:r>
              <w:rPr>
                <w:sz w:val="22"/>
                <w:szCs w:val="22"/>
              </w:rPr>
              <w:t>.</w:t>
            </w:r>
            <w:r w:rsidRPr="00FA6250">
              <w:rPr>
                <w:sz w:val="22"/>
                <w:szCs w:val="22"/>
              </w:rPr>
              <w:t>o</w:t>
            </w:r>
            <w:r>
              <w:rPr>
                <w:sz w:val="22"/>
                <w:szCs w:val="22"/>
              </w:rPr>
              <w:t>.</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79263523642</w:t>
            </w:r>
          </w:p>
        </w:tc>
        <w:tc>
          <w:tcPr>
            <w:tcW w:type="dxa" w:w="1440"/>
            <w:tcBorders>
              <w:top w:val="nil"/>
              <w:left w:val="nil"/>
              <w:bottom w:space="0" w:sz="4" w:color="auto" w:val="single"/>
              <w:right w:space="0" w:sz="4" w:color="auto" w:val="single"/>
            </w:tcBorders>
          </w:tcPr>
          <w:p w:rsidRDefault="00165457" w:rsidP="00165457" w:rsidR="00165457" w:rsidRPr="00FA6250">
            <w:pPr>
              <w:jc w:val="right"/>
            </w:pPr>
            <w:r w:rsidRPr="00FA6250">
              <w:rPr>
                <w:sz w:val="22"/>
                <w:szCs w:val="22"/>
              </w:rPr>
              <w:t>G</w:t>
            </w:r>
            <w:r>
              <w:rPr>
                <w:sz w:val="22"/>
                <w:szCs w:val="22"/>
              </w:rPr>
              <w:t>loboček Ludbreški</w:t>
            </w:r>
            <w:r w:rsidRPr="00FA6250">
              <w:rPr>
                <w:sz w:val="22"/>
                <w:szCs w:val="22"/>
              </w:rPr>
              <w:t>, Ludbreška 116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15.891,01</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356E33" w:rsidP="00FA6250" w:rsidR="00165457" w:rsidRPr="00FA6250">
            <w:pPr>
              <w:jc w:val="center"/>
            </w:pPr>
            <w:r>
              <w:rPr>
                <w:sz w:val="22"/>
                <w:szCs w:val="22"/>
              </w:rPr>
              <w:t>10</w:t>
            </w:r>
          </w:p>
        </w:tc>
        <w:tc>
          <w:tcPr>
            <w:tcW w:type="dxa" w:w="1620"/>
            <w:tcBorders>
              <w:top w:val="nil"/>
              <w:left w:val="nil"/>
              <w:bottom w:space="0" w:sz="4" w:color="auto" w:val="single"/>
              <w:right w:space="0" w:sz="4" w:color="auto" w:val="single"/>
            </w:tcBorders>
          </w:tcPr>
          <w:p w:rsidRDefault="00356E33" w:rsidP="00FA6250" w:rsidR="00165457" w:rsidRPr="00FA6250">
            <w:r>
              <w:rPr>
                <w:sz w:val="22"/>
                <w:szCs w:val="22"/>
              </w:rPr>
              <w:t xml:space="preserve">AKRON-obrt </w:t>
            </w:r>
            <w:r w:rsidRPr="0000073D">
              <w:rPr>
                <w:sz w:val="18"/>
                <w:szCs w:val="18"/>
              </w:rPr>
              <w:t xml:space="preserve">za </w:t>
            </w:r>
            <w:r w:rsidR="00165457" w:rsidRPr="0000073D">
              <w:rPr>
                <w:sz w:val="18"/>
                <w:szCs w:val="18"/>
              </w:rPr>
              <w:t>inf.</w:t>
            </w:r>
            <w:r w:rsidRPr="0000073D">
              <w:rPr>
                <w:sz w:val="18"/>
                <w:szCs w:val="18"/>
              </w:rPr>
              <w:t xml:space="preserve"> I</w:t>
            </w:r>
            <w:r w:rsidR="00165457" w:rsidRPr="0000073D">
              <w:rPr>
                <w:sz w:val="18"/>
                <w:szCs w:val="18"/>
              </w:rPr>
              <w:t>nženjering</w:t>
            </w:r>
            <w:r w:rsidRPr="0000073D">
              <w:rPr>
                <w:sz w:val="18"/>
                <w:szCs w:val="18"/>
              </w:rPr>
              <w:t xml:space="preserve"> i trgovinu na veliko računalnom opremom vlasnik Tonči Kovačić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56829101595</w:t>
            </w:r>
          </w:p>
        </w:tc>
        <w:tc>
          <w:tcPr>
            <w:tcW w:type="dxa" w:w="1440"/>
            <w:tcBorders>
              <w:top w:val="nil"/>
              <w:left w:val="nil"/>
              <w:bottom w:space="0" w:sz="4" w:color="auto" w:val="single"/>
              <w:right w:space="0" w:sz="4" w:color="auto" w:val="single"/>
            </w:tcBorders>
          </w:tcPr>
          <w:p w:rsidRDefault="00165457" w:rsidP="00356E33" w:rsidR="00165457" w:rsidRPr="00FA6250">
            <w:pPr>
              <w:jc w:val="right"/>
            </w:pPr>
            <w:r w:rsidRPr="00FA6250">
              <w:rPr>
                <w:sz w:val="22"/>
                <w:szCs w:val="22"/>
              </w:rPr>
              <w:t xml:space="preserve">Blato, </w:t>
            </w:r>
            <w:r w:rsidR="00356E33">
              <w:rPr>
                <w:sz w:val="22"/>
                <w:szCs w:val="22"/>
              </w:rPr>
              <w:t xml:space="preserve">11. </w:t>
            </w:r>
            <w:r w:rsidRPr="00FA6250">
              <w:rPr>
                <w:sz w:val="22"/>
                <w:szCs w:val="22"/>
              </w:rPr>
              <w:t>Ulica 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40.564,92</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00073D" w:rsidP="00FA6250" w:rsidR="00165457" w:rsidRPr="00FA6250">
            <w:pPr>
              <w:jc w:val="center"/>
            </w:pPr>
            <w:r>
              <w:rPr>
                <w:sz w:val="22"/>
                <w:szCs w:val="22"/>
              </w:rPr>
              <w:t>11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Brkić d</w:t>
            </w:r>
            <w:r w:rsidR="0000073D">
              <w:rPr>
                <w:sz w:val="22"/>
                <w:szCs w:val="22"/>
              </w:rPr>
              <w:t>.</w:t>
            </w:r>
            <w:r w:rsidRPr="00FA6250">
              <w:rPr>
                <w:sz w:val="22"/>
                <w:szCs w:val="22"/>
              </w:rPr>
              <w:t>o</w:t>
            </w:r>
            <w:r w:rsidR="0000073D">
              <w:rPr>
                <w:sz w:val="22"/>
                <w:szCs w:val="22"/>
              </w:rPr>
              <w:t>.</w:t>
            </w:r>
            <w:r w:rsidRPr="00FA6250">
              <w:rPr>
                <w:sz w:val="22"/>
                <w:szCs w:val="22"/>
              </w:rPr>
              <w:t>o</w:t>
            </w:r>
            <w:r w:rsidR="0000073D">
              <w:rPr>
                <w:sz w:val="22"/>
                <w:szCs w:val="22"/>
              </w:rPr>
              <w:t>.</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68931775836</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Orebić , Trstenićka 45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861,00</w:t>
            </w:r>
          </w:p>
        </w:tc>
      </w:tr>
      <w:tr w:rsidTr="00165457" w:rsidR="00165457" w:rsidRPr="00FA6250">
        <w:trPr>
          <w:trHeight w:val="720"/>
        </w:trPr>
        <w:tc>
          <w:tcPr>
            <w:tcW w:type="dxa" w:w="828"/>
            <w:tcBorders>
              <w:top w:val="nil"/>
              <w:left w:space="0" w:sz="4" w:color="auto" w:val="single"/>
              <w:bottom w:space="0" w:sz="4" w:color="auto" w:val="single"/>
              <w:right w:space="0" w:sz="4" w:color="auto" w:val="single"/>
            </w:tcBorders>
          </w:tcPr>
          <w:p w:rsidRDefault="0000073D" w:rsidP="00FA6250" w:rsidR="00165457" w:rsidRPr="00FA6250">
            <w:pPr>
              <w:jc w:val="center"/>
            </w:pPr>
            <w:r>
              <w:rPr>
                <w:sz w:val="22"/>
                <w:szCs w:val="22"/>
              </w:rPr>
              <w:t>12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 xml:space="preserve">HRVATSKE VODE </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28921383001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 xml:space="preserve">Zagreb, Ul. Grada Vukovara 220 </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68.431,37</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00073D" w:rsidP="00FA6250" w:rsidR="00165457" w:rsidRPr="00FA6250">
            <w:pPr>
              <w:jc w:val="center"/>
            </w:pPr>
            <w:r>
              <w:rPr>
                <w:sz w:val="22"/>
                <w:szCs w:val="22"/>
              </w:rPr>
              <w:t>13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Obrt " KID" Vl.</w:t>
            </w:r>
            <w:r w:rsidR="0000073D">
              <w:rPr>
                <w:sz w:val="22"/>
                <w:szCs w:val="22"/>
              </w:rPr>
              <w:t xml:space="preserve"> </w:t>
            </w:r>
            <w:r w:rsidRPr="00FA6250">
              <w:rPr>
                <w:sz w:val="22"/>
                <w:szCs w:val="22"/>
              </w:rPr>
              <w:t>Miroslav Tolj</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53651099509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 Braće Radić 6c</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7.560,00</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00073D" w:rsidP="00FA6250" w:rsidR="00165457" w:rsidRPr="00FA6250">
            <w:pPr>
              <w:jc w:val="center"/>
            </w:pPr>
            <w:r>
              <w:rPr>
                <w:sz w:val="22"/>
                <w:szCs w:val="22"/>
              </w:rPr>
              <w:t>14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 xml:space="preserve">HRVATSKA POŠTANSKA BANKA </w:t>
            </w:r>
            <w:r w:rsidR="0000073D">
              <w:rPr>
                <w:sz w:val="22"/>
                <w:szCs w:val="22"/>
              </w:rPr>
              <w:t>D.D.</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87939104217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Jurišićeva 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6.583.452,26</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00073D" w:rsidP="00FA6250" w:rsidR="00165457" w:rsidRPr="00FA6250">
            <w:pPr>
              <w:jc w:val="center"/>
            </w:pPr>
            <w:r>
              <w:rPr>
                <w:sz w:val="22"/>
                <w:szCs w:val="22"/>
              </w:rPr>
              <w:t>15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Creo d.o.o.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28562790242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 Josipa bana Jelačića 30</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11.375,00</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00073D" w:rsidP="00FA6250" w:rsidR="00165457" w:rsidRPr="00FA6250">
            <w:pPr>
              <w:jc w:val="center"/>
            </w:pPr>
            <w:r>
              <w:rPr>
                <w:sz w:val="22"/>
                <w:szCs w:val="22"/>
              </w:rPr>
              <w:t>16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Messer CROATIA PLIN d.o.o.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32179081874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Zaprešić,   Industrijska 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6.122,11</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00073D" w:rsidP="00FA6250" w:rsidR="00165457" w:rsidRPr="00FA6250">
            <w:pPr>
              <w:jc w:val="center"/>
            </w:pPr>
            <w:r>
              <w:rPr>
                <w:sz w:val="22"/>
                <w:szCs w:val="22"/>
              </w:rPr>
              <w:t>17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Fond za zaštitu okoliša i energetsku učinkovitost</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85828625994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Radnička cesta 80</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613.459,77</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00073D" w:rsidP="00FA6250" w:rsidR="00165457" w:rsidRPr="00FA6250">
            <w:pPr>
              <w:jc w:val="center"/>
            </w:pPr>
            <w:r>
              <w:rPr>
                <w:sz w:val="22"/>
                <w:szCs w:val="22"/>
              </w:rPr>
              <w:t>18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HEP ELEKTRA d.o.o.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43965974818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Ul.grada Vukovara 37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10.605,57</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00073D" w:rsidP="00FA6250" w:rsidR="00165457" w:rsidRPr="00FA6250">
            <w:pPr>
              <w:jc w:val="center"/>
            </w:pPr>
            <w:r>
              <w:rPr>
                <w:sz w:val="22"/>
                <w:szCs w:val="22"/>
              </w:rPr>
              <w:t>19</w:t>
            </w:r>
          </w:p>
        </w:tc>
        <w:tc>
          <w:tcPr>
            <w:tcW w:type="dxa" w:w="1620"/>
            <w:tcBorders>
              <w:top w:val="nil"/>
              <w:left w:val="nil"/>
              <w:bottom w:space="0" w:sz="4" w:color="auto" w:val="single"/>
              <w:right w:space="0" w:sz="4" w:color="auto" w:val="single"/>
            </w:tcBorders>
          </w:tcPr>
          <w:p w:rsidRDefault="0000073D" w:rsidP="00FA6250" w:rsidR="00165457" w:rsidRPr="00FA6250">
            <w:r>
              <w:rPr>
                <w:sz w:val="22"/>
                <w:szCs w:val="22"/>
              </w:rPr>
              <w:t>KREDITNA BANKA ZA</w:t>
            </w:r>
            <w:r w:rsidR="00165457" w:rsidRPr="00FA6250">
              <w:rPr>
                <w:sz w:val="22"/>
                <w:szCs w:val="22"/>
              </w:rPr>
              <w:t>GREB D.D.</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70663193635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Ul.grada Vukovara 74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3.072,39</w:t>
            </w:r>
          </w:p>
        </w:tc>
      </w:tr>
      <w:tr w:rsidTr="00165457" w:rsidR="00165457" w:rsidRPr="00FA6250">
        <w:trPr>
          <w:trHeight w:val="975"/>
        </w:trPr>
        <w:tc>
          <w:tcPr>
            <w:tcW w:type="dxa" w:w="828"/>
            <w:tcBorders>
              <w:top w:val="nil"/>
              <w:left w:space="0" w:sz="4" w:color="auto" w:val="single"/>
              <w:bottom w:space="0" w:sz="4" w:color="auto" w:val="single"/>
              <w:right w:space="0" w:sz="4" w:color="auto" w:val="single"/>
            </w:tcBorders>
          </w:tcPr>
          <w:p w:rsidRDefault="0000073D" w:rsidP="00FA6250" w:rsidR="00165457" w:rsidRPr="00FA6250">
            <w:pPr>
              <w:jc w:val="center"/>
            </w:pPr>
            <w:r>
              <w:rPr>
                <w:sz w:val="22"/>
                <w:szCs w:val="22"/>
              </w:rPr>
              <w:t>20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HRVATSKE ŠUME d.o.o.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69693144506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LJ.Farkaša Vukotinovića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93.416,34</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21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IREKS AROMA d.o.o.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36709757659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Radnička cesta 37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17.580,01</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22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Odvjetničko društvo POSAVEC RAŠICA&amp; LISZT</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76695405231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Junija Palmotića 41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1.501,25</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23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HRVATSKI TELEKOM d.d.</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81793146560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R. Frangeša Mihanovića 9</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10.704,24</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lastRenderedPageBreak/>
              <w:t>24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WIENER OSIGURANJE VIG d.d.</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52848403362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Slovenska ulica 24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35.308,80</w:t>
            </w:r>
          </w:p>
        </w:tc>
      </w:tr>
      <w:tr w:rsidTr="00165457" w:rsidR="00165457" w:rsidRPr="00FA6250">
        <w:trPr>
          <w:trHeight w:val="645"/>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25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DUBROVAČKI TRANSPORTNI SUSTAV d.o.o.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53699920059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Mlini, Gornja Čibača 8</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3.367,36</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26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POKAS d.o.o.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19243260167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 Ožujska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3.941,60</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27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RAFO Vl.</w:t>
            </w:r>
            <w:r w:rsidR="00523DA2">
              <w:rPr>
                <w:sz w:val="22"/>
                <w:szCs w:val="22"/>
              </w:rPr>
              <w:t xml:space="preserve"> </w:t>
            </w:r>
            <w:r w:rsidRPr="00FA6250">
              <w:rPr>
                <w:sz w:val="22"/>
                <w:szCs w:val="22"/>
              </w:rPr>
              <w:t>Ivo Andričević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69620505701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 Potomje 91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158.084,00</w:t>
            </w:r>
          </w:p>
        </w:tc>
      </w:tr>
      <w:tr w:rsidTr="00165457" w:rsidR="00165457" w:rsidRPr="00FA6250">
        <w:trPr>
          <w:trHeight w:val="705"/>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28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Zajednički odvjetnički ured Viktorija Knežević i Marina Maslek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57111619772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Dubrovnik, Dr.A.Starčevića 45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54.590,00</w:t>
            </w:r>
          </w:p>
        </w:tc>
      </w:tr>
      <w:tr w:rsidTr="00165457" w:rsidR="00165457" w:rsidRPr="00FA6250">
        <w:trPr>
          <w:trHeight w:val="495"/>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29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OPĆINA OREBIĆ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16825959078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 Obala pomoraca 24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116.893,03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30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Hrvatska gospodarska komora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85167032587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Zagreb, Rooseveltov trg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32.915,33</w:t>
            </w:r>
          </w:p>
        </w:tc>
      </w:tr>
      <w:tr w:rsidTr="00165457" w:rsidR="00165457" w:rsidRPr="00FA6250">
        <w:trPr>
          <w:trHeight w:val="510"/>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31</w:t>
            </w:r>
          </w:p>
        </w:tc>
        <w:tc>
          <w:tcPr>
            <w:tcW w:type="dxa" w:w="1620"/>
            <w:tcBorders>
              <w:top w:val="nil"/>
              <w:left w:val="nil"/>
              <w:bottom w:space="0" w:sz="4" w:color="auto" w:val="single"/>
              <w:right w:space="0" w:sz="4" w:color="auto" w:val="single"/>
            </w:tcBorders>
          </w:tcPr>
          <w:p w:rsidRDefault="00523DA2" w:rsidP="00523DA2" w:rsidR="00165457" w:rsidRPr="00FA6250">
            <w:r>
              <w:rPr>
                <w:sz w:val="22"/>
                <w:szCs w:val="22"/>
              </w:rPr>
              <w:t xml:space="preserve">Mato Bonvardo </w:t>
            </w:r>
            <w:r w:rsidR="00165457" w:rsidRPr="00FA6250">
              <w:rPr>
                <w:sz w:val="22"/>
                <w:szCs w:val="22"/>
              </w:rPr>
              <w:t>(</w:t>
            </w:r>
            <w:r>
              <w:rPr>
                <w:sz w:val="22"/>
                <w:szCs w:val="22"/>
              </w:rPr>
              <w:t>nasljednici</w:t>
            </w:r>
            <w:r w:rsidR="00165457" w:rsidRPr="00FA6250">
              <w:rPr>
                <w:sz w:val="22"/>
                <w:szCs w:val="22"/>
              </w:rPr>
              <w:t xml:space="preserve">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21567867214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20.121,95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32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Katica Šundrica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11885136208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82.094,29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33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Jeronim Šepić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58324726230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124.327,32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34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Elvira Curić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08346175155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21.945,48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35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Ognjen Rusković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01320800278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168.501,04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36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Marko Delaš</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94706323012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Oskorušno,Županje selo 13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114.553,36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37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Nevenka Delaš</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83522562970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Oskorušno,Županje selo 13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126.940,61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38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Darko Romazinović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7396077562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Potomlje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276.084,63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39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Marija Tomić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96889664334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28.295,92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40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Trobok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74652996652</w:t>
            </w:r>
          </w:p>
        </w:tc>
        <w:tc>
          <w:tcPr>
            <w:tcW w:type="dxa" w:w="1440"/>
            <w:tcBorders>
              <w:top w:val="nil"/>
              <w:left w:val="nil"/>
              <w:bottom w:space="0" w:sz="4" w:color="auto" w:val="single"/>
              <w:right w:space="0" w:sz="4" w:color="auto" w:val="single"/>
            </w:tcBorders>
          </w:tcPr>
          <w:p w:rsidRDefault="00523DA2" w:rsidP="00FA6250" w:rsidR="00165457" w:rsidRPr="00FA6250">
            <w:r>
              <w:rPr>
                <w:sz w:val="22"/>
                <w:szCs w:val="22"/>
              </w:rPr>
              <w:t xml:space="preserve">Orebić    </w:t>
            </w:r>
            <w:r w:rsidR="00165457" w:rsidRPr="00FA6250">
              <w:rPr>
                <w:sz w:val="22"/>
                <w:szCs w:val="22"/>
              </w:rPr>
              <w:t>Trstenićka 12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143.699,09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41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Stipo Jasprica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46720704349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16.031,15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523DA2" w:rsidP="00FA6250" w:rsidR="00165457" w:rsidRPr="00FA6250">
            <w:pPr>
              <w:jc w:val="center"/>
            </w:pPr>
            <w:r>
              <w:rPr>
                <w:sz w:val="22"/>
                <w:szCs w:val="22"/>
              </w:rPr>
              <w:t>42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Borislav Šaić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08719056769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     Postup 15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192.871,26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43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Miho Šundrica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81818307400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294.679,77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44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Šundrica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11215020529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68.216,85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lastRenderedPageBreak/>
              <w:t>45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Mila Brkić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65851424855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101.265,28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46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Joško Milin</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61106235891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49.978,61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47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Jakov Radović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65284532685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64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182.043,85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48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Nikola Bura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43138206583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65.772,37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49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Niko Trobok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97677316813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133.089,32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50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Branko Trobok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04200446326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88.539,52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51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Marija Gracin</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63353523747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Orebić,J.B.Jelačića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18.168,07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52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Nikola Magaš</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89117916642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146.063,11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53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Đuračić i kao nasljednik Niko Đuračić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26555132216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356.819,95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54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Mirko Strinić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40518477339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487.655,36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55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Snježana Gavrilica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97572538838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164.689,56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56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Ivan Strinić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40976023716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130.797,45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57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Nikola Baleta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19164465966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Kuna,Donje Pijavičino 75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188.403,98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58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Baleta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29433550798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Kuna,Donje Pijavičino 35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38.459,80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59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Lindi Koboević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40663035598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123.427,71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60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Pavo Poljanić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68065797013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580.329,03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E2819" w:rsidP="00FA6250" w:rsidR="00165457" w:rsidRPr="00FA6250">
            <w:pPr>
              <w:jc w:val="center"/>
            </w:pPr>
            <w:r>
              <w:rPr>
                <w:sz w:val="22"/>
                <w:szCs w:val="22"/>
              </w:rPr>
              <w:t>61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Pavo Radović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43249873445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Korčula,ul 89 br 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190.567,04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94EA6" w:rsidP="00FA6250" w:rsidR="00165457" w:rsidRPr="00FA6250">
            <w:pPr>
              <w:jc w:val="center"/>
            </w:pPr>
            <w:r>
              <w:rPr>
                <w:sz w:val="22"/>
                <w:szCs w:val="22"/>
              </w:rPr>
              <w:t>62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Mate Brkić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71660893084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204.736,44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94EA6" w:rsidP="00FA6250" w:rsidR="00165457" w:rsidRPr="00FA6250">
            <w:pPr>
              <w:jc w:val="center"/>
            </w:pPr>
            <w:r>
              <w:rPr>
                <w:sz w:val="22"/>
                <w:szCs w:val="22"/>
              </w:rPr>
              <w:t>63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Jozo V.Roso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21524664257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Oskorušno,Županje selo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67.220,99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94EA6" w:rsidP="00FA6250" w:rsidR="00165457" w:rsidRPr="00FA6250">
            <w:pPr>
              <w:jc w:val="center"/>
            </w:pPr>
            <w:r>
              <w:rPr>
                <w:sz w:val="22"/>
                <w:szCs w:val="22"/>
              </w:rPr>
              <w:t>64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Maštrapa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38111838075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186.881,27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94EA6" w:rsidP="00FA6250" w:rsidR="00165457" w:rsidRPr="00FA6250">
            <w:pPr>
              <w:jc w:val="center"/>
            </w:pPr>
            <w:r>
              <w:rPr>
                <w:sz w:val="22"/>
                <w:szCs w:val="22"/>
              </w:rPr>
              <w:t>65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Živko Jurić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17449426781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Oskorušno,Privor 14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57.805,72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94EA6" w:rsidP="00FA6250" w:rsidR="00165457" w:rsidRPr="00FA6250">
            <w:pPr>
              <w:jc w:val="center"/>
            </w:pPr>
            <w:r>
              <w:rPr>
                <w:sz w:val="22"/>
                <w:szCs w:val="22"/>
              </w:rPr>
              <w:t>66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Mato Poljanić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08784629592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151.825,99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94EA6" w:rsidP="00FA6250" w:rsidR="00165457" w:rsidRPr="00FA6250">
            <w:pPr>
              <w:jc w:val="center"/>
            </w:pPr>
            <w:r>
              <w:rPr>
                <w:sz w:val="22"/>
                <w:szCs w:val="22"/>
              </w:rPr>
              <w:t>67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Antun Milin</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14168195922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60.363,11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94EA6" w:rsidP="00FA6250" w:rsidR="00165457" w:rsidRPr="00FA6250">
            <w:pPr>
              <w:jc w:val="center"/>
            </w:pPr>
            <w:r>
              <w:rPr>
                <w:sz w:val="22"/>
                <w:szCs w:val="22"/>
              </w:rPr>
              <w:t>68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Petar Poljanić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67122355663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459.172,13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69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Nedjeljko Milin</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95807379924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95.180,66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70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Ljiljana Bikić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56301559207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Orebić,S.S.Kranjčevića  35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169.862,30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71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Niko Kresalja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16238290628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210.001,23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lastRenderedPageBreak/>
              <w:t>72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Mato Žitković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41063661900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157.408,13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73</w:t>
            </w:r>
          </w:p>
        </w:tc>
        <w:tc>
          <w:tcPr>
            <w:tcW w:type="dxa" w:w="1620"/>
            <w:tcBorders>
              <w:top w:val="nil"/>
              <w:left w:val="nil"/>
              <w:bottom w:space="0" w:sz="4" w:color="auto" w:val="single"/>
              <w:right w:space="0" w:sz="4" w:color="auto" w:val="single"/>
            </w:tcBorders>
          </w:tcPr>
          <w:p w:rsidRDefault="00165457" w:rsidP="00C65094" w:rsidR="00165457" w:rsidRPr="00FA6250">
            <w:r w:rsidRPr="00FA6250">
              <w:rPr>
                <w:sz w:val="22"/>
                <w:szCs w:val="22"/>
              </w:rPr>
              <w:t>Ivo Kiriđija  (</w:t>
            </w:r>
            <w:r w:rsidR="00C65094">
              <w:rPr>
                <w:sz w:val="22"/>
                <w:szCs w:val="22"/>
              </w:rPr>
              <w:t>nasljednici</w:t>
            </w:r>
            <w:r w:rsidRPr="00FA6250">
              <w:rPr>
                <w:sz w:val="22"/>
                <w:szCs w:val="22"/>
              </w:rPr>
              <w:t xml:space="preserve"> pok )</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81106635219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Potomje,Dingać Borak 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120.176,10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74</w:t>
            </w:r>
          </w:p>
        </w:tc>
        <w:tc>
          <w:tcPr>
            <w:tcW w:type="dxa" w:w="1620"/>
            <w:tcBorders>
              <w:top w:val="nil"/>
              <w:left w:val="nil"/>
              <w:bottom w:space="0" w:sz="4" w:color="auto" w:val="single"/>
              <w:right w:space="0" w:sz="4" w:color="auto" w:val="single"/>
            </w:tcBorders>
          </w:tcPr>
          <w:p w:rsidRDefault="00165457" w:rsidP="00C65094" w:rsidR="00165457" w:rsidRPr="00FA6250">
            <w:r w:rsidRPr="00FA6250">
              <w:rPr>
                <w:sz w:val="22"/>
                <w:szCs w:val="22"/>
              </w:rPr>
              <w:t>Anka Broketa (</w:t>
            </w:r>
            <w:r w:rsidR="00C65094">
              <w:rPr>
                <w:sz w:val="22"/>
                <w:szCs w:val="22"/>
              </w:rPr>
              <w:t>nasljednici</w:t>
            </w:r>
            <w:r w:rsidRPr="00FA6250">
              <w:rPr>
                <w:sz w:val="22"/>
                <w:szCs w:val="22"/>
              </w:rPr>
              <w:t xml:space="preserve">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07577697444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Dubrovnik,dr A.Starčevića 21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41.564,07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75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Frančeska Cibilić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46598931951</w:t>
            </w:r>
          </w:p>
        </w:tc>
        <w:tc>
          <w:tcPr>
            <w:tcW w:type="dxa" w:w="1440"/>
            <w:tcBorders>
              <w:top w:val="nil"/>
              <w:left w:val="nil"/>
              <w:bottom w:space="0" w:sz="4" w:color="auto" w:val="single"/>
              <w:right w:space="0" w:sz="4" w:color="auto" w:val="single"/>
            </w:tcBorders>
          </w:tcPr>
          <w:p w:rsidRDefault="00C65094" w:rsidP="00FA6250" w:rsidR="00165457" w:rsidRPr="00FA6250">
            <w:r>
              <w:rPr>
                <w:sz w:val="22"/>
                <w:szCs w:val="22"/>
              </w:rPr>
              <w:t>Potomje,Gru</w:t>
            </w:r>
            <w:r w:rsidR="00165457" w:rsidRPr="00FA6250">
              <w:rPr>
                <w:sz w:val="22"/>
                <w:szCs w:val="22"/>
              </w:rPr>
              <w:t>da 10</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262.745,57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76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S Orhanović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30152111629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105.376,01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77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Neven Šimunković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19927251658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14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361.295,26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78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Kate Vlahović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44024136920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Pijavičino,Kuna Pelješka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228.682,71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79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Cibilić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52056211004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Potomje,Gruda 10</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343.942,27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80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Darija Pekić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92632662427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Janjina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104.038,87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81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Nikša Pekić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69396110284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Janjina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17.641,27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82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Živko Kiriđija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74301086652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69.585,06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83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Daroslav Cibilić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69021854259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572.289,73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84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Maja Trobok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75030072925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109.589,19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85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Vlatko Ravlić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93527707034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Orebić,Gurića selo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38.044,40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86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Milena Medović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51635676917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Kuna,Kuna 63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31.356,88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87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Ante M Orhanović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62134783287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46.063,63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88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I. Mastilica (nasljednici)</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64917709863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Oskorušno,Privor 15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63.774,14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89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Mato Vukas</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30697924372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22.952,87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90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Branimir Mastilica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37847358221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 xml:space="preserve">Trpanj,Gornja Vrućica </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119.653,93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91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Ante B Mastilica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24514938972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 xml:space="preserve">Trpanj,Gornja Vrućica </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30.030,31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92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Niki Krivić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80144983695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21.816,84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93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Milka Šeput</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30113302471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Trpanj,Donja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24.288,80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94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Franica Štuk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17510244990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Trpanj,Donja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10.093,73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C65094" w:rsidP="00FA6250" w:rsidR="00165457" w:rsidRPr="00FA6250">
            <w:pPr>
              <w:jc w:val="center"/>
            </w:pPr>
            <w:r>
              <w:rPr>
                <w:sz w:val="22"/>
                <w:szCs w:val="22"/>
              </w:rPr>
              <w:t>95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V. Tešvić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10109272378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Trpanj,Donja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2.927,06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464C3" w:rsidP="001464C3" w:rsidR="00165457" w:rsidRPr="00FA6250">
            <w:pPr>
              <w:jc w:val="center"/>
            </w:pPr>
            <w:r>
              <w:rPr>
                <w:sz w:val="22"/>
                <w:szCs w:val="22"/>
              </w:rPr>
              <w:t>96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Tešvić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77496601899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Trpanj,Donja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1.304,24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464C3" w:rsidP="00FA6250" w:rsidR="00165457" w:rsidRPr="00FA6250">
            <w:pPr>
              <w:jc w:val="center"/>
            </w:pPr>
            <w:r>
              <w:rPr>
                <w:sz w:val="22"/>
                <w:szCs w:val="22"/>
              </w:rPr>
              <w:t>97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Bosiljka Antičević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39337247269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Orebić,Postup 10</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120.674,58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464C3" w:rsidP="00FA6250" w:rsidR="00165457" w:rsidRPr="00FA6250">
            <w:pPr>
              <w:jc w:val="center"/>
            </w:pPr>
            <w:r>
              <w:rPr>
                <w:sz w:val="22"/>
                <w:szCs w:val="22"/>
              </w:rPr>
              <w:t>98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Iva Grubišić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70585398555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60.962,54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464C3" w:rsidP="00FA6250" w:rsidR="00165457" w:rsidRPr="00FA6250">
            <w:pPr>
              <w:jc w:val="center"/>
            </w:pPr>
            <w:r>
              <w:rPr>
                <w:sz w:val="22"/>
                <w:szCs w:val="22"/>
              </w:rPr>
              <w:lastRenderedPageBreak/>
              <w:t>99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Antun - Anto Vekarić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00761238544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Orebić,Podobuće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24.005,24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464C3" w:rsidP="00FA6250" w:rsidR="00165457" w:rsidRPr="00FA6250">
            <w:pPr>
              <w:jc w:val="center"/>
            </w:pPr>
            <w:r>
              <w:rPr>
                <w:sz w:val="22"/>
                <w:szCs w:val="22"/>
              </w:rPr>
              <w:t>100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Eljmar Lučić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62905671159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83.910,05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01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Sandra Trojanović Sršen</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16936610195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Orebić,Podobuće 28</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63.949,03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02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Jasminka Lučić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52170360443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22.338,70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03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Emica Čaberica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64263318031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20.241,36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04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Ratomir Mihaljević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20600651467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 xml:space="preserve">Trpanj,Gornja Vrućica </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10.990,99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05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Boris Smolić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81626032774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Orebić,Put Stankovića 18/A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122.036,40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06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Antunović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33184297992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Orebić,Škvar</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5.078,12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07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Ž.</w:t>
            </w:r>
            <w:r w:rsidR="001464C3">
              <w:rPr>
                <w:sz w:val="22"/>
                <w:szCs w:val="22"/>
              </w:rPr>
              <w:t xml:space="preserve"> </w:t>
            </w:r>
            <w:r w:rsidRPr="00FA6250">
              <w:rPr>
                <w:sz w:val="22"/>
                <w:szCs w:val="22"/>
              </w:rPr>
              <w:t>Kirigjija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27571158460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84.660,64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08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Nikola Jurić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54916818469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30.699,18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09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Ante Nobilo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914996391768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Trpanj,Donja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16.570,13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10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Vlado Šegetin</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19027271686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47.797,14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11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Ante Milović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90243157503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 17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36.246,01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12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Ive Maćela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07596017664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13.901,56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13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Ivan Krivić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91782453531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26.382,45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14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Zdravko Poljanić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19076016221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133.563,64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15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Zlatko (Vlado) Bule</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77623812570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8.612,12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16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Dušanka Violić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65413172894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88</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148.618,09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17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V. Poljanić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83981825912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76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144.253,06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18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Peruša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19916754243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71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102.767,41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19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Dušanka Šerka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06522876809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Mokošica,M.Kneževića 56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36.057,26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20</w:t>
            </w:r>
          </w:p>
        </w:tc>
        <w:tc>
          <w:tcPr>
            <w:tcW w:type="dxa" w:w="1620"/>
            <w:tcBorders>
              <w:top w:val="nil"/>
              <w:left w:val="nil"/>
              <w:bottom w:space="0" w:sz="4" w:color="auto" w:val="single"/>
              <w:right w:space="0" w:sz="4" w:color="auto" w:val="single"/>
            </w:tcBorders>
          </w:tcPr>
          <w:p w:rsidRDefault="001464C3" w:rsidP="00FA6250" w:rsidR="00165457" w:rsidRPr="00FA6250">
            <w:r>
              <w:rPr>
                <w:sz w:val="22"/>
                <w:szCs w:val="22"/>
              </w:rPr>
              <w:t>Ante Živkušić (nasljednici</w:t>
            </w:r>
            <w:r w:rsidR="00165457" w:rsidRPr="00FA6250">
              <w:rPr>
                <w:sz w:val="22"/>
                <w:szCs w:val="22"/>
              </w:rPr>
              <w:t xml:space="preserve"> pokojnika)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88855467694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Trstenik,Kraj 18</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127.985,99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21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Mate Violić - Ozepović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63372850792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39</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137.534,12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22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Matko Živkušić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26535893334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Trstenik,Kraj 16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65.911,19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23</w:t>
            </w:r>
          </w:p>
        </w:tc>
        <w:tc>
          <w:tcPr>
            <w:tcW w:type="dxa" w:w="1620"/>
            <w:tcBorders>
              <w:top w:val="nil"/>
              <w:left w:val="nil"/>
              <w:bottom w:space="0" w:sz="4" w:color="auto" w:val="single"/>
              <w:right w:space="0" w:sz="4" w:color="auto" w:val="single"/>
            </w:tcBorders>
          </w:tcPr>
          <w:p w:rsidRDefault="00165457" w:rsidP="001464C3" w:rsidR="00165457" w:rsidRPr="00FA6250">
            <w:r w:rsidRPr="00FA6250">
              <w:rPr>
                <w:sz w:val="22"/>
                <w:szCs w:val="22"/>
              </w:rPr>
              <w:t>Kate Fabijanović (</w:t>
            </w:r>
            <w:r w:rsidR="001464C3">
              <w:rPr>
                <w:sz w:val="22"/>
                <w:szCs w:val="22"/>
              </w:rPr>
              <w:t>nasljednici</w:t>
            </w:r>
            <w:r w:rsidRPr="00FA6250">
              <w:rPr>
                <w:sz w:val="22"/>
                <w:szCs w:val="22"/>
              </w:rPr>
              <w:t xml:space="preserve">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42929573159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Mokošica,Bartol Kašić 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29.657,06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1464C3" w:rsidR="00165457" w:rsidRPr="00FA6250">
            <w:pPr>
              <w:jc w:val="center"/>
            </w:pPr>
            <w:r w:rsidRPr="00FA6250">
              <w:rPr>
                <w:sz w:val="22"/>
                <w:szCs w:val="22"/>
              </w:rPr>
              <w:t>1</w:t>
            </w:r>
            <w:r w:rsidR="001464C3">
              <w:rPr>
                <w:sz w:val="22"/>
                <w:szCs w:val="22"/>
              </w:rPr>
              <w:t>24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Milović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21620734691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16.439,02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1464C3" w:rsidR="00165457" w:rsidRPr="00FA6250">
            <w:pPr>
              <w:jc w:val="center"/>
            </w:pPr>
            <w:r w:rsidRPr="00FA6250">
              <w:rPr>
                <w:sz w:val="22"/>
                <w:szCs w:val="22"/>
              </w:rPr>
              <w:lastRenderedPageBreak/>
              <w:t>1</w:t>
            </w:r>
            <w:r w:rsidR="001464C3">
              <w:rPr>
                <w:sz w:val="22"/>
                <w:szCs w:val="22"/>
              </w:rPr>
              <w:t>25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Zore Skokandić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75108262059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Trpanj,Donja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14.550,93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26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Marija Jakulica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76445521624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57.403,57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27</w:t>
            </w:r>
          </w:p>
        </w:tc>
        <w:tc>
          <w:tcPr>
            <w:tcW w:type="dxa" w:w="1620"/>
            <w:tcBorders>
              <w:top w:val="nil"/>
              <w:left w:val="nil"/>
              <w:bottom w:space="0" w:sz="4" w:color="auto" w:val="single"/>
              <w:right w:space="0" w:sz="4" w:color="auto" w:val="single"/>
            </w:tcBorders>
          </w:tcPr>
          <w:p w:rsidRDefault="00165457" w:rsidP="001464C3" w:rsidR="00165457" w:rsidRPr="00FA6250">
            <w:r w:rsidRPr="00FA6250">
              <w:rPr>
                <w:sz w:val="22"/>
                <w:szCs w:val="22"/>
              </w:rPr>
              <w:t>Marija Soko (</w:t>
            </w:r>
            <w:r w:rsidR="001464C3">
              <w:rPr>
                <w:sz w:val="22"/>
                <w:szCs w:val="22"/>
              </w:rPr>
              <w:t>nasljednici</w:t>
            </w:r>
            <w:r w:rsidRPr="00FA6250">
              <w:rPr>
                <w:sz w:val="22"/>
                <w:szCs w:val="22"/>
              </w:rPr>
              <w:t xml:space="preserve">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22334104101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Oskorušno,Velika Prapratna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4.656,80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28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Igor Šundrica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56176355288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Trpanj,M.Držića 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40.528,56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29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Niko Soko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95484235957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Oskorušno,Privor 14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64.878,48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30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Željko Škoro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19910294382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Orebić,E,Kvaternika 9</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26.483,23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31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Marija Opačak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74995704202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Orebić,Kamen 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23.805,11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32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Josip Braenović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97794007633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968.173,09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33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Marijana Kiković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53069483281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Preko,Klanac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3.624,78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1464C3" w:rsidR="00165457" w:rsidRPr="00FA6250">
            <w:pPr>
              <w:jc w:val="center"/>
            </w:pPr>
            <w:r w:rsidRPr="00FA6250">
              <w:rPr>
                <w:sz w:val="22"/>
                <w:szCs w:val="22"/>
              </w:rPr>
              <w:t>1</w:t>
            </w:r>
            <w:r w:rsidR="001464C3">
              <w:rPr>
                <w:sz w:val="22"/>
                <w:szCs w:val="22"/>
              </w:rPr>
              <w:t>34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Ratko Baletić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94831719624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245.162,64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35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Neđeljko Ančić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43478896851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130.881,28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36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Nedo Roso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40955934270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72.234,93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37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Ante Žužul</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35642047897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61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212.244,77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38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Baldo Ostojić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31036971905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Orebić,V.Nazora 42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22.206,79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39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Mirko Grbavac</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16638651786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Orebić,A.Šenoe 32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7.452,51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40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Jozo Radović(kći Katarina Rudan)</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88737274586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Orebić,B.J.Jelačića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19.227,13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41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Matko Andričević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01110093624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Orebić,B.J.Jelačića 18</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7.589,96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42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Drago Roso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04245113414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 Oskorušno 17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18.213,00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43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Vjera Piskulić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09354951425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Split,J.Plančića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11.767,48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44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Martin Bogoje</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05700624021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Orebić,Perna 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30.174,54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45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Antun Trojanović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45003084260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Orebić,Podobuće 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40.046,60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46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Boris Krističević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54554827093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Orebić,Trstenička 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42.435,72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47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Ljiljana Market</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86555199288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Potomje,Dingać-Borak 42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223.950,32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48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Jadranka Ostojić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09293903314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Orebić,V.Nazora 42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74.723,64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49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Piskulić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85985536899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Dubrovnik ,Đ.Basarićeka 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72.240,66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50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Radić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11611205830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Potomje,Gruda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226.109,95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lastRenderedPageBreak/>
              <w:t>1</w:t>
            </w:r>
            <w:r w:rsidR="001464C3">
              <w:rPr>
                <w:sz w:val="22"/>
                <w:szCs w:val="22"/>
              </w:rPr>
              <w:t>51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Marijana Piskulić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93404187074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Dubrovnik, Đ.Basarićeka 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40.598,08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52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Luka Grlica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49353928762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Oskorušno,Privor 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63.731,58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53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Milan Tolj Čovo</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93850747678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Orebić,Trstenička 10</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4.596,65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54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Milan pok Ivana Tolj</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93850747678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Orebić,Trstenička 10</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32.170,48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55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Branko Krističević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29131720205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Orebić,V.Nazora 17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28.090,55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56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Nada Krističević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46014229145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Orebić,V.Nazora 17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54.756,27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57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Niko Antičević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41557404250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14.780,65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58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Marija Kristić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78103637538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80.601,66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59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Baldo Šaletić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19261178135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 Oskorušno 18</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117.029,79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60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Stipo Šestanović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61262202792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Orebić,J.B.Jelačića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123.815,76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61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Katica Šuica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04444124988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 Oskorušno 13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21.642,56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62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Ante Mrgudić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69726276556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 Z,Frankopanska 15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84.609,37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63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Branka Jurović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65062234387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Orebić,Od Blaca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65.131,08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1464C3" w:rsidR="00165457" w:rsidRPr="00FA6250">
            <w:pPr>
              <w:jc w:val="center"/>
            </w:pPr>
            <w:r w:rsidRPr="00FA6250">
              <w:rPr>
                <w:sz w:val="22"/>
                <w:szCs w:val="22"/>
              </w:rPr>
              <w:t>1</w:t>
            </w:r>
            <w:r w:rsidR="001464C3">
              <w:rPr>
                <w:sz w:val="22"/>
                <w:szCs w:val="22"/>
              </w:rPr>
              <w:t>64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Milivoj Daničić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21797601966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Orebić,V.Nazora 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40.282,77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65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Ivan Radović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69515251524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  ,K.Tomislava 20</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36.531,91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66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Bosnić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14460375043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Potomje,Zakamenje 10</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115.357,59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67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Jele Dujmović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70965020615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Trpanj,Novačići 23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14.951,60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68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Anamarija Putnik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34659164793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Split,Šižgorićeva 18</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150.345,70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1464C3">
              <w:rPr>
                <w:sz w:val="22"/>
                <w:szCs w:val="22"/>
              </w:rPr>
              <w:t>69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Vjekoslav Bulat</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97835105982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Orebić,Mažuranićeva 39</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54.511,08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73656E">
              <w:rPr>
                <w:sz w:val="22"/>
                <w:szCs w:val="22"/>
              </w:rPr>
              <w:t>70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Dunja Rusković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35035814392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151.943,77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73656E">
              <w:rPr>
                <w:sz w:val="22"/>
                <w:szCs w:val="22"/>
              </w:rPr>
              <w:t>71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Daničić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11014411697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 ,Dingač,Borak 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152.627,99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73656E">
              <w:rPr>
                <w:sz w:val="22"/>
                <w:szCs w:val="22"/>
              </w:rPr>
              <w:t>72</w:t>
            </w:r>
          </w:p>
        </w:tc>
        <w:tc>
          <w:tcPr>
            <w:tcW w:type="dxa" w:w="1620"/>
            <w:tcBorders>
              <w:top w:val="nil"/>
              <w:left w:val="nil"/>
              <w:bottom w:space="0" w:sz="4" w:color="auto" w:val="single"/>
              <w:right w:space="0" w:sz="4" w:color="auto" w:val="single"/>
            </w:tcBorders>
          </w:tcPr>
          <w:p w:rsidRDefault="00165457" w:rsidP="0073656E" w:rsidR="00165457" w:rsidRPr="00FA6250">
            <w:r w:rsidRPr="00FA6250">
              <w:rPr>
                <w:sz w:val="22"/>
                <w:szCs w:val="22"/>
              </w:rPr>
              <w:t>Srećko Čuljak,</w:t>
            </w:r>
            <w:r w:rsidR="0073656E">
              <w:rPr>
                <w:sz w:val="22"/>
                <w:szCs w:val="22"/>
              </w:rPr>
              <w:t xml:space="preserve"> nasljednici</w:t>
            </w:r>
            <w:r w:rsidRPr="00FA6250">
              <w:rPr>
                <w:sz w:val="22"/>
                <w:szCs w:val="22"/>
              </w:rPr>
              <w:t xml:space="preserve">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18696046267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87.516,71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73656E">
              <w:rPr>
                <w:sz w:val="22"/>
                <w:szCs w:val="22"/>
              </w:rPr>
              <w:t>73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Rina Tomelić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93458899718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Split,I.Kukuljevića 14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27.172,00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73656E">
              <w:rPr>
                <w:sz w:val="22"/>
                <w:szCs w:val="22"/>
              </w:rPr>
              <w:t>74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Srečko Radović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34814208686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71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8.066,43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73656E">
              <w:rPr>
                <w:sz w:val="22"/>
                <w:szCs w:val="22"/>
              </w:rPr>
              <w:t>75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Marinović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40236114394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109.206,41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lastRenderedPageBreak/>
              <w:t>1</w:t>
            </w:r>
            <w:r w:rsidR="0073656E">
              <w:rPr>
                <w:sz w:val="22"/>
                <w:szCs w:val="22"/>
              </w:rPr>
              <w:t>76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Tomislav Radović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34526181418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71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313.829,85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73656E" w:rsidR="00165457" w:rsidRPr="00FA6250">
            <w:pPr>
              <w:jc w:val="center"/>
            </w:pPr>
            <w:r w:rsidRPr="00FA6250">
              <w:rPr>
                <w:sz w:val="22"/>
                <w:szCs w:val="22"/>
              </w:rPr>
              <w:t>1</w:t>
            </w:r>
            <w:r w:rsidR="0073656E">
              <w:rPr>
                <w:sz w:val="22"/>
                <w:szCs w:val="22"/>
              </w:rPr>
              <w:t>77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Jadranka Radović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03186045627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23.933,56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73656E">
              <w:rPr>
                <w:sz w:val="22"/>
                <w:szCs w:val="22"/>
              </w:rPr>
              <w:t>78</w:t>
            </w:r>
          </w:p>
        </w:tc>
        <w:tc>
          <w:tcPr>
            <w:tcW w:type="dxa" w:w="1620"/>
            <w:tcBorders>
              <w:top w:val="nil"/>
              <w:left w:val="nil"/>
              <w:bottom w:space="0" w:sz="4" w:color="auto" w:val="single"/>
              <w:right w:space="0" w:sz="4" w:color="auto" w:val="single"/>
            </w:tcBorders>
          </w:tcPr>
          <w:p w:rsidRDefault="00165457" w:rsidP="0073656E" w:rsidR="00165457" w:rsidRPr="00FA6250">
            <w:r w:rsidRPr="00FA6250">
              <w:rPr>
                <w:sz w:val="22"/>
                <w:szCs w:val="22"/>
              </w:rPr>
              <w:t>Aleksandar Ostojić,</w:t>
            </w:r>
            <w:r w:rsidR="0073656E">
              <w:rPr>
                <w:sz w:val="22"/>
                <w:szCs w:val="22"/>
              </w:rPr>
              <w:t xml:space="preserve"> nasljednici</w:t>
            </w:r>
            <w:r w:rsidRPr="00FA6250">
              <w:rPr>
                <w:sz w:val="22"/>
                <w:szCs w:val="22"/>
              </w:rPr>
              <w:t xml:space="preserve">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01250361866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Orebić,E.Kvaternika 21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82.287,47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73656E">
              <w:rPr>
                <w:sz w:val="22"/>
                <w:szCs w:val="22"/>
              </w:rPr>
              <w:t>79</w:t>
            </w:r>
          </w:p>
        </w:tc>
        <w:tc>
          <w:tcPr>
            <w:tcW w:type="dxa" w:w="1620"/>
            <w:tcBorders>
              <w:top w:val="nil"/>
              <w:left w:val="nil"/>
              <w:bottom w:space="0" w:sz="4" w:color="auto" w:val="single"/>
              <w:right w:space="0" w:sz="4" w:color="auto" w:val="single"/>
            </w:tcBorders>
          </w:tcPr>
          <w:p w:rsidRDefault="00165457" w:rsidP="0073656E" w:rsidR="00165457" w:rsidRPr="00FA6250">
            <w:r w:rsidRPr="00FA6250">
              <w:rPr>
                <w:sz w:val="22"/>
                <w:szCs w:val="22"/>
              </w:rPr>
              <w:t>Anto Antičević,</w:t>
            </w:r>
            <w:r w:rsidR="0073656E" w:rsidRPr="00FA6250">
              <w:rPr>
                <w:sz w:val="22"/>
                <w:szCs w:val="22"/>
              </w:rPr>
              <w:t xml:space="preserve"> </w:t>
            </w:r>
            <w:r w:rsidR="0073656E">
              <w:rPr>
                <w:sz w:val="22"/>
                <w:szCs w:val="22"/>
              </w:rPr>
              <w:t>nasljednici</w:t>
            </w:r>
            <w:r w:rsidRPr="00FA6250">
              <w:rPr>
                <w:sz w:val="22"/>
                <w:szCs w:val="22"/>
              </w:rPr>
              <w:t xml:space="preserve">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81387605136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11.204,22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1</w:t>
            </w:r>
            <w:r w:rsidR="0073656E">
              <w:rPr>
                <w:sz w:val="22"/>
                <w:szCs w:val="22"/>
              </w:rPr>
              <w:t>80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Santica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57543345354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Split,Getaldićeva 23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134.282,97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73656E" w:rsidR="00165457" w:rsidRPr="00FA6250">
            <w:pPr>
              <w:jc w:val="center"/>
            </w:pPr>
            <w:r w:rsidRPr="00FA6250">
              <w:rPr>
                <w:sz w:val="22"/>
                <w:szCs w:val="22"/>
              </w:rPr>
              <w:t>1</w:t>
            </w:r>
            <w:r w:rsidR="0073656E">
              <w:rPr>
                <w:sz w:val="22"/>
                <w:szCs w:val="22"/>
              </w:rPr>
              <w:t>81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Stjepo Violić-Mikula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93256963460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428.336,86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182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Nikola Jugović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50166597195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Potomje,Podobuće 29</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191.882,91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183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Ljubomir Šimunović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23233669679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8.690,82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184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Ivica Bokšić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87061595693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45.826,91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185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Ivan Roso (Gazda)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53317137277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Orebić,A.Starčevića 43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193,02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186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Ivanka Marijanović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52814833837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 ,Pijavičino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105.795,67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187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Mila Bosnić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40617480638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Potomje,Zakamenje 11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71.364,51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188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Ivica Perić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51405996022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Orebić,K.Domagoja 12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17.576,91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189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Božo Daničić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97389560387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Potomje,Dingač-Borak 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176.332,47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190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Jelka Krističević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97370279918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 ,Pijavičino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163.099,51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191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Miro Tolj</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85440727120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Orebić,V.Nazora 15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82.290,92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192</w:t>
            </w:r>
          </w:p>
        </w:tc>
        <w:tc>
          <w:tcPr>
            <w:tcW w:type="dxa" w:w="1620"/>
            <w:tcBorders>
              <w:top w:val="nil"/>
              <w:left w:val="nil"/>
              <w:bottom w:space="0" w:sz="4" w:color="auto" w:val="single"/>
              <w:right w:space="0" w:sz="4" w:color="auto" w:val="single"/>
            </w:tcBorders>
          </w:tcPr>
          <w:p w:rsidRDefault="00165457" w:rsidP="0073656E" w:rsidR="00165457" w:rsidRPr="00FA6250">
            <w:r w:rsidRPr="00FA6250">
              <w:rPr>
                <w:sz w:val="22"/>
                <w:szCs w:val="22"/>
              </w:rPr>
              <w:t>Marija Radović,</w:t>
            </w:r>
            <w:r w:rsidR="0073656E">
              <w:rPr>
                <w:sz w:val="22"/>
                <w:szCs w:val="22"/>
              </w:rPr>
              <w:t>nasljednici</w:t>
            </w:r>
            <w:r w:rsidRPr="00FA6250">
              <w:rPr>
                <w:sz w:val="22"/>
                <w:szCs w:val="22"/>
              </w:rPr>
              <w:t xml:space="preserve">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97729583942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Potomje,Dingač-Borak 43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21.692,47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193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Krističević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52533639951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Orebić,E.Kvaternika 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87.640,15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194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Šunj</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12125497705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 ,Pijavičino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314.905,52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195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Mato Šestanović,obitelj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69269237247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Orebić,A.G.Matoša 19</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82.403,44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196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Miho Domaćin</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53047376191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Orebić,K.Tomislava 18</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27.356,72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197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Josip Šegetin</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42480961562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Potomje,Prizdrina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101.676,21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198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Petar Matković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13586863156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Potomje,Gruda 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171.181,15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199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Boris Violić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56586949608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Potomje,Potomje 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223.608,11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00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Grljušić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77854308199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Orebić,Pelješka 16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87.982,53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01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Baldo Šuica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62880683802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Oskorušno,V.Prapratna 13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52.307,85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lastRenderedPageBreak/>
              <w:t>2</w:t>
            </w:r>
            <w:r w:rsidR="0073656E">
              <w:rPr>
                <w:sz w:val="22"/>
                <w:szCs w:val="22"/>
              </w:rPr>
              <w:t>02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Kata Bilić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46579220966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136.842,19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73656E" w:rsidP="00FA6250" w:rsidR="00165457" w:rsidRPr="00FA6250">
            <w:pPr>
              <w:jc w:val="center"/>
            </w:pPr>
            <w:r>
              <w:rPr>
                <w:sz w:val="22"/>
                <w:szCs w:val="22"/>
              </w:rPr>
              <w:t>203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Nikša Bibica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22501854354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Oskorušno,Zagruda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247.507,24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04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Mato Antunović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87369607871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Oskorušno,Privor 15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65.489,66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05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Jurica Surjan-Bilac</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19717734639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Split,Iločka 2</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55.597,15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06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Protić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88512049903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12.359,05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07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Đina Harlović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79702098952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w:t>
            </w:r>
            <w:r w:rsidR="0073656E">
              <w:rPr>
                <w:sz w:val="22"/>
                <w:szCs w:val="22"/>
              </w:rPr>
              <w:t>BIĆ,M.C-</w:t>
            </w:r>
            <w:r w:rsidRPr="00FA6250">
              <w:rPr>
                <w:sz w:val="22"/>
                <w:szCs w:val="22"/>
              </w:rPr>
              <w:t>Medovića 1</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115.811,62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08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Gašpar Harlović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44903846937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 ,Zakamenje 5</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140.710,89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09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Tere Jugović(obitelj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03340015290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Makarska,dr M.Ujevića 4</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17.512,88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10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Pavle Andričević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54808704881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304.205,23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11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Branko Džajić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37302063197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Trstenik,Kraj 66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223.601,23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12</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Antun Munitić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35614758244</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noWrap/>
            <w:vAlign w:val="bottom"/>
          </w:tcPr>
          <w:p w:rsidRDefault="00165457" w:rsidP="00FA6250" w:rsidR="00165457" w:rsidRPr="00FA6250">
            <w:pPr>
              <w:jc w:val="right"/>
            </w:pPr>
            <w:r w:rsidRPr="00FA6250">
              <w:rPr>
                <w:sz w:val="22"/>
                <w:szCs w:val="22"/>
              </w:rPr>
              <w:t>25.554,00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73656E" w:rsidR="00165457" w:rsidRPr="00FA6250">
            <w:pPr>
              <w:jc w:val="center"/>
            </w:pPr>
            <w:r w:rsidRPr="00FA6250">
              <w:rPr>
                <w:sz w:val="22"/>
                <w:szCs w:val="22"/>
              </w:rPr>
              <w:t>2</w:t>
            </w:r>
            <w:r w:rsidR="0073656E">
              <w:rPr>
                <w:sz w:val="22"/>
                <w:szCs w:val="22"/>
              </w:rPr>
              <w:t>13</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Mladen Tamburović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08702544511</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50.962,40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14</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Slaven Bibica</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02177011772</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Oskorušno,Zagruda 2</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54.161,43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15</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Niko Milovčić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83336820305</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130.580,47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16</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Ivo Maštrapa</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36242946973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73.586,39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17</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Jozo Brašić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69971383669</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402.540,62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18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Rade Granić   (naslj.Ratko)</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83504451372</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927.137,55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19</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Niko Kačić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24265545856</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noWrap/>
            <w:vAlign w:val="bottom"/>
          </w:tcPr>
          <w:p w:rsidRDefault="00165457" w:rsidP="00FA6250" w:rsidR="00165457" w:rsidRPr="00FA6250">
            <w:pPr>
              <w:jc w:val="right"/>
            </w:pPr>
            <w:r w:rsidRPr="00FA6250">
              <w:rPr>
                <w:sz w:val="22"/>
                <w:szCs w:val="22"/>
              </w:rPr>
              <w:t>341.574,80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20</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Ivo Farčić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94860814573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Orebić,Podobuće</w:t>
            </w:r>
          </w:p>
        </w:tc>
        <w:tc>
          <w:tcPr>
            <w:tcW w:type="dxa" w:w="1440"/>
            <w:gridSpan w:val="2"/>
            <w:tcBorders>
              <w:top w:val="nil"/>
              <w:left w:val="nil"/>
              <w:bottom w:space="0" w:sz="4" w:color="auto" w:val="single"/>
              <w:right w:space="0" w:sz="4" w:color="auto" w:val="single"/>
            </w:tcBorders>
            <w:noWrap/>
            <w:vAlign w:val="bottom"/>
          </w:tcPr>
          <w:p w:rsidRDefault="00165457" w:rsidP="00FA6250" w:rsidR="00165457" w:rsidRPr="00FA6250">
            <w:pPr>
              <w:jc w:val="right"/>
            </w:pPr>
            <w:r w:rsidRPr="00FA6250">
              <w:rPr>
                <w:sz w:val="22"/>
                <w:szCs w:val="22"/>
              </w:rPr>
              <w:t>151.771,84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21</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Anton Rašić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94525610462</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noWrap/>
            <w:vAlign w:val="bottom"/>
          </w:tcPr>
          <w:p w:rsidRDefault="00165457" w:rsidP="00FA6250" w:rsidR="00165457" w:rsidRPr="00FA6250">
            <w:pPr>
              <w:jc w:val="right"/>
            </w:pPr>
            <w:r w:rsidRPr="00FA6250">
              <w:rPr>
                <w:sz w:val="22"/>
                <w:szCs w:val="22"/>
              </w:rPr>
              <w:t>808,66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22</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Sveto Okmažić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68292947318</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Kuna,Kuna 15</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51.895,22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23</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Donko Šerković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64770371022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 5</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12.877,50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24</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Nedjeljko Dragičević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88895661154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1.715,42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25</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Radojka Berak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67187522448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 ,K.Domagoja34</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8.197,81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26</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Oliver Ivandić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53234698947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10.272,35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27</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Ivan Grljušić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85842029360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Podstrana,I.P.Poljičanina 11</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9.047,32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lastRenderedPageBreak/>
              <w:t>2</w:t>
            </w:r>
            <w:r w:rsidR="0073656E">
              <w:rPr>
                <w:sz w:val="22"/>
                <w:szCs w:val="22"/>
              </w:rPr>
              <w:t>28</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Ante Šeput</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77572095297</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Trpanj,Donja Vrućica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7.980,25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29</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Tonči Jasprica</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26205787385</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Janjina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61.975,80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30</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Anto Primorac</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03765662429</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22.345,28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31</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Zoran T Primorac</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13320185655</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12.647,23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32</w:t>
            </w:r>
          </w:p>
        </w:tc>
        <w:tc>
          <w:tcPr>
            <w:tcW w:type="dxa" w:w="1620"/>
            <w:tcBorders>
              <w:top w:val="nil"/>
              <w:left w:val="nil"/>
              <w:bottom w:space="0" w:sz="4" w:color="auto" w:val="single"/>
              <w:right w:space="0" w:sz="4" w:color="auto" w:val="single"/>
            </w:tcBorders>
          </w:tcPr>
          <w:p w:rsidRDefault="00165457" w:rsidP="0073656E" w:rsidR="00165457" w:rsidRPr="00FA6250">
            <w:r w:rsidRPr="00FA6250">
              <w:rPr>
                <w:sz w:val="22"/>
                <w:szCs w:val="22"/>
              </w:rPr>
              <w:t>Anđelko Ivanović (</w:t>
            </w:r>
            <w:r w:rsidR="0073656E">
              <w:rPr>
                <w:sz w:val="22"/>
                <w:szCs w:val="22"/>
              </w:rPr>
              <w:t>nasljednici</w:t>
            </w:r>
            <w:r w:rsidRPr="00FA6250">
              <w:rPr>
                <w:sz w:val="22"/>
                <w:szCs w:val="22"/>
              </w:rPr>
              <w:t xml:space="preserve">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56244670516</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82.794,15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33</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Josip Radović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28070701092</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479.997,93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73656E" w:rsidR="00165457" w:rsidRPr="00FA6250">
            <w:pPr>
              <w:jc w:val="center"/>
            </w:pPr>
            <w:r w:rsidRPr="00FA6250">
              <w:rPr>
                <w:sz w:val="22"/>
                <w:szCs w:val="22"/>
              </w:rPr>
              <w:t>2</w:t>
            </w:r>
            <w:r w:rsidR="0073656E">
              <w:rPr>
                <w:sz w:val="22"/>
                <w:szCs w:val="22"/>
              </w:rPr>
              <w:t>34</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Matko Bogoević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83937385570</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Potomje,Prizdrina 1</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48.457,69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35</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Silvija Barišić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42759193086</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7.093,88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36</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Ivana Roso</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84491970839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Orebić,B.J.Jelačića 47</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35.253,58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73656E" w:rsidR="00165457" w:rsidRPr="00FA6250">
            <w:pPr>
              <w:jc w:val="center"/>
            </w:pPr>
            <w:r w:rsidRPr="00FA6250">
              <w:rPr>
                <w:sz w:val="22"/>
                <w:szCs w:val="22"/>
              </w:rPr>
              <w:t>2</w:t>
            </w:r>
            <w:r w:rsidR="0073656E">
              <w:rPr>
                <w:sz w:val="22"/>
                <w:szCs w:val="22"/>
              </w:rPr>
              <w:t>37</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Mirjana Martinović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46686964412</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148.707,89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38</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Mladenko Milat</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07424987043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19.004,63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39</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Marijan (Mladen)Bikić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50802176940</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Orebić,Bilopolje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25.219,46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40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Ante Tomić ,obitelj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89492147489</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Trpanj,Kračinići 10</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69.767,77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41</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Zlatka Prnić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39460362956</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Potomje,Potomje 52</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198.597,06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42</w:t>
            </w:r>
          </w:p>
        </w:tc>
        <w:tc>
          <w:tcPr>
            <w:tcW w:type="dxa" w:w="1620"/>
            <w:tcBorders>
              <w:top w:val="nil"/>
              <w:left w:val="nil"/>
              <w:bottom w:space="0" w:sz="4" w:color="auto" w:val="single"/>
              <w:right w:space="0" w:sz="4" w:color="auto" w:val="single"/>
            </w:tcBorders>
          </w:tcPr>
          <w:p w:rsidRDefault="00165457" w:rsidP="0073656E" w:rsidR="00165457" w:rsidRPr="00FA6250">
            <w:r w:rsidRPr="00FA6250">
              <w:rPr>
                <w:sz w:val="22"/>
                <w:szCs w:val="22"/>
              </w:rPr>
              <w:t>Jakov Nikolić,</w:t>
            </w:r>
            <w:r w:rsidR="0073656E">
              <w:rPr>
                <w:sz w:val="22"/>
                <w:szCs w:val="22"/>
              </w:rPr>
              <w:t>nasljednici</w:t>
            </w:r>
            <w:r w:rsidRPr="00FA6250">
              <w:rPr>
                <w:sz w:val="22"/>
                <w:szCs w:val="22"/>
              </w:rPr>
              <w:t xml:space="preserve">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78614792103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Orebić,selo Gurići 4</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12.507,36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43</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Stanka Sekulo</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77598374448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Putnikovići,Dubrava 14</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10.480,99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44</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Milan Tolj</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85406851454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Orebić,B.J.Jelačića 91 B</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15.929,57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45</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Antun Bikić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06628241593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Orebić,Bilopolje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9.792,36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46</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Mato Juraković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79021891268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Orebić,B.J.Jelaćića 41</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97.511,22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47</w:t>
            </w:r>
          </w:p>
        </w:tc>
        <w:tc>
          <w:tcPr>
            <w:tcW w:type="dxa" w:w="1620"/>
            <w:tcBorders>
              <w:top w:val="nil"/>
              <w:left w:val="nil"/>
              <w:bottom w:space="0" w:sz="4" w:color="auto" w:val="single"/>
              <w:right w:space="0" w:sz="4" w:color="auto" w:val="single"/>
            </w:tcBorders>
          </w:tcPr>
          <w:p w:rsidRDefault="00165457" w:rsidP="0073656E" w:rsidR="00165457" w:rsidRPr="00FA6250">
            <w:r w:rsidRPr="00FA6250">
              <w:rPr>
                <w:sz w:val="22"/>
                <w:szCs w:val="22"/>
              </w:rPr>
              <w:t xml:space="preserve">Ivan Tolj Žutanović </w:t>
            </w:r>
            <w:r w:rsidR="0073656E">
              <w:rPr>
                <w:sz w:val="22"/>
                <w:szCs w:val="22"/>
              </w:rPr>
              <w:t>nasljednici</w:t>
            </w:r>
            <w:r w:rsidRPr="00FA6250">
              <w:rPr>
                <w:sz w:val="22"/>
                <w:szCs w:val="22"/>
              </w:rPr>
              <w:t xml:space="preserve">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68982338590</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Orebić,od Blaca 6</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24.775,30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73656E">
              <w:rPr>
                <w:sz w:val="22"/>
                <w:szCs w:val="22"/>
              </w:rPr>
              <w:t>48</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Niko Violić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90934762217</w:t>
            </w:r>
          </w:p>
        </w:tc>
        <w:tc>
          <w:tcPr>
            <w:tcW w:type="dxa" w:w="1440"/>
            <w:tcBorders>
              <w:top w:val="nil"/>
              <w:left w:val="nil"/>
              <w:bottom w:space="0" w:sz="4" w:color="auto" w:val="single"/>
              <w:right w:space="0" w:sz="4" w:color="auto" w:val="single"/>
            </w:tcBorders>
          </w:tcPr>
          <w:p w:rsidRDefault="00040E9C" w:rsidP="00FA6250" w:rsidR="00165457" w:rsidRPr="00FA6250">
            <w:r>
              <w:rPr>
                <w:sz w:val="22"/>
                <w:szCs w:val="22"/>
              </w:rPr>
              <w:t>Orebić,Š</w:t>
            </w:r>
            <w:r w:rsidR="00165457" w:rsidRPr="00FA6250">
              <w:rPr>
                <w:sz w:val="22"/>
                <w:szCs w:val="22"/>
              </w:rPr>
              <w:t>et Kralja P.Krešimira IV 2A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64.847,30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040E9C">
              <w:rPr>
                <w:sz w:val="22"/>
                <w:szCs w:val="22"/>
              </w:rPr>
              <w:t>49</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Ante Grljušić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28099213155</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Orebić,Podgorje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48.000,76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040E9C">
              <w:rPr>
                <w:sz w:val="22"/>
                <w:szCs w:val="22"/>
              </w:rPr>
              <w:t>50</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Zoran Jurović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74828049231</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Orebić,V.Nazora 9</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34.809,15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040E9C">
              <w:rPr>
                <w:sz w:val="22"/>
                <w:szCs w:val="22"/>
              </w:rPr>
              <w:t>51</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Gordana Jurović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75172195800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Oskorušno,Županje selo 2</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42.807,72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040E9C">
              <w:rPr>
                <w:sz w:val="22"/>
                <w:szCs w:val="22"/>
              </w:rPr>
              <w:t>52</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Mirjana Rusković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66457008700</w:t>
            </w:r>
          </w:p>
        </w:tc>
        <w:tc>
          <w:tcPr>
            <w:tcW w:type="dxa" w:w="1440"/>
            <w:tcBorders>
              <w:top w:val="nil"/>
              <w:left w:val="nil"/>
              <w:bottom w:space="0" w:sz="4" w:color="auto" w:val="single"/>
              <w:right w:space="0" w:sz="4" w:color="auto" w:val="single"/>
            </w:tcBorders>
          </w:tcPr>
          <w:p w:rsidRDefault="00040E9C" w:rsidP="00FA6250" w:rsidR="00165457" w:rsidRPr="00FA6250">
            <w:r>
              <w:rPr>
                <w:sz w:val="22"/>
                <w:szCs w:val="22"/>
              </w:rPr>
              <w:t>Dubrovnik,G.</w:t>
            </w:r>
            <w:r w:rsidR="00165457" w:rsidRPr="00FA6250">
              <w:rPr>
                <w:sz w:val="22"/>
                <w:szCs w:val="22"/>
              </w:rPr>
              <w:t xml:space="preserve"> Rajčevića 11</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59.323,39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040E9C" w:rsidR="00165457" w:rsidRPr="00FA6250">
            <w:pPr>
              <w:jc w:val="center"/>
            </w:pPr>
            <w:r w:rsidRPr="00FA6250">
              <w:rPr>
                <w:sz w:val="22"/>
                <w:szCs w:val="22"/>
              </w:rPr>
              <w:lastRenderedPageBreak/>
              <w:t>2</w:t>
            </w:r>
            <w:r w:rsidR="00040E9C">
              <w:rPr>
                <w:sz w:val="22"/>
                <w:szCs w:val="22"/>
              </w:rPr>
              <w:t>53</w:t>
            </w:r>
          </w:p>
        </w:tc>
        <w:tc>
          <w:tcPr>
            <w:tcW w:type="dxa" w:w="1620"/>
            <w:tcBorders>
              <w:top w:val="nil"/>
              <w:left w:val="nil"/>
              <w:bottom w:space="0" w:sz="4" w:color="auto" w:val="single"/>
              <w:right w:space="0" w:sz="4" w:color="auto" w:val="single"/>
            </w:tcBorders>
            <w:noWrap/>
          </w:tcPr>
          <w:p w:rsidRDefault="00165457" w:rsidP="00040E9C" w:rsidR="00165457" w:rsidRPr="00FA6250">
            <w:r w:rsidRPr="00FA6250">
              <w:rPr>
                <w:sz w:val="22"/>
                <w:szCs w:val="22"/>
              </w:rPr>
              <w:t>Anto Kačić,</w:t>
            </w:r>
            <w:r w:rsidR="00040E9C">
              <w:rPr>
                <w:sz w:val="22"/>
                <w:szCs w:val="22"/>
              </w:rPr>
              <w:t xml:space="preserve"> nasljednici</w:t>
            </w:r>
            <w:r w:rsidRPr="00FA6250">
              <w:rPr>
                <w:sz w:val="22"/>
                <w:szCs w:val="22"/>
              </w:rPr>
              <w:t xml:space="preserve">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67067586600</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17.874,43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040E9C" w:rsidR="00165457" w:rsidRPr="00FA6250">
            <w:pPr>
              <w:jc w:val="center"/>
            </w:pPr>
            <w:r w:rsidRPr="00FA6250">
              <w:rPr>
                <w:sz w:val="22"/>
                <w:szCs w:val="22"/>
              </w:rPr>
              <w:t>2</w:t>
            </w:r>
            <w:r w:rsidR="00040E9C">
              <w:rPr>
                <w:sz w:val="22"/>
                <w:szCs w:val="22"/>
              </w:rPr>
              <w:t>54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Ana Braškin (naslj.Teo i Toni)</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63921275166</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Trstenik,Kraj 17</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18.071,17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040E9C">
              <w:rPr>
                <w:sz w:val="22"/>
                <w:szCs w:val="22"/>
              </w:rPr>
              <w:t>55</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Stjepan Orhanović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58408688663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Split, Rendićeva 16</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19.770,80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040E9C">
              <w:rPr>
                <w:sz w:val="22"/>
                <w:szCs w:val="22"/>
              </w:rPr>
              <w:t>56</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Draženka Karać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35715799963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Ston,Sparagovići</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2.895,01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040E9C">
              <w:rPr>
                <w:sz w:val="22"/>
                <w:szCs w:val="22"/>
              </w:rPr>
              <w:t>57</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Ljubo Vuletić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38098487401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Dubrovnik,Plovani skalini 5</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8.017,41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040E9C">
              <w:rPr>
                <w:sz w:val="22"/>
                <w:szCs w:val="22"/>
              </w:rPr>
              <w:t>58</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Anka Radović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56953875621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Split,Barakovićeva 18</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89.167,29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040E9C">
              <w:rPr>
                <w:sz w:val="22"/>
                <w:szCs w:val="22"/>
              </w:rPr>
              <w:t>59</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Andrija Nedoh</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90090722377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14.536,55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040E9C">
              <w:rPr>
                <w:sz w:val="22"/>
                <w:szCs w:val="22"/>
              </w:rPr>
              <w:t>60</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Donko Bakalić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61716052416</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Orebić,J.Šunja 34</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9.508,21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E64ED" w:rsidR="00165457" w:rsidRPr="00FA6250">
            <w:pPr>
              <w:jc w:val="center"/>
            </w:pPr>
            <w:r w:rsidRPr="00FA6250">
              <w:rPr>
                <w:sz w:val="22"/>
                <w:szCs w:val="22"/>
              </w:rPr>
              <w:t>2</w:t>
            </w:r>
            <w:r w:rsidR="00FE64ED">
              <w:rPr>
                <w:sz w:val="22"/>
                <w:szCs w:val="22"/>
              </w:rPr>
              <w:t>61</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Ivan Martinović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31310470900</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171.234,76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62</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Branka Frančeski</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51156015987</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Orebić,Postup 73</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26.398,12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63</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Ante Orebičić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79076048683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Oskorušno,Oskorušno 25</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57.913,72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64</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Dubravko Haldek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26802483531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Oskorušno,V.Prapatna 1</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19.366,00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65</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Anka Farčić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45592766593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Oskorušno,Prizdrina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195.599,06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66</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Darka Jugović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86547020954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Rogotin, Šarić struga 6</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20.605,07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67</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Nede Poljanić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49155944061</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4.787,90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68</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Vjeko Poljanić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77921154711</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22.737,87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69</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Zoran Primorac</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11840868360</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195.962,56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70</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Boris Koboević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80819622576</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Oskorušno</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33.838,22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71</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Amalia Žarak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26493209423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Orebić,Put Stankovića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6.280,12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72</w:t>
            </w:r>
          </w:p>
        </w:tc>
        <w:tc>
          <w:tcPr>
            <w:tcW w:type="dxa" w:w="1620"/>
            <w:tcBorders>
              <w:top w:val="nil"/>
              <w:left w:val="nil"/>
              <w:bottom w:space="0" w:sz="4" w:color="auto" w:val="single"/>
              <w:right w:space="0" w:sz="4" w:color="auto" w:val="single"/>
            </w:tcBorders>
            <w:noWrap/>
          </w:tcPr>
          <w:p w:rsidRDefault="00FE64ED" w:rsidP="00FA6250" w:rsidR="00165457" w:rsidRPr="00FA6250">
            <w:r>
              <w:rPr>
                <w:sz w:val="22"/>
                <w:szCs w:val="22"/>
              </w:rPr>
              <w:t>Slavia Maletić, nasljed.</w:t>
            </w:r>
            <w:r w:rsidR="00165457" w:rsidRPr="00FA6250">
              <w:rPr>
                <w:sz w:val="22"/>
                <w:szCs w:val="22"/>
              </w:rPr>
              <w:t xml:space="preserve">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66541936393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Orebić,J.Jurija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25.058,38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73</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Vesna Špaleta</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25973613546</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60.968,67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74</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Nataša Bašica</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96974826245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Mokošica,od izvora 45</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13.382,59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75</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Nada Dadić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56998292678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Korčula, Korčulanskih domobrana bb</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1.680,45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76</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Marija Cetinić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18859835395</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Žuljana,Kraj 55</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19.337,37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E64ED" w:rsidR="00165457" w:rsidRPr="00FA6250">
            <w:pPr>
              <w:jc w:val="center"/>
            </w:pPr>
            <w:r w:rsidRPr="00FA6250">
              <w:rPr>
                <w:sz w:val="22"/>
                <w:szCs w:val="22"/>
              </w:rPr>
              <w:t>2</w:t>
            </w:r>
            <w:r w:rsidR="00FE64ED">
              <w:rPr>
                <w:sz w:val="22"/>
                <w:szCs w:val="22"/>
              </w:rPr>
              <w:t>77</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Vedrimir Dalmatin</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38039457157</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Žuljana,Kraj 83</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3.415,08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78</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Stipo Kapor</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01045091564</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Orebić,Radešići 34</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43.713,10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lastRenderedPageBreak/>
              <w:t>2</w:t>
            </w:r>
            <w:r w:rsidR="00FE64ED">
              <w:rPr>
                <w:sz w:val="22"/>
                <w:szCs w:val="22"/>
              </w:rPr>
              <w:t>79</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Goranka Bokšić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94796182189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  Mažuranićeva 10</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10.157,34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80</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Ivo Bezek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45088833561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26.695,69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2</w:t>
            </w:r>
            <w:r w:rsidR="00FE64ED">
              <w:rPr>
                <w:sz w:val="22"/>
                <w:szCs w:val="22"/>
              </w:rPr>
              <w:t>81</w:t>
            </w:r>
          </w:p>
        </w:tc>
        <w:tc>
          <w:tcPr>
            <w:tcW w:type="dxa" w:w="1620"/>
            <w:tcBorders>
              <w:top w:val="nil"/>
              <w:left w:val="nil"/>
              <w:bottom w:space="0" w:sz="4" w:color="auto" w:val="single"/>
              <w:right w:space="0" w:sz="4" w:color="auto" w:val="single"/>
            </w:tcBorders>
            <w:noWrap/>
          </w:tcPr>
          <w:p w:rsidRDefault="00165457" w:rsidP="00FE64ED" w:rsidR="00165457" w:rsidRPr="00FA6250">
            <w:r w:rsidRPr="00FA6250">
              <w:rPr>
                <w:sz w:val="22"/>
                <w:szCs w:val="22"/>
              </w:rPr>
              <w:t>Ante Bogdan,</w:t>
            </w:r>
            <w:r w:rsidR="00FE64ED">
              <w:rPr>
                <w:sz w:val="22"/>
                <w:szCs w:val="22"/>
              </w:rPr>
              <w:t>nasljed.</w:t>
            </w:r>
            <w:r w:rsidRPr="00FA6250">
              <w:rPr>
                <w:sz w:val="22"/>
                <w:szCs w:val="22"/>
              </w:rPr>
              <w:t xml:space="preserve">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17954453798</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Žuljana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40.452,78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282</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Blaženka Vukašin</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32971608537</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Žuljana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31.935,18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283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Aida Milošević,obitelj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24040408790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Mokošica,od izvora 1</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943,00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284</w:t>
            </w:r>
          </w:p>
        </w:tc>
        <w:tc>
          <w:tcPr>
            <w:tcW w:type="dxa" w:w="1620"/>
            <w:tcBorders>
              <w:top w:val="nil"/>
              <w:left w:val="nil"/>
              <w:bottom w:space="0" w:sz="4" w:color="auto" w:val="single"/>
              <w:right w:space="0" w:sz="4" w:color="auto" w:val="single"/>
            </w:tcBorders>
          </w:tcPr>
          <w:p w:rsidRDefault="00165457" w:rsidP="00FE64ED" w:rsidR="00165457" w:rsidRPr="00FA6250">
            <w:r w:rsidRPr="00FA6250">
              <w:rPr>
                <w:sz w:val="22"/>
                <w:szCs w:val="22"/>
              </w:rPr>
              <w:t>Branko Rusković,</w:t>
            </w:r>
            <w:r w:rsidR="00FE64ED">
              <w:rPr>
                <w:sz w:val="22"/>
                <w:szCs w:val="22"/>
              </w:rPr>
              <w:t xml:space="preserve"> nasljed.</w:t>
            </w:r>
            <w:r w:rsidRPr="00FA6250">
              <w:rPr>
                <w:sz w:val="22"/>
                <w:szCs w:val="22"/>
              </w:rPr>
              <w:t xml:space="preserve">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68717529411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Pijavičino,Pijavičino 24</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25.509,99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285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Tanja Mrvaljević (nasljed.)</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21833586683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 </w:t>
            </w:r>
            <w:r w:rsidR="00FE64ED">
              <w:rPr>
                <w:sz w:val="22"/>
                <w:szCs w:val="22"/>
              </w:rPr>
              <w:t>Dubrovnik, Od sigurate 6</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16.729,83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286</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Marko Kurilj</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32267633641</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2.301,84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287</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Mira Imamović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99760977943</w:t>
            </w:r>
          </w:p>
        </w:tc>
        <w:tc>
          <w:tcPr>
            <w:tcW w:type="dxa" w:w="1440"/>
            <w:tcBorders>
              <w:top w:val="nil"/>
              <w:left w:val="nil"/>
              <w:bottom w:space="0" w:sz="4" w:color="auto" w:val="single"/>
              <w:right w:space="0" w:sz="4" w:color="auto" w:val="single"/>
            </w:tcBorders>
          </w:tcPr>
          <w:p w:rsidRDefault="00FE64ED" w:rsidP="00FA6250" w:rsidR="00165457" w:rsidRPr="00FA6250">
            <w:r>
              <w:rPr>
                <w:sz w:val="22"/>
                <w:szCs w:val="22"/>
              </w:rPr>
              <w:t>Dubrovnik,S.C</w:t>
            </w:r>
            <w:r w:rsidR="00165457" w:rsidRPr="00FA6250">
              <w:rPr>
                <w:sz w:val="22"/>
                <w:szCs w:val="22"/>
              </w:rPr>
              <w:t>vij</w:t>
            </w:r>
            <w:r>
              <w:rPr>
                <w:sz w:val="22"/>
                <w:szCs w:val="22"/>
              </w:rPr>
              <w:t>i</w:t>
            </w:r>
            <w:r w:rsidR="00165457" w:rsidRPr="00FA6250">
              <w:rPr>
                <w:sz w:val="22"/>
                <w:szCs w:val="22"/>
              </w:rPr>
              <w:t>ća 32</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5.116,77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288</w:t>
            </w:r>
          </w:p>
        </w:tc>
        <w:tc>
          <w:tcPr>
            <w:tcW w:type="dxa" w:w="1620"/>
            <w:tcBorders>
              <w:top w:val="nil"/>
              <w:left w:val="nil"/>
              <w:bottom w:space="0" w:sz="4" w:color="auto" w:val="single"/>
              <w:right w:space="0" w:sz="4" w:color="auto" w:val="single"/>
            </w:tcBorders>
          </w:tcPr>
          <w:p w:rsidRDefault="00165457" w:rsidP="00FE64ED" w:rsidR="00165457" w:rsidRPr="00FA6250">
            <w:r w:rsidRPr="00FA6250">
              <w:rPr>
                <w:sz w:val="22"/>
                <w:szCs w:val="22"/>
              </w:rPr>
              <w:t xml:space="preserve">Gordan Grbić, </w:t>
            </w:r>
            <w:r w:rsidR="00FE64ED">
              <w:rPr>
                <w:sz w:val="22"/>
                <w:szCs w:val="22"/>
              </w:rPr>
              <w:t>nasljed.</w:t>
            </w:r>
            <w:r w:rsidRPr="00FA6250">
              <w:rPr>
                <w:sz w:val="22"/>
                <w:szCs w:val="22"/>
              </w:rPr>
              <w:t xml:space="preserve">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64583068237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Dubrovnik V.Lisinskog 8</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46.227,41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289</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Franica Đuho</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53447974938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 xml:space="preserve">Dubrovnik,Petilo vrijenci 4 </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3.263,60</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290</w:t>
            </w:r>
          </w:p>
        </w:tc>
        <w:tc>
          <w:tcPr>
            <w:tcW w:type="dxa" w:w="1620"/>
            <w:tcBorders>
              <w:top w:val="nil"/>
              <w:left w:val="nil"/>
              <w:bottom w:space="0" w:sz="4" w:color="auto" w:val="single"/>
              <w:right w:space="0" w:sz="4" w:color="auto" w:val="single"/>
            </w:tcBorders>
          </w:tcPr>
          <w:p w:rsidRDefault="00FE64ED" w:rsidP="00FA6250" w:rsidR="00165457" w:rsidRPr="00FA6250">
            <w:r>
              <w:rPr>
                <w:sz w:val="22"/>
                <w:szCs w:val="22"/>
              </w:rPr>
              <w:t>Marinko Grbavac, naslj.</w:t>
            </w:r>
            <w:r w:rsidR="00165457" w:rsidRPr="00FA6250">
              <w:rPr>
                <w:sz w:val="22"/>
                <w:szCs w:val="22"/>
              </w:rPr>
              <w:t xml:space="preserve"> </w:t>
            </w:r>
            <w:r w:rsidRPr="00FA6250">
              <w:rPr>
                <w:sz w:val="22"/>
                <w:szCs w:val="22"/>
              </w:rPr>
              <w:t>P</w:t>
            </w:r>
            <w:r w:rsidR="00165457" w:rsidRPr="00FA6250">
              <w:rPr>
                <w:sz w:val="22"/>
                <w:szCs w:val="22"/>
              </w:rPr>
              <w:t>ok</w:t>
            </w:r>
          </w:p>
        </w:tc>
        <w:tc>
          <w:tcPr>
            <w:tcW w:type="dxa" w:w="1440"/>
            <w:tcBorders>
              <w:top w:val="nil"/>
              <w:left w:val="nil"/>
              <w:bottom w:space="0" w:sz="4" w:color="auto" w:val="single"/>
              <w:right w:space="0" w:sz="4" w:color="auto" w:val="single"/>
            </w:tcBorders>
            <w:noWrap/>
          </w:tcPr>
          <w:p w:rsidRDefault="00035D43" w:rsidP="00FA6250" w:rsidR="00165457" w:rsidRPr="00FA6250">
            <w:pPr>
              <w:jc w:val="right"/>
            </w:pPr>
            <w:r>
              <w:rPr>
                <w:sz w:val="22"/>
                <w:szCs w:val="22"/>
              </w:rPr>
              <w:t>1311934381504</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18.660,82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291</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Roko Šerković</w:t>
            </w:r>
            <w:r w:rsidR="00FE64ED">
              <w:rPr>
                <w:sz w:val="22"/>
                <w:szCs w:val="22"/>
              </w:rPr>
              <w:t xml:space="preserve"> </w:t>
            </w:r>
            <w:r w:rsidRPr="00FA6250">
              <w:rPr>
                <w:sz w:val="22"/>
                <w:szCs w:val="22"/>
              </w:rPr>
              <w:t>(naslj)</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91885155379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Mokošica  ,Vinogradarska 24</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55.539,01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292</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Lucija Vuleta</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93840570163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738,02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293</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Boris Matutinović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64830363673</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Žuljana,Kraj 85</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32.169,99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294</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Vinko I. Tolj</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40707098381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Orebić,Celestinov put 5</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285,43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295</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Josip Mikulić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09624718997</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Orebić,Mokalo</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14.938,67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296</w:t>
            </w:r>
          </w:p>
        </w:tc>
        <w:tc>
          <w:tcPr>
            <w:tcW w:type="dxa" w:w="1620"/>
            <w:tcBorders>
              <w:top w:val="nil"/>
              <w:left w:val="nil"/>
              <w:bottom w:space="0" w:sz="4" w:color="auto" w:val="single"/>
              <w:right w:space="0" w:sz="4" w:color="auto" w:val="single"/>
            </w:tcBorders>
          </w:tcPr>
          <w:p w:rsidRDefault="00165457" w:rsidP="00FE64ED" w:rsidR="00165457" w:rsidRPr="00FA6250">
            <w:r w:rsidRPr="00FA6250">
              <w:rPr>
                <w:sz w:val="22"/>
                <w:szCs w:val="22"/>
              </w:rPr>
              <w:t>Marija Stanković,</w:t>
            </w:r>
            <w:r w:rsidR="00FE64ED">
              <w:rPr>
                <w:sz w:val="22"/>
                <w:szCs w:val="22"/>
              </w:rPr>
              <w:t xml:space="preserve"> nasljed.</w:t>
            </w:r>
            <w:r w:rsidRPr="00FA6250">
              <w:rPr>
                <w:sz w:val="22"/>
                <w:szCs w:val="22"/>
              </w:rPr>
              <w:t xml:space="preserve">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47340568987</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Trstenik</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13.771,22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297</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Krešo Matić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96620401847</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Žuljana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27.619,57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FE64ED" w:rsidP="00FA6250" w:rsidR="00165457" w:rsidRPr="00FA6250">
            <w:pPr>
              <w:jc w:val="center"/>
            </w:pPr>
            <w:r>
              <w:rPr>
                <w:sz w:val="22"/>
                <w:szCs w:val="22"/>
              </w:rPr>
              <w:t>29</w:t>
            </w:r>
            <w:r w:rsidR="00035D43">
              <w:rPr>
                <w:sz w:val="22"/>
                <w:szCs w:val="22"/>
              </w:rPr>
              <w:t>8</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Ankica Tomić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08550231379</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Potomje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40.244,64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035D43" w:rsidR="00165457" w:rsidRPr="00FA6250">
            <w:pPr>
              <w:jc w:val="center"/>
            </w:pPr>
            <w:r>
              <w:rPr>
                <w:sz w:val="22"/>
                <w:szCs w:val="22"/>
              </w:rPr>
              <w:t>299</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Zoran Vodopivec</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41509632417</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35.910,58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3</w:t>
            </w:r>
            <w:r w:rsidR="00035D43">
              <w:rPr>
                <w:sz w:val="22"/>
                <w:szCs w:val="22"/>
              </w:rPr>
              <w:t>00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Denis Bogoević-Marušić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04805804627</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Oskorušno,Prizdrina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3.959,08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3</w:t>
            </w:r>
            <w:r w:rsidR="00035D43">
              <w:rPr>
                <w:sz w:val="22"/>
                <w:szCs w:val="22"/>
              </w:rPr>
              <w:t>01</w:t>
            </w:r>
          </w:p>
        </w:tc>
        <w:tc>
          <w:tcPr>
            <w:tcW w:type="dxa" w:w="1620"/>
            <w:tcBorders>
              <w:top w:val="nil"/>
              <w:left w:val="nil"/>
              <w:bottom w:space="0" w:sz="4" w:color="auto" w:val="single"/>
              <w:right w:space="0" w:sz="4" w:color="auto" w:val="single"/>
            </w:tcBorders>
          </w:tcPr>
          <w:p w:rsidRDefault="00035D43" w:rsidP="00FA6250" w:rsidR="00165457" w:rsidRPr="00FA6250">
            <w:r>
              <w:rPr>
                <w:sz w:val="22"/>
                <w:szCs w:val="22"/>
              </w:rPr>
              <w:t xml:space="preserve">Dragomir Vučko </w:t>
            </w:r>
            <w:r w:rsidRPr="00035D43">
              <w:rPr>
                <w:sz w:val="16"/>
                <w:szCs w:val="16"/>
              </w:rPr>
              <w:t xml:space="preserve">(naslj. </w:t>
            </w:r>
            <w:r w:rsidR="00165457" w:rsidRPr="00035D43">
              <w:rPr>
                <w:sz w:val="16"/>
                <w:szCs w:val="16"/>
              </w:rPr>
              <w:t>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66555090529</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Oskorušno, Zkamenje</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41.102,66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035D43" w:rsidR="00165457" w:rsidRPr="00FA6250">
            <w:pPr>
              <w:jc w:val="center"/>
            </w:pPr>
            <w:r w:rsidRPr="00FA6250">
              <w:rPr>
                <w:sz w:val="22"/>
                <w:szCs w:val="22"/>
              </w:rPr>
              <w:lastRenderedPageBreak/>
              <w:t>3</w:t>
            </w:r>
            <w:r w:rsidR="00035D43">
              <w:rPr>
                <w:sz w:val="22"/>
                <w:szCs w:val="22"/>
              </w:rPr>
              <w:t>02</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Eni Vodopivec</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94974778478</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Orebić</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75.657,24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3</w:t>
            </w:r>
            <w:r w:rsidR="00035D43">
              <w:rPr>
                <w:sz w:val="22"/>
                <w:szCs w:val="22"/>
              </w:rPr>
              <w:t>03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Drago Čuljak,obitelj pok</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33104403394</w:t>
            </w:r>
          </w:p>
        </w:tc>
        <w:tc>
          <w:tcPr>
            <w:tcW w:type="dxa" w:w="1440"/>
            <w:tcBorders>
              <w:top w:val="nil"/>
              <w:left w:val="nil"/>
              <w:bottom w:space="0" w:sz="4" w:color="auto" w:val="single"/>
              <w:right w:space="0" w:sz="4" w:color="auto" w:val="single"/>
            </w:tcBorders>
            <w:noWrap/>
          </w:tcPr>
          <w:p w:rsidRDefault="00165457" w:rsidP="00FA6250" w:rsidR="00165457" w:rsidRPr="00FA6250">
            <w:r w:rsidRPr="00FA6250">
              <w:rPr>
                <w:sz w:val="22"/>
                <w:szCs w:val="22"/>
              </w:rPr>
              <w:t>Kuna,Pijavičino 55</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92.241,88</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3</w:t>
            </w:r>
            <w:r w:rsidR="00035D43">
              <w:rPr>
                <w:sz w:val="22"/>
                <w:szCs w:val="22"/>
              </w:rPr>
              <w:t>04</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Vinko M. Tolj</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23492932664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Orebić,K.Zvonimra 14 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13.470,64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3</w:t>
            </w:r>
            <w:r w:rsidR="00035D43">
              <w:rPr>
                <w:sz w:val="22"/>
                <w:szCs w:val="22"/>
              </w:rPr>
              <w:t>05</w:t>
            </w:r>
          </w:p>
        </w:tc>
        <w:tc>
          <w:tcPr>
            <w:tcW w:type="dxa" w:w="1620"/>
            <w:tcBorders>
              <w:top w:val="nil"/>
              <w:left w:val="nil"/>
              <w:bottom w:space="0" w:sz="4" w:color="auto" w:val="single"/>
              <w:right w:space="0" w:sz="4" w:color="auto" w:val="single"/>
            </w:tcBorders>
            <w:noWrap/>
          </w:tcPr>
          <w:p w:rsidRDefault="00165457" w:rsidP="00FA6250" w:rsidR="00165457" w:rsidRPr="00FA6250">
            <w:r w:rsidRPr="00FA6250">
              <w:rPr>
                <w:sz w:val="22"/>
                <w:szCs w:val="22"/>
              </w:rPr>
              <w:t>Miroslav Ivandić</w:t>
            </w:r>
          </w:p>
        </w:tc>
        <w:tc>
          <w:tcPr>
            <w:tcW w:type="dxa" w:w="1440"/>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58572237688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noWrap/>
          </w:tcPr>
          <w:p w:rsidRDefault="00165457" w:rsidP="00FA6250" w:rsidR="00165457" w:rsidRPr="00FA6250">
            <w:pPr>
              <w:jc w:val="right"/>
            </w:pPr>
            <w:r w:rsidRPr="00FA6250">
              <w:rPr>
                <w:sz w:val="22"/>
                <w:szCs w:val="22"/>
              </w:rPr>
              <w:t>3.690,82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3</w:t>
            </w:r>
            <w:r w:rsidR="00035D43">
              <w:rPr>
                <w:sz w:val="22"/>
                <w:szCs w:val="22"/>
              </w:rPr>
              <w:t>06</w:t>
            </w:r>
          </w:p>
        </w:tc>
        <w:tc>
          <w:tcPr>
            <w:tcW w:type="dxa" w:w="1620"/>
            <w:tcBorders>
              <w:top w:space="0" w:sz="4" w:color="auto" w:val="single"/>
              <w:left w:val="nil"/>
              <w:bottom w:space="0" w:sz="4" w:color="auto" w:val="single"/>
              <w:right w:space="0" w:sz="4" w:color="auto" w:val="single"/>
            </w:tcBorders>
          </w:tcPr>
          <w:p w:rsidRDefault="00165457" w:rsidP="00FA6250" w:rsidR="00165457" w:rsidRPr="00FA6250">
            <w:r w:rsidRPr="00FA6250">
              <w:rPr>
                <w:sz w:val="22"/>
                <w:szCs w:val="22"/>
              </w:rPr>
              <w:t>Ante Jurišić</w:t>
            </w:r>
          </w:p>
        </w:tc>
        <w:tc>
          <w:tcPr>
            <w:tcW w:type="dxa" w:w="1440"/>
            <w:tcBorders>
              <w:top w:space="0" w:sz="4" w:color="auto" w:val="single"/>
              <w:left w:val="nil"/>
              <w:bottom w:space="0" w:sz="4" w:color="auto" w:val="single"/>
              <w:right w:space="0" w:sz="4" w:color="auto" w:val="single"/>
            </w:tcBorders>
          </w:tcPr>
          <w:p w:rsidRDefault="00165457" w:rsidP="00FA6250" w:rsidR="00165457" w:rsidRPr="00FA6250">
            <w:pPr>
              <w:jc w:val="right"/>
            </w:pPr>
            <w:r w:rsidRPr="00FA6250">
              <w:rPr>
                <w:sz w:val="22"/>
                <w:szCs w:val="22"/>
              </w:rPr>
              <w:t>93146023436</w:t>
            </w:r>
          </w:p>
        </w:tc>
        <w:tc>
          <w:tcPr>
            <w:tcW w:type="dxa" w:w="1440"/>
            <w:tcBorders>
              <w:top w:space="0" w:sz="4" w:color="auto" w:val="single"/>
              <w:left w:val="nil"/>
              <w:bottom w:space="0" w:sz="4" w:color="auto" w:val="single"/>
              <w:right w:space="0" w:sz="4" w:color="auto" w:val="single"/>
            </w:tcBorders>
          </w:tcPr>
          <w:p w:rsidRDefault="00165457" w:rsidP="00FA6250" w:rsidR="00165457" w:rsidRPr="00FA6250">
            <w:r w:rsidRPr="00FA6250">
              <w:rPr>
                <w:sz w:val="22"/>
                <w:szCs w:val="22"/>
              </w:rPr>
              <w:t>Korčula, Korčulanskih domobrana 32</w:t>
            </w:r>
          </w:p>
        </w:tc>
        <w:tc>
          <w:tcPr>
            <w:tcW w:type="dxa" w:w="1440"/>
            <w:gridSpan w:val="2"/>
            <w:tcBorders>
              <w:top w:space="0" w:sz="4" w:color="auto" w:val="single"/>
              <w:left w:val="nil"/>
              <w:bottom w:space="0" w:sz="4" w:color="auto" w:val="single"/>
              <w:right w:space="0" w:sz="4" w:color="auto" w:val="single"/>
            </w:tcBorders>
          </w:tcPr>
          <w:p w:rsidRDefault="00165457" w:rsidP="00FA6250" w:rsidR="00165457" w:rsidRPr="00FA6250">
            <w:pPr>
              <w:jc w:val="right"/>
            </w:pPr>
            <w:r w:rsidRPr="00FA6250">
              <w:rPr>
                <w:sz w:val="22"/>
                <w:szCs w:val="22"/>
              </w:rPr>
              <w:t>10.222,49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FA6250">
            <w:pPr>
              <w:jc w:val="center"/>
            </w:pPr>
            <w:r>
              <w:rPr>
                <w:sz w:val="22"/>
                <w:szCs w:val="22"/>
              </w:rPr>
              <w:t>30</w:t>
            </w:r>
            <w:r w:rsidR="00165457" w:rsidRPr="00FA6250">
              <w:rPr>
                <w:sz w:val="22"/>
                <w:szCs w:val="22"/>
              </w:rPr>
              <w:t>7</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Nikola Kalafatović</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 </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Dubrovnik,F.Supila 37</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9.083,16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FA6250">
            <w:pPr>
              <w:jc w:val="center"/>
            </w:pPr>
            <w:r>
              <w:rPr>
                <w:sz w:val="22"/>
                <w:szCs w:val="22"/>
              </w:rPr>
              <w:t>30</w:t>
            </w:r>
            <w:r w:rsidR="00165457" w:rsidRPr="00FA6250">
              <w:rPr>
                <w:sz w:val="22"/>
                <w:szCs w:val="22"/>
              </w:rPr>
              <w:t>8</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Suzana Kosović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83967724841</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2.594,25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FA6250">
            <w:pPr>
              <w:jc w:val="center"/>
            </w:pPr>
            <w:r>
              <w:rPr>
                <w:sz w:val="22"/>
                <w:szCs w:val="22"/>
              </w:rPr>
              <w:t>30</w:t>
            </w:r>
            <w:r w:rsidR="00165457" w:rsidRPr="00FA6250">
              <w:rPr>
                <w:sz w:val="22"/>
                <w:szCs w:val="22"/>
              </w:rPr>
              <w:t>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Josip Bilas</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05248241673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Gradac,Obala 16</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14.730,03</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FA6250">
            <w:pPr>
              <w:jc w:val="center"/>
            </w:pPr>
            <w:r>
              <w:rPr>
                <w:sz w:val="22"/>
                <w:szCs w:val="22"/>
              </w:rPr>
              <w:t>31</w:t>
            </w:r>
            <w:r w:rsidR="00165457" w:rsidRPr="00FA6250">
              <w:rPr>
                <w:sz w:val="22"/>
                <w:szCs w:val="22"/>
              </w:rPr>
              <w:t>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Ivo Tolj,pok Marije (nasljednik)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85938351342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Trpanj,Donja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30.342,36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3</w:t>
            </w:r>
            <w:r w:rsidR="00035D43">
              <w:rPr>
                <w:sz w:val="22"/>
                <w:szCs w:val="22"/>
              </w:rPr>
              <w:t>11</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Mirjana Jerić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75062050484</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Dubrovnik ,G.Rajčevića 19</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1.418,81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FA6250">
            <w:pPr>
              <w:jc w:val="center"/>
            </w:pPr>
            <w:r>
              <w:rPr>
                <w:sz w:val="22"/>
                <w:szCs w:val="22"/>
              </w:rPr>
              <w:t>31</w:t>
            </w:r>
            <w:r w:rsidR="00165457" w:rsidRPr="00FA6250">
              <w:rPr>
                <w:sz w:val="22"/>
                <w:szCs w:val="22"/>
              </w:rPr>
              <w:t>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Anita Lončarica</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41793584610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Doli,Doli Grgović 13</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26.008,66</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FA6250">
            <w:pPr>
              <w:jc w:val="center"/>
            </w:pPr>
            <w:r>
              <w:rPr>
                <w:sz w:val="22"/>
                <w:szCs w:val="22"/>
              </w:rPr>
              <w:t>31</w:t>
            </w:r>
            <w:r w:rsidR="00165457" w:rsidRPr="00FA6250">
              <w:rPr>
                <w:sz w:val="22"/>
                <w:szCs w:val="22"/>
              </w:rPr>
              <w:t>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Jele Srhoj</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62114578058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Trpanj,D.Fabrisa 18</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21.208,55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FA6250">
            <w:pPr>
              <w:jc w:val="center"/>
            </w:pPr>
            <w:r>
              <w:rPr>
                <w:sz w:val="22"/>
                <w:szCs w:val="22"/>
              </w:rPr>
              <w:t>31</w:t>
            </w:r>
            <w:r w:rsidR="00165457" w:rsidRPr="00FA6250">
              <w:rPr>
                <w:sz w:val="22"/>
                <w:szCs w:val="22"/>
              </w:rPr>
              <w:t>4</w:t>
            </w:r>
          </w:p>
        </w:tc>
        <w:tc>
          <w:tcPr>
            <w:tcW w:type="dxa" w:w="1620"/>
            <w:tcBorders>
              <w:top w:val="nil"/>
              <w:left w:val="nil"/>
              <w:bottom w:space="0" w:sz="4" w:color="auto" w:val="single"/>
              <w:right w:space="0" w:sz="4" w:color="auto" w:val="single"/>
            </w:tcBorders>
          </w:tcPr>
          <w:p w:rsidRDefault="00035D43" w:rsidP="00FA6250" w:rsidR="00165457" w:rsidRPr="00FA6250">
            <w:r>
              <w:rPr>
                <w:sz w:val="22"/>
                <w:szCs w:val="22"/>
              </w:rPr>
              <w:t>Anto Cibilić (nasljed.</w:t>
            </w:r>
            <w:r w:rsidR="00165457" w:rsidRPr="00FA6250">
              <w:rPr>
                <w:sz w:val="22"/>
                <w:szCs w:val="22"/>
              </w:rPr>
              <w:t xml:space="preserve">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42680354832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Orebić,K.Domagoja 34 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2.605,21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FA6250">
            <w:pPr>
              <w:jc w:val="center"/>
            </w:pPr>
            <w:r>
              <w:rPr>
                <w:sz w:val="22"/>
                <w:szCs w:val="22"/>
              </w:rPr>
              <w:t>31</w:t>
            </w:r>
            <w:r w:rsidR="00165457" w:rsidRPr="00FA6250">
              <w:rPr>
                <w:sz w:val="22"/>
                <w:szCs w:val="22"/>
              </w:rPr>
              <w:t>5</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Antun Orhanović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29768011570</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Orebić,J.B.Jelačića 20/a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124.592,54</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035D43">
            <w:pPr>
              <w:jc w:val="center"/>
            </w:pPr>
            <w:r w:rsidRPr="00035D43">
              <w:rPr>
                <w:sz w:val="22"/>
                <w:szCs w:val="22"/>
              </w:rPr>
              <w:t>31</w:t>
            </w:r>
            <w:r w:rsidR="00165457" w:rsidRPr="00035D43">
              <w:rPr>
                <w:sz w:val="22"/>
                <w:szCs w:val="22"/>
              </w:rPr>
              <w:t>6</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Anto  Poljanić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04821592295</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161.761,33</w:t>
            </w:r>
          </w:p>
        </w:tc>
      </w:tr>
      <w:tr w:rsidTr="00165457" w:rsidR="00165457" w:rsidRPr="00FA6250">
        <w:trPr>
          <w:trHeight w:val="499"/>
        </w:trPr>
        <w:tc>
          <w:tcPr>
            <w:tcW w:type="dxa" w:w="828"/>
            <w:tcBorders>
              <w:top w:val="nil"/>
              <w:left w:space="0" w:sz="4" w:color="auto" w:val="single"/>
              <w:bottom w:val="nil"/>
              <w:right w:space="0" w:sz="4" w:color="auto" w:val="single"/>
            </w:tcBorders>
          </w:tcPr>
          <w:p w:rsidRDefault="00165457" w:rsidP="00035D43" w:rsidR="00165457" w:rsidRPr="00035D43">
            <w:pPr>
              <w:jc w:val="center"/>
            </w:pPr>
            <w:r w:rsidRPr="00035D43">
              <w:rPr>
                <w:sz w:val="22"/>
                <w:szCs w:val="22"/>
              </w:rPr>
              <w:t>3</w:t>
            </w:r>
            <w:r w:rsidR="00035D43">
              <w:rPr>
                <w:sz w:val="22"/>
                <w:szCs w:val="22"/>
              </w:rPr>
              <w:t>1</w:t>
            </w:r>
            <w:r w:rsidRPr="00035D43">
              <w:rPr>
                <w:sz w:val="22"/>
                <w:szCs w:val="22"/>
              </w:rPr>
              <w:t>7</w:t>
            </w:r>
          </w:p>
        </w:tc>
        <w:tc>
          <w:tcPr>
            <w:tcW w:type="dxa" w:w="1620"/>
            <w:tcBorders>
              <w:top w:val="nil"/>
              <w:left w:val="nil"/>
              <w:bottom w:val="nil"/>
              <w:right w:space="0" w:sz="4" w:color="auto" w:val="single"/>
            </w:tcBorders>
          </w:tcPr>
          <w:p w:rsidRDefault="00165457" w:rsidP="00FA6250" w:rsidR="00165457" w:rsidRPr="00FA6250">
            <w:r w:rsidRPr="00FA6250">
              <w:rPr>
                <w:sz w:val="22"/>
                <w:szCs w:val="22"/>
              </w:rPr>
              <w:t>Milo Orhanović</w:t>
            </w:r>
          </w:p>
        </w:tc>
        <w:tc>
          <w:tcPr>
            <w:tcW w:type="dxa" w:w="1440"/>
            <w:tcBorders>
              <w:top w:val="nil"/>
              <w:left w:val="nil"/>
              <w:bottom w:val="nil"/>
              <w:right w:space="0" w:sz="4" w:color="auto" w:val="single"/>
            </w:tcBorders>
          </w:tcPr>
          <w:p w:rsidRDefault="00165457" w:rsidP="00FA6250" w:rsidR="00165457" w:rsidRPr="00FA6250">
            <w:pPr>
              <w:jc w:val="right"/>
            </w:pPr>
            <w:r w:rsidRPr="00FA6250">
              <w:rPr>
                <w:sz w:val="22"/>
                <w:szCs w:val="22"/>
              </w:rPr>
              <w:t>25040027437</w:t>
            </w:r>
          </w:p>
        </w:tc>
        <w:tc>
          <w:tcPr>
            <w:tcW w:type="dxa" w:w="1440"/>
            <w:tcBorders>
              <w:top w:val="nil"/>
              <w:left w:val="nil"/>
              <w:bottom w:val="nil"/>
              <w:right w:space="0" w:sz="4" w:color="auto" w:val="single"/>
            </w:tcBorders>
          </w:tcPr>
          <w:p w:rsidRDefault="00165457" w:rsidP="00FA6250" w:rsidR="00165457" w:rsidRPr="00FA6250">
            <w:r w:rsidRPr="00FA6250">
              <w:rPr>
                <w:sz w:val="22"/>
                <w:szCs w:val="22"/>
              </w:rPr>
              <w:t>Oskorušno</w:t>
            </w:r>
          </w:p>
        </w:tc>
        <w:tc>
          <w:tcPr>
            <w:tcW w:type="dxa" w:w="1440"/>
            <w:gridSpan w:val="2"/>
            <w:tcBorders>
              <w:top w:val="nil"/>
              <w:left w:val="nil"/>
              <w:bottom w:val="nil"/>
              <w:right w:space="0" w:sz="4" w:color="auto" w:val="single"/>
            </w:tcBorders>
          </w:tcPr>
          <w:p w:rsidRDefault="00165457" w:rsidP="00FA6250" w:rsidR="00165457" w:rsidRPr="00FA6250">
            <w:pPr>
              <w:jc w:val="right"/>
            </w:pPr>
            <w:r w:rsidRPr="00FA6250">
              <w:rPr>
                <w:sz w:val="22"/>
                <w:szCs w:val="22"/>
              </w:rPr>
              <w:t>98.841,47</w:t>
            </w:r>
          </w:p>
        </w:tc>
      </w:tr>
      <w:tr w:rsidTr="00165457" w:rsidR="00165457" w:rsidRPr="00FA6250">
        <w:trPr>
          <w:trHeight w:val="499"/>
        </w:trPr>
        <w:tc>
          <w:tcPr>
            <w:tcW w:type="dxa" w:w="828"/>
            <w:tcBorders>
              <w:top w:space="0" w:sz="4" w:color="auto" w:val="single"/>
              <w:left w:space="0" w:sz="4" w:color="auto" w:val="single"/>
              <w:bottom w:space="0" w:sz="4" w:color="auto" w:val="single"/>
              <w:right w:space="0" w:sz="4" w:color="auto" w:val="single"/>
            </w:tcBorders>
          </w:tcPr>
          <w:p w:rsidRDefault="00165457" w:rsidP="00035D43" w:rsidR="00165457" w:rsidRPr="00FA6250">
            <w:pPr>
              <w:jc w:val="center"/>
            </w:pPr>
            <w:r w:rsidRPr="00FA6250">
              <w:rPr>
                <w:sz w:val="22"/>
                <w:szCs w:val="22"/>
              </w:rPr>
              <w:t>3</w:t>
            </w:r>
            <w:r w:rsidR="00035D43">
              <w:rPr>
                <w:sz w:val="22"/>
                <w:szCs w:val="22"/>
              </w:rPr>
              <w:t>1</w:t>
            </w:r>
            <w:r w:rsidRPr="00FA6250">
              <w:rPr>
                <w:sz w:val="22"/>
                <w:szCs w:val="22"/>
              </w:rPr>
              <w:t>8</w:t>
            </w:r>
          </w:p>
        </w:tc>
        <w:tc>
          <w:tcPr>
            <w:tcW w:type="dxa" w:w="1620"/>
            <w:tcBorders>
              <w:top w:space="0" w:sz="4" w:color="auto" w:val="single"/>
              <w:left w:val="nil"/>
              <w:bottom w:space="0" w:sz="4" w:color="auto" w:val="single"/>
              <w:right w:space="0" w:sz="4" w:color="auto" w:val="single"/>
            </w:tcBorders>
          </w:tcPr>
          <w:p w:rsidRDefault="00165457" w:rsidP="00FA6250" w:rsidR="00165457" w:rsidRPr="00FA6250">
            <w:r w:rsidRPr="00FA6250">
              <w:rPr>
                <w:sz w:val="22"/>
                <w:szCs w:val="22"/>
              </w:rPr>
              <w:t>Rosa (Orsulina) Skaramuća</w:t>
            </w:r>
          </w:p>
        </w:tc>
        <w:tc>
          <w:tcPr>
            <w:tcW w:type="dxa" w:w="1440"/>
            <w:tcBorders>
              <w:top w:space="0" w:sz="4" w:color="auto" w:val="single"/>
              <w:left w:val="nil"/>
              <w:bottom w:space="0" w:sz="4" w:color="auto" w:val="single"/>
              <w:right w:space="0" w:sz="4" w:color="auto" w:val="single"/>
            </w:tcBorders>
          </w:tcPr>
          <w:p w:rsidRDefault="00165457" w:rsidP="00FA6250" w:rsidR="00165457" w:rsidRPr="00FA6250">
            <w:pPr>
              <w:jc w:val="right"/>
            </w:pPr>
            <w:r w:rsidRPr="00FA6250">
              <w:rPr>
                <w:sz w:val="22"/>
                <w:szCs w:val="22"/>
              </w:rPr>
              <w:t>70974073273</w:t>
            </w:r>
          </w:p>
        </w:tc>
        <w:tc>
          <w:tcPr>
            <w:tcW w:type="dxa" w:w="1440"/>
            <w:tcBorders>
              <w:top w:space="0" w:sz="4" w:color="auto" w:val="single"/>
              <w:left w:val="nil"/>
              <w:bottom w:space="0" w:sz="4" w:color="auto" w:val="single"/>
              <w:right w:space="0" w:sz="4" w:color="auto" w:val="single"/>
            </w:tcBorders>
          </w:tcPr>
          <w:p w:rsidRDefault="00165457" w:rsidP="00FA6250" w:rsidR="00165457" w:rsidRPr="00FA6250">
            <w:r w:rsidRPr="00FA6250">
              <w:rPr>
                <w:sz w:val="22"/>
                <w:szCs w:val="22"/>
              </w:rPr>
              <w:t>Kuna,Pijavičino</w:t>
            </w:r>
          </w:p>
        </w:tc>
        <w:tc>
          <w:tcPr>
            <w:tcW w:type="dxa" w:w="1440"/>
            <w:gridSpan w:val="2"/>
            <w:tcBorders>
              <w:top w:space="0" w:sz="4" w:color="auto" w:val="single"/>
              <w:left w:val="nil"/>
              <w:bottom w:space="0" w:sz="4" w:color="auto" w:val="single"/>
              <w:right w:space="0" w:sz="4" w:color="auto" w:val="single"/>
            </w:tcBorders>
          </w:tcPr>
          <w:p w:rsidRDefault="00165457" w:rsidP="00FA6250" w:rsidR="00165457" w:rsidRPr="00FA6250">
            <w:pPr>
              <w:jc w:val="right"/>
            </w:pPr>
            <w:r w:rsidRPr="00FA6250">
              <w:rPr>
                <w:sz w:val="22"/>
                <w:szCs w:val="22"/>
              </w:rPr>
              <w:t>17.507,82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035D43" w:rsidR="00165457" w:rsidRPr="00FA6250">
            <w:pPr>
              <w:jc w:val="center"/>
            </w:pPr>
            <w:r w:rsidRPr="00FA6250">
              <w:rPr>
                <w:sz w:val="22"/>
                <w:szCs w:val="22"/>
              </w:rPr>
              <w:t>3</w:t>
            </w:r>
            <w:r w:rsidR="00035D43">
              <w:rPr>
                <w:sz w:val="22"/>
                <w:szCs w:val="22"/>
              </w:rPr>
              <w:t>1</w:t>
            </w:r>
            <w:r w:rsidRPr="00FA6250">
              <w:rPr>
                <w:sz w:val="22"/>
                <w:szCs w:val="22"/>
              </w:rPr>
              <w:t>9</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Cvita Brašić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61954277523</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Mokošica,Od izvora 49</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56.186,99</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035D43" w:rsidR="00165457" w:rsidRPr="00FA6250">
            <w:pPr>
              <w:jc w:val="center"/>
            </w:pPr>
            <w:r w:rsidRPr="00FA6250">
              <w:rPr>
                <w:sz w:val="22"/>
                <w:szCs w:val="22"/>
              </w:rPr>
              <w:t>3</w:t>
            </w:r>
            <w:r w:rsidR="00035D43">
              <w:rPr>
                <w:sz w:val="22"/>
                <w:szCs w:val="22"/>
              </w:rPr>
              <w:t>20</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Anka Jerković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49289378166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17.512,47</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FA6250" w:rsidR="00165457" w:rsidRPr="00FA6250">
            <w:pPr>
              <w:jc w:val="center"/>
            </w:pPr>
            <w:r w:rsidRPr="00FA6250">
              <w:rPr>
                <w:sz w:val="22"/>
                <w:szCs w:val="22"/>
              </w:rPr>
              <w:t>3</w:t>
            </w:r>
            <w:r w:rsidR="00035D43">
              <w:rPr>
                <w:sz w:val="22"/>
                <w:szCs w:val="22"/>
              </w:rPr>
              <w:t>21</w:t>
            </w:r>
          </w:p>
        </w:tc>
        <w:tc>
          <w:tcPr>
            <w:tcW w:type="dxa" w:w="1620"/>
            <w:tcBorders>
              <w:top w:val="nil"/>
              <w:left w:val="nil"/>
              <w:bottom w:space="0" w:sz="4" w:color="auto" w:val="single"/>
              <w:right w:space="0" w:sz="4" w:color="auto" w:val="single"/>
            </w:tcBorders>
          </w:tcPr>
          <w:p w:rsidRDefault="00165457" w:rsidP="00035D43" w:rsidR="00165457" w:rsidRPr="00FA6250">
            <w:r w:rsidRPr="00FA6250">
              <w:rPr>
                <w:sz w:val="22"/>
                <w:szCs w:val="22"/>
              </w:rPr>
              <w:t>Petar Tolj,</w:t>
            </w:r>
            <w:r w:rsidR="00035D43">
              <w:rPr>
                <w:sz w:val="22"/>
                <w:szCs w:val="22"/>
              </w:rPr>
              <w:t xml:space="preserve"> nasljed.</w:t>
            </w:r>
            <w:r w:rsidRPr="00FA6250">
              <w:rPr>
                <w:sz w:val="22"/>
                <w:szCs w:val="22"/>
              </w:rPr>
              <w:t xml:space="preserve"> pok.</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65240068502</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Orebić,B.J.Jelačića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78.428,25</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165457" w:rsidP="00035D43" w:rsidR="00165457" w:rsidRPr="00FA6250">
            <w:pPr>
              <w:jc w:val="center"/>
            </w:pPr>
            <w:r w:rsidRPr="00FA6250">
              <w:rPr>
                <w:sz w:val="22"/>
                <w:szCs w:val="22"/>
              </w:rPr>
              <w:t>3</w:t>
            </w:r>
            <w:r w:rsidR="00035D43">
              <w:rPr>
                <w:sz w:val="22"/>
                <w:szCs w:val="22"/>
              </w:rPr>
              <w:t>22</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Loris Bakalić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23201567908</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Trpanj,Gornja Vrućica</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5.361,91</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FA6250">
            <w:pPr>
              <w:jc w:val="center"/>
            </w:pPr>
            <w:r>
              <w:rPr>
                <w:sz w:val="22"/>
                <w:szCs w:val="22"/>
              </w:rPr>
              <w:t>32</w:t>
            </w:r>
            <w:r w:rsidR="00165457" w:rsidRPr="00FA6250">
              <w:rPr>
                <w:sz w:val="22"/>
                <w:szCs w:val="22"/>
              </w:rPr>
              <w:t>3</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Zoran Grljušić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81861663337</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Orebić,Postup</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86.506,72</w:t>
            </w:r>
          </w:p>
        </w:tc>
      </w:tr>
      <w:tr w:rsidTr="00165457" w:rsidR="00165457" w:rsidRPr="00FA6250">
        <w:trPr>
          <w:trHeight w:val="499"/>
        </w:trPr>
        <w:tc>
          <w:tcPr>
            <w:tcW w:type="dxa" w:w="828"/>
            <w:tcBorders>
              <w:top w:val="nil"/>
              <w:left w:space="0" w:sz="4" w:color="auto" w:val="single"/>
              <w:bottom w:space="0" w:sz="4" w:color="auto" w:val="single"/>
              <w:right w:space="0" w:sz="4" w:color="auto" w:val="single"/>
            </w:tcBorders>
          </w:tcPr>
          <w:p w:rsidRDefault="00035D43" w:rsidP="00FA6250" w:rsidR="00165457" w:rsidRPr="00035D43">
            <w:pPr>
              <w:jc w:val="center"/>
            </w:pPr>
            <w:r w:rsidRPr="00035D43">
              <w:rPr>
                <w:sz w:val="22"/>
                <w:szCs w:val="22"/>
              </w:rPr>
              <w:t>32</w:t>
            </w:r>
            <w:r w:rsidR="00165457" w:rsidRPr="00035D43">
              <w:rPr>
                <w:sz w:val="22"/>
                <w:szCs w:val="22"/>
              </w:rPr>
              <w:t>4</w:t>
            </w:r>
          </w:p>
        </w:tc>
        <w:tc>
          <w:tcPr>
            <w:tcW w:type="dxa" w:w="1620"/>
            <w:tcBorders>
              <w:top w:val="nil"/>
              <w:left w:val="nil"/>
              <w:bottom w:space="0" w:sz="4" w:color="auto" w:val="single"/>
              <w:right w:space="0" w:sz="4" w:color="auto" w:val="single"/>
            </w:tcBorders>
          </w:tcPr>
          <w:p w:rsidRDefault="00165457" w:rsidP="00FA6250" w:rsidR="00165457" w:rsidRPr="00FA6250">
            <w:r w:rsidRPr="00FA6250">
              <w:rPr>
                <w:sz w:val="22"/>
                <w:szCs w:val="22"/>
              </w:rPr>
              <w:t>Živko Valentić</w:t>
            </w:r>
          </w:p>
        </w:tc>
        <w:tc>
          <w:tcPr>
            <w:tcW w:type="dxa" w:w="1440"/>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03863583076</w:t>
            </w:r>
          </w:p>
        </w:tc>
        <w:tc>
          <w:tcPr>
            <w:tcW w:type="dxa" w:w="1440"/>
            <w:tcBorders>
              <w:top w:val="nil"/>
              <w:left w:val="nil"/>
              <w:bottom w:space="0" w:sz="4" w:color="auto" w:val="single"/>
              <w:right w:space="0" w:sz="4" w:color="auto" w:val="single"/>
            </w:tcBorders>
          </w:tcPr>
          <w:p w:rsidRDefault="00165457" w:rsidP="00FA6250" w:rsidR="00165457" w:rsidRPr="00FA6250">
            <w:r w:rsidRPr="00FA6250">
              <w:rPr>
                <w:sz w:val="22"/>
                <w:szCs w:val="22"/>
              </w:rPr>
              <w:t>Dubrovnik; N.Vodopića 30</w:t>
            </w:r>
          </w:p>
        </w:tc>
        <w:tc>
          <w:tcPr>
            <w:tcW w:type="dxa" w:w="1440"/>
            <w:gridSpan w:val="2"/>
            <w:tcBorders>
              <w:top w:val="nil"/>
              <w:left w:val="nil"/>
              <w:bottom w:space="0" w:sz="4" w:color="auto" w:val="single"/>
              <w:right w:space="0" w:sz="4" w:color="auto" w:val="single"/>
            </w:tcBorders>
          </w:tcPr>
          <w:p w:rsidRDefault="00165457" w:rsidP="00FA6250" w:rsidR="00165457" w:rsidRPr="00FA6250">
            <w:pPr>
              <w:jc w:val="right"/>
            </w:pPr>
            <w:r w:rsidRPr="00FA6250">
              <w:rPr>
                <w:sz w:val="22"/>
                <w:szCs w:val="22"/>
              </w:rPr>
              <w:t>1.198,55</w:t>
            </w:r>
          </w:p>
        </w:tc>
      </w:tr>
      <w:tr w:rsidTr="00165457" w:rsidR="00165457" w:rsidRPr="00FA6250">
        <w:trPr>
          <w:trHeight w:val="499"/>
        </w:trPr>
        <w:tc>
          <w:tcPr>
            <w:tcW w:type="dxa" w:w="828"/>
            <w:tcBorders>
              <w:top w:val="nil"/>
              <w:left w:space="0" w:sz="4" w:color="auto" w:val="single"/>
              <w:bottom w:val="nil"/>
              <w:right w:space="0" w:sz="4" w:color="auto" w:val="single"/>
            </w:tcBorders>
          </w:tcPr>
          <w:p w:rsidRDefault="00035D43" w:rsidP="00FA6250" w:rsidR="00165457" w:rsidRPr="00035D43">
            <w:pPr>
              <w:jc w:val="center"/>
            </w:pPr>
            <w:r w:rsidRPr="00035D43">
              <w:rPr>
                <w:sz w:val="22"/>
                <w:szCs w:val="22"/>
              </w:rPr>
              <w:t>32</w:t>
            </w:r>
            <w:r w:rsidR="00165457" w:rsidRPr="00035D43">
              <w:rPr>
                <w:sz w:val="22"/>
                <w:szCs w:val="22"/>
              </w:rPr>
              <w:t>5</w:t>
            </w:r>
          </w:p>
        </w:tc>
        <w:tc>
          <w:tcPr>
            <w:tcW w:type="dxa" w:w="1620"/>
            <w:tcBorders>
              <w:top w:val="nil"/>
              <w:left w:val="nil"/>
              <w:bottom w:val="nil"/>
              <w:right w:space="0" w:sz="4" w:color="auto" w:val="single"/>
            </w:tcBorders>
          </w:tcPr>
          <w:p w:rsidRDefault="00165457" w:rsidP="00FA6250" w:rsidR="00165457" w:rsidRPr="00FA6250">
            <w:r w:rsidRPr="00FA6250">
              <w:rPr>
                <w:sz w:val="22"/>
                <w:szCs w:val="22"/>
              </w:rPr>
              <w:t>Goranko Poljanić</w:t>
            </w:r>
          </w:p>
        </w:tc>
        <w:tc>
          <w:tcPr>
            <w:tcW w:type="dxa" w:w="1440"/>
            <w:tcBorders>
              <w:top w:val="nil"/>
              <w:left w:val="nil"/>
              <w:bottom w:val="nil"/>
              <w:right w:space="0" w:sz="4" w:color="auto" w:val="single"/>
            </w:tcBorders>
          </w:tcPr>
          <w:p w:rsidRDefault="00165457" w:rsidP="00FA6250" w:rsidR="00165457" w:rsidRPr="00FA6250">
            <w:pPr>
              <w:jc w:val="right"/>
            </w:pPr>
            <w:r w:rsidRPr="00FA6250">
              <w:rPr>
                <w:sz w:val="22"/>
                <w:szCs w:val="22"/>
              </w:rPr>
              <w:t>95906916443</w:t>
            </w:r>
          </w:p>
        </w:tc>
        <w:tc>
          <w:tcPr>
            <w:tcW w:type="dxa" w:w="1440"/>
            <w:tcBorders>
              <w:top w:val="nil"/>
              <w:left w:val="nil"/>
              <w:bottom w:val="nil"/>
              <w:right w:space="0" w:sz="4" w:color="auto" w:val="single"/>
            </w:tcBorders>
          </w:tcPr>
          <w:p w:rsidRDefault="00165457" w:rsidP="00FA6250" w:rsidR="00165457" w:rsidRPr="00FA6250">
            <w:r w:rsidRPr="00FA6250">
              <w:rPr>
                <w:sz w:val="22"/>
                <w:szCs w:val="22"/>
              </w:rPr>
              <w:t>Potomje,Pijavičino</w:t>
            </w:r>
          </w:p>
        </w:tc>
        <w:tc>
          <w:tcPr>
            <w:tcW w:type="dxa" w:w="1440"/>
            <w:gridSpan w:val="2"/>
            <w:tcBorders>
              <w:top w:val="nil"/>
              <w:left w:val="nil"/>
              <w:bottom w:val="nil"/>
              <w:right w:space="0" w:sz="4" w:color="auto" w:val="single"/>
            </w:tcBorders>
          </w:tcPr>
          <w:p w:rsidRDefault="00165457" w:rsidP="00FA6250" w:rsidR="00165457" w:rsidRPr="00FA6250">
            <w:pPr>
              <w:jc w:val="right"/>
            </w:pPr>
            <w:r w:rsidRPr="00FA6250">
              <w:rPr>
                <w:sz w:val="22"/>
                <w:szCs w:val="22"/>
              </w:rPr>
              <w:t>19.404,66</w:t>
            </w:r>
          </w:p>
        </w:tc>
      </w:tr>
      <w:tr w:rsidTr="00035D43" w:rsidR="00165457" w:rsidRPr="00FA6250">
        <w:trPr>
          <w:gridAfter w:val="1"/>
          <w:wAfter w:type="dxa" w:w="131"/>
          <w:trHeight w:val="131"/>
        </w:trPr>
        <w:tc>
          <w:tcPr>
            <w:tcW w:type="dxa" w:w="828"/>
            <w:tcBorders>
              <w:top w:space="0" w:sz="4" w:color="auto" w:val="single"/>
              <w:left w:space="0" w:sz="4" w:color="auto" w:val="single"/>
              <w:bottom w:space="0" w:sz="4" w:color="auto" w:val="single"/>
              <w:right w:val="nil"/>
            </w:tcBorders>
          </w:tcPr>
          <w:p w:rsidRDefault="00165457" w:rsidP="00FA6250" w:rsidR="00165457" w:rsidRPr="00FA6250">
            <w:pPr>
              <w:jc w:val="center"/>
            </w:pPr>
            <w:r w:rsidRPr="00FA6250">
              <w:rPr>
                <w:sz w:val="22"/>
                <w:szCs w:val="22"/>
              </w:rPr>
              <w:t> </w:t>
            </w:r>
          </w:p>
        </w:tc>
        <w:tc>
          <w:tcPr>
            <w:tcW w:type="dxa" w:w="1620"/>
            <w:tcBorders>
              <w:top w:space="0" w:sz="4" w:color="auto" w:val="single"/>
              <w:left w:val="nil"/>
              <w:bottom w:space="0" w:sz="4" w:color="auto" w:val="single"/>
              <w:right w:val="nil"/>
            </w:tcBorders>
          </w:tcPr>
          <w:p w:rsidRDefault="00165457" w:rsidP="00FA6250" w:rsidR="00165457" w:rsidRPr="00FA6250"/>
        </w:tc>
        <w:tc>
          <w:tcPr>
            <w:tcW w:type="dxa" w:w="1440"/>
            <w:tcBorders>
              <w:top w:space="0" w:sz="4" w:color="auto" w:val="single"/>
              <w:left w:val="nil"/>
              <w:bottom w:space="0" w:sz="4" w:color="auto" w:val="single"/>
              <w:right w:val="nil"/>
            </w:tcBorders>
          </w:tcPr>
          <w:p w:rsidRDefault="00165457" w:rsidP="00FA6250" w:rsidR="00165457" w:rsidRPr="00FA6250">
            <w:r w:rsidRPr="00FA6250">
              <w:rPr>
                <w:sz w:val="22"/>
                <w:szCs w:val="22"/>
              </w:rPr>
              <w:t> </w:t>
            </w:r>
          </w:p>
        </w:tc>
        <w:tc>
          <w:tcPr>
            <w:tcW w:type="dxa" w:w="1440"/>
            <w:tcBorders>
              <w:top w:space="0" w:sz="4" w:color="auto" w:val="single"/>
              <w:left w:val="nil"/>
              <w:bottom w:space="0" w:sz="4" w:color="auto" w:val="single"/>
              <w:right w:space="0" w:sz="4" w:color="auto" w:val="single"/>
            </w:tcBorders>
          </w:tcPr>
          <w:p w:rsidRDefault="00165457" w:rsidP="00FA6250" w:rsidR="00165457" w:rsidRPr="00FA6250">
            <w:r w:rsidRPr="00FA6250">
              <w:rPr>
                <w:sz w:val="22"/>
                <w:szCs w:val="22"/>
              </w:rPr>
              <w:t> </w:t>
            </w:r>
          </w:p>
        </w:tc>
        <w:tc>
          <w:tcPr>
            <w:tcW w:type="dxa" w:w="1309"/>
            <w:tcBorders>
              <w:top w:space="0" w:sz="4" w:color="auto" w:val="single"/>
              <w:left w:space="0" w:sz="4" w:color="auto" w:val="single"/>
              <w:bottom w:space="0" w:sz="4" w:color="auto" w:val="single"/>
              <w:right w:val="nil"/>
            </w:tcBorders>
          </w:tcPr>
          <w:p w:rsidRDefault="00165457" w:rsidP="00035D43" w:rsidR="00165457" w:rsidRPr="00FA6250">
            <w:pPr>
              <w:jc w:val="center"/>
              <w:rPr>
                <w:sz w:val="16"/>
                <w:szCs w:val="16"/>
              </w:rPr>
            </w:pPr>
          </w:p>
        </w:tc>
      </w:tr>
    </w:tbl>
    <w:p w:rsidRDefault="005B7205" w:rsidP="004E3D75" w:rsidR="005B7205">
      <w:pPr>
        <w:ind w:firstLine="708" w:left="372"/>
      </w:pPr>
    </w:p>
    <w:p w:rsidRDefault="003214FA" w:rsidP="004E3D75" w:rsidR="003214FA">
      <w:pPr>
        <w:ind w:firstLine="708" w:left="372"/>
      </w:pPr>
    </w:p>
    <w:p w:rsidRDefault="003214FA" w:rsidP="004E3D75" w:rsidR="003214FA">
      <w:pPr>
        <w:ind w:firstLine="708" w:left="372"/>
      </w:pPr>
    </w:p>
    <w:p w:rsidRDefault="003214FA" w:rsidP="004E3D75" w:rsidR="003214FA">
      <w:pPr>
        <w:ind w:firstLine="708" w:left="372"/>
      </w:pPr>
    </w:p>
    <w:p w:rsidRDefault="003214FA" w:rsidP="00543674" w:rsidR="003214FA"/>
    <w:p w:rsidRDefault="003214FA" w:rsidP="004E3D75" w:rsidR="003214FA">
      <w:pPr>
        <w:ind w:firstLine="708" w:left="372"/>
      </w:pPr>
    </w:p>
    <w:p w:rsidRDefault="001B552C" w:rsidP="005B7205" w:rsidR="005B7205">
      <w:pPr>
        <w:pStyle w:val="Odlomakpopisa"/>
        <w:numPr>
          <w:ilvl w:val="0"/>
          <w:numId w:val="12"/>
        </w:numPr>
      </w:pPr>
      <w:r>
        <w:t>Osporava</w:t>
      </w:r>
      <w:r w:rsidR="00256843">
        <w:t>ju</w:t>
      </w:r>
      <w:r w:rsidR="005B7205">
        <w:t xml:space="preserve"> se tražbin</w:t>
      </w:r>
      <w:r w:rsidR="00256843">
        <w:t>e</w:t>
      </w:r>
      <w:r w:rsidR="005B7205">
        <w:t xml:space="preserve"> vjerovnika II (drugog) višeg isplatnog reda</w:t>
      </w:r>
      <w:r w:rsidR="00543674">
        <w:t xml:space="preserve"> kako slijedi</w:t>
      </w:r>
      <w:r w:rsidR="005B7205">
        <w:t>:</w:t>
      </w:r>
    </w:p>
    <w:p w:rsidRDefault="00543674" w:rsidP="00543674" w:rsidR="00543674"/>
    <w:p w:rsidRDefault="00543674" w:rsidP="00543674" w:rsidR="00543674"/>
    <w:tbl>
      <w:tblPr>
        <w:tblW w:type="dxa" w:w="6637"/>
        <w:tblInd w:type="dxa" w:w="1253"/>
        <w:tblLayout w:type="fixed"/>
        <w:tblLook w:val="00A0" w:noVBand="0" w:noHBand="0" w:lastColumn="0" w:firstColumn="1" w:lastRow="0" w:firstRow="1"/>
      </w:tblPr>
      <w:tblGrid>
        <w:gridCol w:w="828"/>
        <w:gridCol w:w="1620"/>
        <w:gridCol w:w="1440"/>
        <w:gridCol w:w="1440"/>
        <w:gridCol w:w="1260"/>
        <w:gridCol w:w="49"/>
      </w:tblGrid>
      <w:tr w:rsidTr="00E91A25" w:rsidR="00E91A25" w:rsidRPr="00E91A25">
        <w:trPr>
          <w:gridAfter w:val="1"/>
          <w:wAfter w:type="dxa" w:w="49"/>
          <w:trHeight w:val="1035"/>
        </w:trPr>
        <w:tc>
          <w:tcPr>
            <w:tcW w:type="dxa" w:w="828"/>
            <w:tcBorders>
              <w:top w:space="0" w:sz="8" w:color="auto" w:val="single"/>
              <w:left w:space="0" w:sz="8" w:color="auto" w:val="single"/>
              <w:bottom w:val="nil"/>
              <w:right w:space="0" w:sz="8" w:color="auto" w:val="single"/>
            </w:tcBorders>
            <w:vAlign w:val="bottom"/>
          </w:tcPr>
          <w:p w:rsidRDefault="00E91A25" w:rsidP="00E91A25" w:rsidR="00E91A25" w:rsidRPr="00E91A25">
            <w:pPr>
              <w:jc w:val="center"/>
            </w:pPr>
          </w:p>
        </w:tc>
        <w:tc>
          <w:tcPr>
            <w:tcW w:type="dxa" w:w="1620"/>
            <w:tcBorders>
              <w:top w:space="0" w:sz="8" w:color="auto" w:val="single"/>
              <w:left w:val="nil"/>
              <w:bottom w:val="nil"/>
              <w:right w:space="0" w:sz="8" w:color="auto" w:val="single"/>
            </w:tcBorders>
            <w:vAlign w:val="bottom"/>
          </w:tcPr>
          <w:p w:rsidRDefault="00E91A25" w:rsidP="00E91A25" w:rsidR="00E91A25" w:rsidRPr="00E91A25">
            <w:pPr>
              <w:jc w:val="center"/>
            </w:pPr>
            <w:r w:rsidRPr="00E91A25">
              <w:rPr>
                <w:sz w:val="22"/>
                <w:szCs w:val="22"/>
              </w:rPr>
              <w:t>Ime i prezime/tvrtka  ili naziv vjerovnika</w:t>
            </w:r>
          </w:p>
        </w:tc>
        <w:tc>
          <w:tcPr>
            <w:tcW w:type="dxa" w:w="1440"/>
            <w:tcBorders>
              <w:top w:space="0" w:sz="8" w:color="auto" w:val="single"/>
              <w:left w:val="nil"/>
              <w:bottom w:val="nil"/>
              <w:right w:space="0" w:sz="8" w:color="auto" w:val="single"/>
            </w:tcBorders>
            <w:vAlign w:val="bottom"/>
          </w:tcPr>
          <w:p w:rsidRDefault="00E91A25" w:rsidP="00E91A25" w:rsidR="00E91A25" w:rsidRPr="00E91A25">
            <w:pPr>
              <w:jc w:val="center"/>
            </w:pPr>
            <w:r w:rsidRPr="00E91A25">
              <w:rPr>
                <w:sz w:val="22"/>
                <w:szCs w:val="22"/>
              </w:rPr>
              <w:t xml:space="preserve">OIB vjerovnika </w:t>
            </w:r>
          </w:p>
        </w:tc>
        <w:tc>
          <w:tcPr>
            <w:tcW w:type="dxa" w:w="1440"/>
            <w:tcBorders>
              <w:top w:space="0" w:sz="8" w:color="auto" w:val="single"/>
              <w:left w:val="nil"/>
              <w:bottom w:val="nil"/>
              <w:right w:space="0" w:sz="8" w:color="auto" w:val="single"/>
            </w:tcBorders>
            <w:vAlign w:val="bottom"/>
          </w:tcPr>
          <w:p w:rsidRDefault="00E91A25" w:rsidP="00E91A25" w:rsidR="00E91A25" w:rsidRPr="00E91A25">
            <w:pPr>
              <w:jc w:val="center"/>
            </w:pPr>
            <w:r w:rsidRPr="00E91A25">
              <w:rPr>
                <w:sz w:val="22"/>
                <w:szCs w:val="22"/>
              </w:rPr>
              <w:t>Adresa/sjedište vjerovnika</w:t>
            </w:r>
          </w:p>
        </w:tc>
        <w:tc>
          <w:tcPr>
            <w:tcW w:type="dxa" w:w="1260"/>
            <w:tcBorders>
              <w:top w:space="0" w:sz="8" w:color="auto" w:val="single"/>
              <w:left w:val="nil"/>
              <w:bottom w:val="nil"/>
              <w:right w:space="0" w:sz="8" w:color="auto" w:val="single"/>
            </w:tcBorders>
            <w:vAlign w:val="bottom"/>
          </w:tcPr>
          <w:p w:rsidRDefault="00E91A25" w:rsidP="00E91A25" w:rsidR="00E91A25" w:rsidRPr="00E91A25">
            <w:pPr>
              <w:jc w:val="center"/>
            </w:pPr>
            <w:r w:rsidRPr="00E91A25">
              <w:rPr>
                <w:sz w:val="22"/>
                <w:szCs w:val="22"/>
              </w:rPr>
              <w:t>Iznos osporene tražbine</w:t>
            </w:r>
          </w:p>
        </w:tc>
      </w:tr>
      <w:tr w:rsidTr="00E91A25" w:rsidR="00E91A25" w:rsidRPr="00E91A25">
        <w:trPr>
          <w:gridAfter w:val="1"/>
          <w:wAfter w:type="dxa" w:w="49"/>
          <w:trHeight w:val="255"/>
        </w:trPr>
        <w:tc>
          <w:tcPr>
            <w:tcW w:type="dxa" w:w="828"/>
            <w:tcBorders>
              <w:top w:val="nil"/>
              <w:left w:space="0" w:sz="8" w:color="auto" w:val="single"/>
              <w:bottom w:space="0" w:sz="8" w:color="auto" w:val="single"/>
              <w:right w:space="0" w:sz="8" w:color="auto" w:val="single"/>
            </w:tcBorders>
            <w:vAlign w:val="bottom"/>
          </w:tcPr>
          <w:p w:rsidRDefault="00E91A25" w:rsidP="00E91A25" w:rsidR="00E91A25" w:rsidRPr="00E91A25">
            <w:pPr>
              <w:jc w:val="center"/>
            </w:pPr>
            <w:r w:rsidRPr="00E91A25">
              <w:rPr>
                <w:sz w:val="22"/>
                <w:szCs w:val="22"/>
              </w:rPr>
              <w:t> </w:t>
            </w:r>
          </w:p>
        </w:tc>
        <w:tc>
          <w:tcPr>
            <w:tcW w:type="dxa" w:w="1620"/>
            <w:tcBorders>
              <w:top w:val="nil"/>
              <w:left w:val="nil"/>
              <w:bottom w:space="0" w:sz="8" w:color="auto" w:val="single"/>
              <w:right w:space="0" w:sz="8" w:color="auto" w:val="single"/>
            </w:tcBorders>
            <w:vAlign w:val="bottom"/>
          </w:tcPr>
          <w:p w:rsidRDefault="00E91A25" w:rsidP="00E91A25" w:rsidR="00E91A25" w:rsidRPr="00E91A25">
            <w:pPr>
              <w:jc w:val="center"/>
            </w:pPr>
            <w:r w:rsidRPr="00E91A25">
              <w:rPr>
                <w:sz w:val="22"/>
                <w:szCs w:val="22"/>
              </w:rPr>
              <w:t> </w:t>
            </w:r>
          </w:p>
        </w:tc>
        <w:tc>
          <w:tcPr>
            <w:tcW w:type="dxa" w:w="1440"/>
            <w:tcBorders>
              <w:top w:val="nil"/>
              <w:left w:val="nil"/>
              <w:bottom w:space="0" w:sz="8" w:color="auto" w:val="single"/>
              <w:right w:space="0" w:sz="8" w:color="auto" w:val="single"/>
            </w:tcBorders>
            <w:vAlign w:val="bottom"/>
          </w:tcPr>
          <w:p w:rsidRDefault="00E91A25" w:rsidP="00E91A25" w:rsidR="00E91A25" w:rsidRPr="00E91A25">
            <w:pPr>
              <w:jc w:val="center"/>
            </w:pPr>
            <w:r w:rsidRPr="00E91A25">
              <w:rPr>
                <w:sz w:val="22"/>
                <w:szCs w:val="22"/>
              </w:rPr>
              <w:t> </w:t>
            </w:r>
          </w:p>
        </w:tc>
        <w:tc>
          <w:tcPr>
            <w:tcW w:type="dxa" w:w="1440"/>
            <w:tcBorders>
              <w:top w:val="nil"/>
              <w:left w:val="nil"/>
              <w:bottom w:space="0" w:sz="8" w:color="auto" w:val="single"/>
              <w:right w:space="0" w:sz="8" w:color="auto" w:val="single"/>
            </w:tcBorders>
            <w:vAlign w:val="bottom"/>
          </w:tcPr>
          <w:p w:rsidRDefault="00E91A25" w:rsidP="00E91A25" w:rsidR="00E91A25" w:rsidRPr="00E91A25">
            <w:pPr>
              <w:jc w:val="center"/>
            </w:pPr>
            <w:r w:rsidRPr="00E91A25">
              <w:rPr>
                <w:sz w:val="22"/>
                <w:szCs w:val="22"/>
              </w:rPr>
              <w:t> </w:t>
            </w:r>
          </w:p>
        </w:tc>
        <w:tc>
          <w:tcPr>
            <w:tcW w:type="dxa" w:w="1260"/>
            <w:tcBorders>
              <w:top w:val="nil"/>
              <w:left w:val="nil"/>
              <w:bottom w:space="0" w:sz="8" w:color="auto" w:val="single"/>
              <w:right w:space="0" w:sz="8" w:color="auto" w:val="single"/>
            </w:tcBorders>
            <w:vAlign w:val="bottom"/>
          </w:tcPr>
          <w:p w:rsidRDefault="00E91A25" w:rsidP="00E91A25" w:rsidR="00E91A25" w:rsidRPr="00E91A25">
            <w:pPr>
              <w:jc w:val="center"/>
            </w:pPr>
            <w:r w:rsidRPr="00E91A25">
              <w:rPr>
                <w:sz w:val="22"/>
                <w:szCs w:val="22"/>
              </w:rPr>
              <w:t>(kn)</w:t>
            </w:r>
          </w:p>
        </w:tc>
      </w:tr>
      <w:tr w:rsidTr="00E91A25" w:rsidR="00E91A25" w:rsidRPr="00E91A25">
        <w:trPr>
          <w:gridAfter w:val="1"/>
          <w:wAfter w:type="dxa" w:w="49"/>
          <w:trHeight w:val="930"/>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REPUBLIKA HRVATSKA, MINISTARSTVO FINANCIJA, Porezna uprava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18683136487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 Vukovarska 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18.371,09</w:t>
            </w:r>
          </w:p>
        </w:tc>
      </w:tr>
      <w:tr w:rsidTr="00E91A25" w:rsidR="00E91A25" w:rsidRPr="00E91A25">
        <w:trPr>
          <w:gridAfter w:val="1"/>
          <w:wAfter w:type="dxa" w:w="49"/>
          <w:trHeight w:val="720"/>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KTD BILAN d</w:t>
            </w:r>
            <w:r>
              <w:rPr>
                <w:sz w:val="22"/>
                <w:szCs w:val="22"/>
              </w:rPr>
              <w:t>.</w:t>
            </w:r>
            <w:r w:rsidRPr="00E91A25">
              <w:rPr>
                <w:sz w:val="22"/>
                <w:szCs w:val="22"/>
              </w:rPr>
              <w:t>o</w:t>
            </w:r>
            <w:r>
              <w:rPr>
                <w:sz w:val="22"/>
                <w:szCs w:val="22"/>
              </w:rPr>
              <w:t>.</w:t>
            </w:r>
            <w:r w:rsidRPr="00E91A25">
              <w:rPr>
                <w:sz w:val="22"/>
                <w:szCs w:val="22"/>
              </w:rPr>
              <w:t>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84920906210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 Fiskovićeva 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356.013,95</w:t>
            </w:r>
          </w:p>
        </w:tc>
      </w:tr>
      <w:tr w:rsidTr="00E91A25" w:rsidR="00E91A25" w:rsidRPr="00E91A25">
        <w:trPr>
          <w:gridAfter w:val="1"/>
          <w:wAfter w:type="dxa" w:w="49"/>
          <w:trHeight w:val="720"/>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 xml:space="preserve">Hrvatska radiotelevizija </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68419124305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Zagreb, Prisavlje 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2.471,11</w:t>
            </w:r>
          </w:p>
        </w:tc>
      </w:tr>
      <w:tr w:rsidTr="00E91A25" w:rsidR="00E91A25" w:rsidRPr="00E91A25">
        <w:trPr>
          <w:gridAfter w:val="1"/>
          <w:wAfter w:type="dxa" w:w="49"/>
          <w:trHeight w:val="720"/>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 xml:space="preserve">HRVATSKE VODE </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28921383001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 xml:space="preserve">Zagreb, Ul. Grada Vukovara 220 </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49.419,99</w:t>
            </w:r>
          </w:p>
        </w:tc>
      </w:tr>
      <w:tr w:rsidTr="00E91A25" w:rsidR="00E91A25" w:rsidRPr="00E91A25">
        <w:trPr>
          <w:gridAfter w:val="1"/>
          <w:wAfter w:type="dxa" w:w="49"/>
          <w:trHeight w:val="705"/>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Obrt " KID" Vl.Miroslav Tolj</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53651099509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 Braće Radić 6c</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3.240,00</w:t>
            </w:r>
          </w:p>
        </w:tc>
      </w:tr>
      <w:tr w:rsidTr="00E91A25" w:rsidR="00E91A25" w:rsidRPr="00E91A25">
        <w:trPr>
          <w:gridAfter w:val="1"/>
          <w:wAfter w:type="dxa" w:w="49"/>
          <w:trHeight w:val="705"/>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Divljak, Topić &amp; Bahtijarević odvj.društvo d.o.o.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58186870694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Zagreb, Ivana Lučića 2a/18</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31.993,21</w:t>
            </w:r>
          </w:p>
        </w:tc>
      </w:tr>
      <w:tr w:rsidTr="00E91A25" w:rsidR="00E91A25" w:rsidRPr="00E91A25">
        <w:trPr>
          <w:gridAfter w:val="1"/>
          <w:wAfter w:type="dxa" w:w="49"/>
          <w:trHeight w:val="705"/>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Messer CROATIA PLIN d.o.o.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32179081874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Zaprešić,   Industrijska 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3.018,23</w:t>
            </w:r>
          </w:p>
        </w:tc>
      </w:tr>
      <w:tr w:rsidTr="00E91A25" w:rsidR="00E91A25" w:rsidRPr="00E91A25">
        <w:trPr>
          <w:gridAfter w:val="1"/>
          <w:wAfter w:type="dxa" w:w="49"/>
          <w:trHeight w:val="975"/>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HRVATSKE ŠUME d.o.o.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69693144506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Zagreb, LJ.Farkaša Vukotinovića 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125.868,98</w:t>
            </w:r>
          </w:p>
        </w:tc>
      </w:tr>
      <w:tr w:rsidTr="00E91A25" w:rsidR="00E91A25" w:rsidRPr="00E91A25">
        <w:trPr>
          <w:gridAfter w:val="1"/>
          <w:wAfter w:type="dxa" w:w="49"/>
          <w:trHeight w:val="705"/>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IREKS AROMA d.o.o.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36709757659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Zagreb, Radnička cesta 37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18.940,01</w:t>
            </w:r>
          </w:p>
        </w:tc>
      </w:tr>
      <w:tr w:rsidTr="00E91A25" w:rsidR="00E91A25" w:rsidRPr="00E91A25">
        <w:trPr>
          <w:gridAfter w:val="1"/>
          <w:wAfter w:type="dxa" w:w="49"/>
          <w:trHeight w:val="645"/>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10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DUBROVAČKI TRANSPORTNI SUSTAV d.o.o.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53699920059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Mlini, Gornja Čibača 8</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25.947,79</w:t>
            </w:r>
          </w:p>
        </w:tc>
      </w:tr>
      <w:tr w:rsidTr="00E91A25" w:rsidR="00E91A25" w:rsidRPr="00E91A25">
        <w:trPr>
          <w:gridAfter w:val="1"/>
          <w:wAfter w:type="dxa" w:w="49"/>
          <w:trHeight w:val="705"/>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11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Zajednički odvjetnički ured Viktorija Knežević i Marina Maslek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57111619772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 Dr.A.Starčevića 45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2.802,04</w:t>
            </w:r>
          </w:p>
        </w:tc>
      </w:tr>
      <w:tr w:rsidTr="00E91A25" w:rsidR="00E91A25" w:rsidRPr="00E91A25">
        <w:trPr>
          <w:gridAfter w:val="1"/>
          <w:wAfter w:type="dxa" w:w="49"/>
          <w:trHeight w:val="495"/>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lastRenderedPageBreak/>
              <w:t>12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OPĆINA OREBIĆ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16825959078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 Obala pomoraca 24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165.462,61</w:t>
            </w:r>
          </w:p>
        </w:tc>
      </w:tr>
      <w:tr w:rsidTr="00E91A25" w:rsidR="00E91A25" w:rsidRPr="00E91A25">
        <w:trPr>
          <w:gridAfter w:val="1"/>
          <w:wAfter w:type="dxa" w:w="49"/>
          <w:trHeight w:val="510"/>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13</w:t>
            </w:r>
          </w:p>
        </w:tc>
        <w:tc>
          <w:tcPr>
            <w:tcW w:type="dxa" w:w="1620"/>
            <w:tcBorders>
              <w:top w:val="nil"/>
              <w:left w:val="nil"/>
              <w:bottom w:space="0" w:sz="4" w:color="auto" w:val="single"/>
              <w:right w:space="0" w:sz="4" w:color="auto" w:val="single"/>
            </w:tcBorders>
          </w:tcPr>
          <w:p w:rsidRDefault="00E91A25" w:rsidP="00E91A25" w:rsidR="00E91A25" w:rsidRPr="00E91A25">
            <w:r>
              <w:rPr>
                <w:sz w:val="22"/>
                <w:szCs w:val="22"/>
              </w:rPr>
              <w:t>Mato Bonvardo,(nasljed.</w:t>
            </w:r>
            <w:r w:rsidRPr="00E91A25">
              <w:rPr>
                <w:sz w:val="22"/>
                <w:szCs w:val="22"/>
              </w:rPr>
              <w:t xml:space="preserve">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21567867214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42.641,39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14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Katica Šundrica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11885136208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136.225,52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15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Jeronim Šepić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58324726230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205.643,92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16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Elvira Curić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08346175155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114.791,85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17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Ognjen Rusković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01320800278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182.469,78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18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Marko Delaš</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94706323012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Oskorušno,Županje selo 13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89.884,75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19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Nevenka Delaš</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83522562970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Oskorušno,Županje selo 13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54.085,82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Darko Romazinović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7396077562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Potomlje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341.290,61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Marija Tomić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96889664334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76.463,13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Trobok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74652996652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    ,Trstenićka 12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173.748,25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Stipo Jasprica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46720704349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23.644,80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Borislav Šaić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08719056769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     Postup 15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273.750,19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Miho Šundrica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81818307400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372.839,29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Šundrica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11215020529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109.824,52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Mila Brkić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65851424855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224.419,48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Joško Milin</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61106235891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59.188,48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29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Jakov Radović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65284532685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Potomje,Potomje 64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161.494,42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30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Nikola Bura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43138206583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Potomje,Potomje 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76.983,89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31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Niko Trobok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97677316813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226.503,20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32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Branko Trobok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04200446326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137.144,46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33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Marija Gracin</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63353523747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Orebić,J.B.Jelačića 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40.708,20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34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Nikola Magaš</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89117916642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189.499,54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35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Đuračić i kao nasljednik Niko Đuračić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26555132216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331.941,07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36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Mirko Strinić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40518477339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394.578,65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lastRenderedPageBreak/>
              <w:t>37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Snježana Gavrilica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97572538838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257.000,60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38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Ivan Strinić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40976023716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160.963,95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39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Nikola Baleta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19164465966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Kuna,Donje Pijavičino 75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97.452,13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Baleta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29433550798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Kuna,Donje Pijavičino 35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41.436,99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Lindi Koboević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40663035598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167.478,64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Pavo Poljanić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68065797013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593.147,60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Pavo Radović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43249873445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Korčula,ul 89 br 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357.233,70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Mate Brkić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71660893084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218.034,29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Jozo V.Roso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21524664257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Oskorušno,Županje selo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149.659,12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Maštrapa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38111838075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211.070,73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Živko Jurić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17449426781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Oskorušno,Privor 14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93.946,83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Mato Poljanić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08784629592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145.503,51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49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Antun Milin</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14168195922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84.035,93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50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Petar Poljanić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67122355663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454.231,45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51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Nedjeljko Milin</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95807379924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105.375,34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52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Ljiljana Bikić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56301559207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Orebić,S.S.Kranjčevića  35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209.125,31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Pr>
                <w:sz w:val="22"/>
                <w:szCs w:val="22"/>
              </w:rPr>
              <w:t>53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Niko Kresalja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16238290628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236.615,15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54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Mato Žitković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41063661900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322.117,13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55</w:t>
            </w:r>
          </w:p>
        </w:tc>
        <w:tc>
          <w:tcPr>
            <w:tcW w:type="dxa" w:w="1620"/>
            <w:tcBorders>
              <w:top w:val="nil"/>
              <w:left w:val="nil"/>
              <w:bottom w:space="0" w:sz="4" w:color="auto" w:val="single"/>
              <w:right w:space="0" w:sz="4" w:color="auto" w:val="single"/>
            </w:tcBorders>
          </w:tcPr>
          <w:p w:rsidRDefault="00F35656" w:rsidP="00E91A25" w:rsidR="00E91A25" w:rsidRPr="00E91A25">
            <w:r>
              <w:rPr>
                <w:sz w:val="22"/>
                <w:szCs w:val="22"/>
              </w:rPr>
              <w:t>Ivo Kiriđija  (nasljed.</w:t>
            </w:r>
            <w:r w:rsidR="00E91A25" w:rsidRPr="00E91A25">
              <w:rPr>
                <w:sz w:val="22"/>
                <w:szCs w:val="22"/>
              </w:rPr>
              <w:t xml:space="preserve"> pok )</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81106635219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Potomje,Dingać Borak 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228.090,78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56</w:t>
            </w:r>
          </w:p>
        </w:tc>
        <w:tc>
          <w:tcPr>
            <w:tcW w:type="dxa" w:w="1620"/>
            <w:tcBorders>
              <w:top w:val="nil"/>
              <w:left w:val="nil"/>
              <w:bottom w:space="0" w:sz="4" w:color="auto" w:val="single"/>
              <w:right w:space="0" w:sz="4" w:color="auto" w:val="single"/>
            </w:tcBorders>
          </w:tcPr>
          <w:p w:rsidRDefault="00F35656" w:rsidP="00E91A25" w:rsidR="00E91A25" w:rsidRPr="00E91A25">
            <w:r>
              <w:rPr>
                <w:sz w:val="22"/>
                <w:szCs w:val="22"/>
              </w:rPr>
              <w:t>Anka Broketa (nasljed.</w:t>
            </w:r>
            <w:r w:rsidR="00E91A25" w:rsidRPr="00E91A25">
              <w:rPr>
                <w:sz w:val="22"/>
                <w:szCs w:val="22"/>
              </w:rPr>
              <w:t xml:space="preserve">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07577697444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Dubrovnik,dr A.Starčevića 21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44.948,21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57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Frančeska Cibilić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46598931951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Potomje,Gruda 10</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967.751,83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58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S Orhanović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30152111629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136.303,88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59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Neven Šimunković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19927251658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Potomje,Potomje 14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339.106,30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60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Kate Vlahović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44024136920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Pijavičino,Kuna Pelješka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422.394,05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61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Cibilić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52056211004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Potomje,Gruda 10</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106.156,71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62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Darija Pekić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92632662427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Janjina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248.595,98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63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Nikša Pekić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69396110284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Janjina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2.626,66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lastRenderedPageBreak/>
              <w:t>64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Živko Kiriđija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74301086652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121.008,37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65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Daroslav Cibilić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69021854259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589.010,50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66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Maja Trobok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75030072925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147.457,91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67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Vlatko Ravlić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93527707034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Orebić,Gurića selo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57.848,59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F35656" w:rsidP="00E91A25" w:rsidR="00E91A25" w:rsidRPr="00E91A25">
            <w:pPr>
              <w:jc w:val="center"/>
            </w:pPr>
            <w:r>
              <w:rPr>
                <w:sz w:val="22"/>
                <w:szCs w:val="22"/>
              </w:rPr>
              <w:t>68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Milena Medović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51635676917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Kuna,Kuna 63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55.845,02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69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Ante M Orhanović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62134783287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86.559,38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70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I. Mastilica (nasljednici)</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64917709863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Oskorušno,Privor 15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37.960,71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71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Mato Vukas</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30697924372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84.535,46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72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Branimir Mastilica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37847358221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 xml:space="preserve">Trpanj,Gornja Vrućica </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206.138,81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73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Ante B Mastilica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24514938972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 xml:space="preserve">Trpanj,Gornja Vrućica </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101.648,97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74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Niki Krivić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80144983695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63.834,04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75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Milka Šeput</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30113302471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Trpanj,Donja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35.095,43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76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Franica Štuk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17510244990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Trpanj,Donja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13.092,57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77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V. Tešvić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10109272378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Trpanj,Donja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3.859,34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78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Tešvić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77496601899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Trpanj,Donja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13.571,00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79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Bosiljka Antičević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39337247269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Orebić,Postup 10</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45.478,90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80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Iva Grubišić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70585398555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105.506,54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81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Antun - Anto Vekarić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00761238544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Orebić,Podobuće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58.355,00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82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Sandra Trojanović Sršen</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16936610195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Orebić,Podobuće 28</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76.630,19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83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Emica Čaberica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64263318031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71.977,61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84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Ratomir Mihaljević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20600651467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 xml:space="preserve">Trpanj,Gornja Vrućica </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21.616,59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85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Antunović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33184297992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Orebić,Škvar</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41.691,81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86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Ž.Kirigjija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27571158460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179.186,80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87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Nikola Jurić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54916818469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87.902,16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88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Ante Nobilo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914996391768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Trpanj,Donja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37.527,86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89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Vlado Šegetin</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19027271686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66.448,17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90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Ante Milović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90243157503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 17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87.769,61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lastRenderedPageBreak/>
              <w:t>91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Ive Maćela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07596017664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32.648,79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92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Ivan Krivić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91782453531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50.477,14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93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Zdravko Poljanić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19076016221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242.638,51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1C6450" w:rsidP="00E91A25" w:rsidR="00E91A25" w:rsidRPr="00E91A25">
            <w:pPr>
              <w:jc w:val="center"/>
            </w:pPr>
            <w:r>
              <w:rPr>
                <w:sz w:val="22"/>
                <w:szCs w:val="22"/>
              </w:rPr>
              <w:t>94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Zlatko (Vlado) Bule</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77623812570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32.977,46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95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V. Poljanić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83981825912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Potomje,Potomje 76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245.790,56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96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Peruša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19916754243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Potomje,Potomje 71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2.064,00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97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Dušanka Šerka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06522876809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Mokošica,M.Kneževića 56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69.709,71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98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Ante Ž</w:t>
            </w:r>
            <w:r w:rsidR="003038B2">
              <w:rPr>
                <w:sz w:val="22"/>
                <w:szCs w:val="22"/>
              </w:rPr>
              <w:t>ivkušić (nasljed.</w:t>
            </w:r>
            <w:r w:rsidRPr="00E91A25">
              <w:rPr>
                <w:sz w:val="22"/>
                <w:szCs w:val="22"/>
              </w:rPr>
              <w:t xml:space="preserve"> pokojnika)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88855467694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Trstenik,Kraj 18</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160.784,06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99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Mate Violić - Ozepović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63372850792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Potomje,Potomje 39</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303.399,82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1</w:t>
            </w:r>
            <w:r w:rsidR="003038B2">
              <w:rPr>
                <w:sz w:val="22"/>
                <w:szCs w:val="22"/>
              </w:rPr>
              <w:t>00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Matko Živkušić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26535893334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Trstenik,Kraj 16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104.093,10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1</w:t>
            </w:r>
            <w:r w:rsidR="003038B2">
              <w:rPr>
                <w:sz w:val="22"/>
                <w:szCs w:val="22"/>
              </w:rPr>
              <w:t>01</w:t>
            </w:r>
          </w:p>
        </w:tc>
        <w:tc>
          <w:tcPr>
            <w:tcW w:type="dxa" w:w="1620"/>
            <w:tcBorders>
              <w:top w:val="nil"/>
              <w:left w:val="nil"/>
              <w:bottom w:space="0" w:sz="4" w:color="auto" w:val="single"/>
              <w:right w:space="0" w:sz="4" w:color="auto" w:val="single"/>
            </w:tcBorders>
          </w:tcPr>
          <w:p w:rsidRDefault="003038B2" w:rsidP="00E91A25" w:rsidR="00E91A25" w:rsidRPr="00E91A25">
            <w:r>
              <w:rPr>
                <w:sz w:val="22"/>
                <w:szCs w:val="22"/>
              </w:rPr>
              <w:t>Kate Fabijanović (nasljed.</w:t>
            </w:r>
            <w:r w:rsidR="00E91A25" w:rsidRPr="00E91A25">
              <w:rPr>
                <w:sz w:val="22"/>
                <w:szCs w:val="22"/>
              </w:rPr>
              <w:t xml:space="preserve">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42929573159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Mokošica,Bartol Kašić 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73.712,46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10</w:t>
            </w:r>
            <w:r w:rsidR="00E91A25" w:rsidRPr="00E91A25">
              <w:rPr>
                <w:sz w:val="22"/>
                <w:szCs w:val="22"/>
              </w:rPr>
              <w:t>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Milović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21620734691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47.019,14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10</w:t>
            </w:r>
            <w:r w:rsidR="00E91A25" w:rsidRPr="00E91A25">
              <w:rPr>
                <w:sz w:val="22"/>
                <w:szCs w:val="22"/>
              </w:rPr>
              <w:t>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Zore Skokandić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75108262059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Trpanj,Donja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17.905,80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10</w:t>
            </w:r>
            <w:r w:rsidR="00E91A25" w:rsidRPr="00E91A25">
              <w:rPr>
                <w:sz w:val="22"/>
                <w:szCs w:val="22"/>
              </w:rPr>
              <w:t>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Marija Jakulica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76445521624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184.501,98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10</w:t>
            </w:r>
            <w:r w:rsidR="00E91A25" w:rsidRPr="00E91A25">
              <w:rPr>
                <w:sz w:val="22"/>
                <w:szCs w:val="22"/>
              </w:rPr>
              <w:t>5</w:t>
            </w:r>
          </w:p>
        </w:tc>
        <w:tc>
          <w:tcPr>
            <w:tcW w:type="dxa" w:w="1620"/>
            <w:tcBorders>
              <w:top w:val="nil"/>
              <w:left w:val="nil"/>
              <w:bottom w:space="0" w:sz="4" w:color="auto" w:val="single"/>
              <w:right w:space="0" w:sz="4" w:color="auto" w:val="single"/>
            </w:tcBorders>
          </w:tcPr>
          <w:p w:rsidRDefault="003038B2" w:rsidP="00E91A25" w:rsidR="00E91A25" w:rsidRPr="00E91A25">
            <w:r>
              <w:rPr>
                <w:sz w:val="22"/>
                <w:szCs w:val="22"/>
              </w:rPr>
              <w:t>Marija Soko (nasljed.</w:t>
            </w:r>
            <w:r w:rsidR="00E91A25" w:rsidRPr="00E91A25">
              <w:rPr>
                <w:sz w:val="22"/>
                <w:szCs w:val="22"/>
              </w:rPr>
              <w:t xml:space="preserve">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22334104101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Oskorušno,Velika Prapratna 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32.869,41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1</w:t>
            </w:r>
            <w:r w:rsidR="003038B2">
              <w:rPr>
                <w:sz w:val="22"/>
                <w:szCs w:val="22"/>
              </w:rPr>
              <w:t>06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Igor Šundrica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56176355288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Trpanj,M.Držića 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99.013,23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10</w:t>
            </w:r>
            <w:r w:rsidR="00E91A25" w:rsidRPr="00E91A25">
              <w:rPr>
                <w:sz w:val="22"/>
                <w:szCs w:val="22"/>
              </w:rPr>
              <w:t>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Niko Soko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95484235957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Oskorušno,Privor 14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115.456,74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3038B2" w:rsidP="00E91A25" w:rsidR="00E91A25" w:rsidRPr="00E91A25">
            <w:pPr>
              <w:jc w:val="center"/>
            </w:pPr>
            <w:r>
              <w:rPr>
                <w:sz w:val="22"/>
                <w:szCs w:val="22"/>
              </w:rPr>
              <w:t>10</w:t>
            </w:r>
            <w:r w:rsidR="00E91A25" w:rsidRPr="00E91A25">
              <w:rPr>
                <w:sz w:val="22"/>
                <w:szCs w:val="22"/>
              </w:rPr>
              <w:t>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Željko Škoro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19910294382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Orebić,E,Kvaternika 9</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52.734,74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10</w:t>
            </w:r>
            <w:r w:rsidR="00E91A25" w:rsidRPr="00E91A25">
              <w:rPr>
                <w:sz w:val="22"/>
                <w:szCs w:val="22"/>
              </w:rPr>
              <w:t>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Marija Opačak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74995704202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Orebić,Kamen 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32.771,28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91558F" w:rsidR="00E91A25" w:rsidRPr="00E91A25">
            <w:pPr>
              <w:jc w:val="center"/>
            </w:pPr>
            <w:r w:rsidRPr="00E91A25">
              <w:rPr>
                <w:sz w:val="22"/>
                <w:szCs w:val="22"/>
              </w:rPr>
              <w:t>1</w:t>
            </w:r>
            <w:r w:rsidR="0091558F">
              <w:rPr>
                <w:sz w:val="22"/>
                <w:szCs w:val="22"/>
              </w:rPr>
              <w:t>10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Josip Braenović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97794007633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1.105.396,50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11</w:t>
            </w:r>
            <w:r w:rsidR="00E91A25" w:rsidRPr="00E91A25">
              <w:rPr>
                <w:sz w:val="22"/>
                <w:szCs w:val="22"/>
              </w:rPr>
              <w:t>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Marijana Kiković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53069483281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Preko,Klanac 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34.907,73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11</w:t>
            </w:r>
            <w:r w:rsidR="00E91A25" w:rsidRPr="00E91A25">
              <w:rPr>
                <w:sz w:val="22"/>
                <w:szCs w:val="22"/>
              </w:rPr>
              <w:t>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Ratko Baletić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94831719624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370.011,52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113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Neđeljko Ančić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43478896851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110.988,06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11</w:t>
            </w:r>
            <w:r w:rsidR="00E91A25" w:rsidRPr="00E91A25">
              <w:rPr>
                <w:sz w:val="22"/>
                <w:szCs w:val="22"/>
              </w:rPr>
              <w:t>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Nedo Roso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40955934270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169.814,40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11</w:t>
            </w:r>
            <w:r w:rsidR="00E91A25" w:rsidRPr="00E91A25">
              <w:rPr>
                <w:sz w:val="22"/>
                <w:szCs w:val="22"/>
              </w:rPr>
              <w:t>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Ante Žužul</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35642047897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Potomje,Potomje 61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185.267,48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1</w:t>
            </w:r>
            <w:r w:rsidR="0091558F">
              <w:rPr>
                <w:sz w:val="22"/>
                <w:szCs w:val="22"/>
              </w:rPr>
              <w:t>1</w:t>
            </w:r>
            <w:r w:rsidRPr="00E91A25">
              <w:rPr>
                <w:sz w:val="22"/>
                <w:szCs w:val="22"/>
              </w:rPr>
              <w:t>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Baldo Ostojić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31036971905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Orebić,V.Nazora 42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53.800,03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11</w:t>
            </w:r>
            <w:r w:rsidR="00E91A25" w:rsidRPr="00E91A25">
              <w:rPr>
                <w:sz w:val="22"/>
                <w:szCs w:val="22"/>
              </w:rPr>
              <w:t>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Mirko Grbavac</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16638651786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Orebić,A.Šenoe 32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11.000,08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lastRenderedPageBreak/>
              <w:t>11</w:t>
            </w:r>
            <w:r w:rsidR="00E91A25" w:rsidRPr="00E91A25">
              <w:rPr>
                <w:sz w:val="22"/>
                <w:szCs w:val="22"/>
              </w:rPr>
              <w:t>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Jozo Radović(kći Katarina Rudan)</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88737274586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Orebić,B.J.Jelačića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31.727,30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11</w:t>
            </w:r>
            <w:r w:rsidR="00E91A25" w:rsidRPr="00E91A25">
              <w:rPr>
                <w:sz w:val="22"/>
                <w:szCs w:val="22"/>
              </w:rPr>
              <w:t>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Matko Andričević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01110093624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Orebić,B.J.Jelačića 18</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12.279,34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12</w:t>
            </w:r>
            <w:r w:rsidR="00E91A25" w:rsidRPr="00E91A25">
              <w:rPr>
                <w:sz w:val="22"/>
                <w:szCs w:val="22"/>
              </w:rPr>
              <w:t>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Drago Roso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04245113414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 Oskorušno 17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67.626,49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12</w:t>
            </w:r>
            <w:r w:rsidR="00E91A25" w:rsidRPr="00E91A25">
              <w:rPr>
                <w:sz w:val="22"/>
                <w:szCs w:val="22"/>
              </w:rPr>
              <w:t>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Vjera Piskulić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09354951425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Split,J.Plančića 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11.861,68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12</w:t>
            </w:r>
            <w:r w:rsidR="00E91A25" w:rsidRPr="00E91A25">
              <w:rPr>
                <w:sz w:val="22"/>
                <w:szCs w:val="22"/>
              </w:rPr>
              <w:t>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Martin Bogoje</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05700624021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Orebić,Perna 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60.071,01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12</w:t>
            </w:r>
            <w:r w:rsidR="00E91A25" w:rsidRPr="00E91A25">
              <w:rPr>
                <w:sz w:val="22"/>
                <w:szCs w:val="22"/>
              </w:rPr>
              <w:t>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Antun Trojanović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45003084260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Orebić,Podobuće 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97.779,52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12</w:t>
            </w:r>
            <w:r w:rsidR="00E91A25" w:rsidRPr="00E91A25">
              <w:rPr>
                <w:sz w:val="22"/>
                <w:szCs w:val="22"/>
              </w:rPr>
              <w:t>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Boris Krističević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54554827093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Orebić,Trstenička 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73.370,20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12</w:t>
            </w:r>
            <w:r w:rsidR="00E91A25" w:rsidRPr="00E91A25">
              <w:rPr>
                <w:sz w:val="22"/>
                <w:szCs w:val="22"/>
              </w:rPr>
              <w:t>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Ljiljana Market</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86555199288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Potomje,Dingać-Borak 42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292.928,40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12</w:t>
            </w:r>
            <w:r w:rsidR="00E91A25" w:rsidRPr="00E91A25">
              <w:rPr>
                <w:sz w:val="22"/>
                <w:szCs w:val="22"/>
              </w:rPr>
              <w:t>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Jadranka Ostojić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09293903314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Orebić,V.Nazora 42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172.479,08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12</w:t>
            </w:r>
            <w:r w:rsidR="00E91A25" w:rsidRPr="00E91A25">
              <w:rPr>
                <w:sz w:val="22"/>
                <w:szCs w:val="22"/>
              </w:rPr>
              <w:t>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Piskulić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85985536899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 ,Đ.Basarićeka 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138.717,93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12</w:t>
            </w:r>
            <w:r w:rsidR="00E91A25" w:rsidRPr="00E91A25">
              <w:rPr>
                <w:sz w:val="22"/>
                <w:szCs w:val="22"/>
              </w:rPr>
              <w:t>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Radić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11611205830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Potomje,Gruda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715.979,42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12</w:t>
            </w:r>
            <w:r w:rsidR="00E91A25" w:rsidRPr="00E91A25">
              <w:rPr>
                <w:sz w:val="22"/>
                <w:szCs w:val="22"/>
              </w:rPr>
              <w:t>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Marijana Piskulić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93404187074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 Đ.Basarićeka 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17.670,80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13</w:t>
            </w:r>
            <w:r w:rsidR="00E91A25" w:rsidRPr="00E91A25">
              <w:rPr>
                <w:sz w:val="22"/>
                <w:szCs w:val="22"/>
              </w:rPr>
              <w:t>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Luka Grlica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49353928762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Oskorušno,Privor 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120.527,89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13</w:t>
            </w:r>
            <w:r w:rsidR="00E91A25" w:rsidRPr="00E91A25">
              <w:rPr>
                <w:sz w:val="22"/>
                <w:szCs w:val="22"/>
              </w:rPr>
              <w:t>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Milan Tolj Čovo</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93850747678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Orebić,Trstenička 10</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2.261,07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13</w:t>
            </w:r>
            <w:r w:rsidR="00E91A25" w:rsidRPr="00E91A25">
              <w:rPr>
                <w:sz w:val="22"/>
                <w:szCs w:val="22"/>
              </w:rPr>
              <w:t>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Milan pok Ivana Tolj</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93850747678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Orebić,Trstenička 10</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117.448,06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13</w:t>
            </w:r>
            <w:r w:rsidR="00E91A25" w:rsidRPr="00E91A25">
              <w:rPr>
                <w:sz w:val="22"/>
                <w:szCs w:val="22"/>
              </w:rPr>
              <w:t>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Branko Krističević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29131720205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Orebić,V.Nazora 17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57.714,92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13</w:t>
            </w:r>
            <w:r w:rsidR="00E91A25" w:rsidRPr="00E91A25">
              <w:rPr>
                <w:sz w:val="22"/>
                <w:szCs w:val="22"/>
              </w:rPr>
              <w:t>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Nada Krističević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46014229145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Orebić,V.Nazora 17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77.677,92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13</w:t>
            </w:r>
            <w:r w:rsidR="00E91A25" w:rsidRPr="00E91A25">
              <w:rPr>
                <w:sz w:val="22"/>
                <w:szCs w:val="22"/>
              </w:rPr>
              <w:t>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Niko Antičević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41557404250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149.843,61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13</w:t>
            </w:r>
            <w:r w:rsidR="00E91A25" w:rsidRPr="00E91A25">
              <w:rPr>
                <w:sz w:val="22"/>
                <w:szCs w:val="22"/>
              </w:rPr>
              <w:t>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Marija Kristić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78103637538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93.875,13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91558F" w:rsidR="00E91A25" w:rsidRPr="00E91A25">
            <w:pPr>
              <w:jc w:val="center"/>
            </w:pPr>
            <w:r w:rsidRPr="00E91A25">
              <w:rPr>
                <w:sz w:val="22"/>
                <w:szCs w:val="22"/>
              </w:rPr>
              <w:t>1</w:t>
            </w:r>
            <w:r w:rsidR="0091558F">
              <w:rPr>
                <w:sz w:val="22"/>
                <w:szCs w:val="22"/>
              </w:rPr>
              <w:t>37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Baldo Šaletić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19261178135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 Oskorušno 18</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318.017,43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13</w:t>
            </w:r>
            <w:r w:rsidR="00E91A25" w:rsidRPr="00E91A25">
              <w:rPr>
                <w:sz w:val="22"/>
                <w:szCs w:val="22"/>
              </w:rPr>
              <w:t>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Stipo Šestanović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61262202792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Orebić,J.B.Jelačića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152.477,62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13</w:t>
            </w:r>
            <w:r w:rsidR="00E91A25" w:rsidRPr="00E91A25">
              <w:rPr>
                <w:sz w:val="22"/>
                <w:szCs w:val="22"/>
              </w:rPr>
              <w:t>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Katica Šuica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04444124988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 Oskorušno 13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46.872,42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14</w:t>
            </w:r>
            <w:r w:rsidR="00E91A25" w:rsidRPr="00E91A25">
              <w:rPr>
                <w:sz w:val="22"/>
                <w:szCs w:val="22"/>
              </w:rPr>
              <w:t>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Ante Mrgudić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69726276556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 Z,Frankopanska 15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86.132,05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14</w:t>
            </w:r>
            <w:r w:rsidR="00E91A25" w:rsidRPr="00E91A25">
              <w:rPr>
                <w:sz w:val="22"/>
                <w:szCs w:val="22"/>
              </w:rPr>
              <w:t>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Branka Jurović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65062234387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Orebić,Od Blaca 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122.410,58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lastRenderedPageBreak/>
              <w:t>14</w:t>
            </w:r>
            <w:r w:rsidR="00E91A25" w:rsidRPr="00E91A25">
              <w:rPr>
                <w:sz w:val="22"/>
                <w:szCs w:val="22"/>
              </w:rPr>
              <w:t>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Milivoj Daničić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21797601966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Orebić,V.Nazora 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115.071,36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14</w:t>
            </w:r>
            <w:r w:rsidR="00E91A25" w:rsidRPr="00E91A25">
              <w:rPr>
                <w:sz w:val="22"/>
                <w:szCs w:val="22"/>
              </w:rPr>
              <w:t>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Ivan Radović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69515251524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  ,K.Tomislava 20</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75.069,82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14</w:t>
            </w:r>
            <w:r w:rsidR="00E91A25" w:rsidRPr="00E91A25">
              <w:rPr>
                <w:sz w:val="22"/>
                <w:szCs w:val="22"/>
              </w:rPr>
              <w:t>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Bosnić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14460375043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Potomje,Zakamenje 10</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167.171,19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14</w:t>
            </w:r>
            <w:r w:rsidR="00E91A25" w:rsidRPr="00E91A25">
              <w:rPr>
                <w:sz w:val="22"/>
                <w:szCs w:val="22"/>
              </w:rPr>
              <w:t>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Jele Dujmović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70965020615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Trpanj,Novačići 23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48.137,22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14</w:t>
            </w:r>
            <w:r w:rsidR="00E91A25" w:rsidRPr="00E91A25">
              <w:rPr>
                <w:sz w:val="22"/>
                <w:szCs w:val="22"/>
              </w:rPr>
              <w:t>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Anamarija Putnik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34659164793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Split,Šižgorićeva 18</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173.363,01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14</w:t>
            </w:r>
            <w:r w:rsidR="00E91A25" w:rsidRPr="00E91A25">
              <w:rPr>
                <w:sz w:val="22"/>
                <w:szCs w:val="22"/>
              </w:rPr>
              <w:t>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Vjekoslav Bulat</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97835105982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Orebić,Mažuranićeva 39</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159.336,39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14</w:t>
            </w:r>
            <w:r w:rsidR="00E91A25" w:rsidRPr="00E91A25">
              <w:rPr>
                <w:sz w:val="22"/>
                <w:szCs w:val="22"/>
              </w:rPr>
              <w:t>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Dunja Rusković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35035814392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210.154,53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14</w:t>
            </w:r>
            <w:r w:rsidR="00E91A25" w:rsidRPr="00E91A25">
              <w:rPr>
                <w:sz w:val="22"/>
                <w:szCs w:val="22"/>
              </w:rPr>
              <w:t>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Daničić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11014411697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 ,Dingač,Borak 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183.553,07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15</w:t>
            </w:r>
            <w:r w:rsidR="00E91A25" w:rsidRPr="00E91A25">
              <w:rPr>
                <w:sz w:val="22"/>
                <w:szCs w:val="22"/>
              </w:rPr>
              <w:t>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Srećko Čuljak,obitelj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18696046267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155.550,92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15</w:t>
            </w:r>
            <w:r w:rsidR="00E91A25" w:rsidRPr="00E91A25">
              <w:rPr>
                <w:sz w:val="22"/>
                <w:szCs w:val="22"/>
              </w:rPr>
              <w:t>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Rina Tomelić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93458899718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Split,I.Kukuljevića 14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38.639,67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15</w:t>
            </w:r>
            <w:r w:rsidR="00E91A25" w:rsidRPr="00E91A25">
              <w:rPr>
                <w:sz w:val="22"/>
                <w:szCs w:val="22"/>
              </w:rPr>
              <w:t>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Srečko Radović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34814208686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Potomje,Potomje 71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33.953,66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15</w:t>
            </w:r>
            <w:r w:rsidR="00E91A25" w:rsidRPr="00E91A25">
              <w:rPr>
                <w:sz w:val="22"/>
                <w:szCs w:val="22"/>
              </w:rPr>
              <w:t>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Marinović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40236114394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739.257,02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15</w:t>
            </w:r>
            <w:r w:rsidR="00E91A25" w:rsidRPr="00E91A25">
              <w:rPr>
                <w:sz w:val="22"/>
                <w:szCs w:val="22"/>
              </w:rPr>
              <w:t>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Tomislav Radović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34526181418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Potomje,Potomje 71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472.807,54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15</w:t>
            </w:r>
            <w:r w:rsidR="00E91A25" w:rsidRPr="00E91A25">
              <w:rPr>
                <w:sz w:val="22"/>
                <w:szCs w:val="22"/>
              </w:rPr>
              <w:t>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Jadranka Radović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03186045627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36.404,86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15</w:t>
            </w:r>
            <w:r w:rsidR="00E91A25" w:rsidRPr="00E91A25">
              <w:rPr>
                <w:sz w:val="22"/>
                <w:szCs w:val="22"/>
              </w:rPr>
              <w:t>6</w:t>
            </w:r>
          </w:p>
        </w:tc>
        <w:tc>
          <w:tcPr>
            <w:tcW w:type="dxa" w:w="1620"/>
            <w:tcBorders>
              <w:top w:val="nil"/>
              <w:left w:val="nil"/>
              <w:bottom w:space="0" w:sz="4" w:color="auto" w:val="single"/>
              <w:right w:space="0" w:sz="4" w:color="auto" w:val="single"/>
            </w:tcBorders>
          </w:tcPr>
          <w:p w:rsidRDefault="00E91A25" w:rsidP="0091558F" w:rsidR="00E91A25" w:rsidRPr="00E91A25">
            <w:r w:rsidRPr="00E91A25">
              <w:rPr>
                <w:sz w:val="22"/>
                <w:szCs w:val="22"/>
              </w:rPr>
              <w:t>Aleksandar Ostojić,</w:t>
            </w:r>
            <w:r w:rsidR="0091558F">
              <w:rPr>
                <w:sz w:val="22"/>
                <w:szCs w:val="22"/>
              </w:rPr>
              <w:t>nasljed.</w:t>
            </w:r>
            <w:r w:rsidRPr="00E91A25">
              <w:rPr>
                <w:sz w:val="22"/>
                <w:szCs w:val="22"/>
              </w:rPr>
              <w:t xml:space="preserve">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01250361866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Orebić,E.Kvaternika 21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163.784,74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15</w:t>
            </w:r>
            <w:r w:rsidR="00E91A25" w:rsidRPr="00E91A25">
              <w:rPr>
                <w:sz w:val="22"/>
                <w:szCs w:val="22"/>
              </w:rPr>
              <w:t>7</w:t>
            </w:r>
          </w:p>
        </w:tc>
        <w:tc>
          <w:tcPr>
            <w:tcW w:type="dxa" w:w="1620"/>
            <w:tcBorders>
              <w:top w:val="nil"/>
              <w:left w:val="nil"/>
              <w:bottom w:space="0" w:sz="4" w:color="auto" w:val="single"/>
              <w:right w:space="0" w:sz="4" w:color="auto" w:val="single"/>
            </w:tcBorders>
          </w:tcPr>
          <w:p w:rsidRDefault="0091558F" w:rsidP="00E91A25" w:rsidR="00E91A25" w:rsidRPr="00E91A25">
            <w:r>
              <w:rPr>
                <w:sz w:val="22"/>
                <w:szCs w:val="22"/>
              </w:rPr>
              <w:t>Anto Antičević,nas</w:t>
            </w:r>
            <w:r w:rsidR="00E91A25" w:rsidRPr="00E91A25">
              <w:rPr>
                <w:sz w:val="22"/>
                <w:szCs w:val="22"/>
              </w:rPr>
              <w:t>lj</w:t>
            </w:r>
            <w:r>
              <w:rPr>
                <w:sz w:val="22"/>
                <w:szCs w:val="22"/>
              </w:rPr>
              <w:t>.</w:t>
            </w:r>
            <w:r w:rsidR="00E91A25" w:rsidRPr="00E91A25">
              <w:rPr>
                <w:sz w:val="22"/>
                <w:szCs w:val="22"/>
              </w:rPr>
              <w:t xml:space="preserve"> </w:t>
            </w:r>
            <w:r w:rsidRPr="00E91A25">
              <w:rPr>
                <w:sz w:val="22"/>
                <w:szCs w:val="22"/>
              </w:rPr>
              <w:t>P</w:t>
            </w:r>
            <w:r w:rsidR="00E91A25" w:rsidRPr="00E91A25">
              <w:rPr>
                <w:sz w:val="22"/>
                <w:szCs w:val="22"/>
              </w:rPr>
              <w:t>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81387605136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56.147,21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15</w:t>
            </w:r>
            <w:r w:rsidR="00E91A25" w:rsidRPr="00E91A25">
              <w:rPr>
                <w:sz w:val="22"/>
                <w:szCs w:val="22"/>
              </w:rPr>
              <w:t>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Santica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57543345354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Split,Getaldićeva 23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262.940,78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15</w:t>
            </w:r>
            <w:r w:rsidR="00E91A25" w:rsidRPr="00E91A25">
              <w:rPr>
                <w:sz w:val="22"/>
                <w:szCs w:val="22"/>
              </w:rPr>
              <w:t>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Stjepo Violić-Mikula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93256963460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477.089,21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16</w:t>
            </w:r>
            <w:r w:rsidR="00E91A25" w:rsidRPr="00E91A25">
              <w:rPr>
                <w:sz w:val="22"/>
                <w:szCs w:val="22"/>
              </w:rPr>
              <w:t>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Nikola Jugović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50166597195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Potomje,Podobuće 29</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271.951,02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16</w:t>
            </w:r>
            <w:r w:rsidR="00E91A25" w:rsidRPr="00E91A25">
              <w:rPr>
                <w:sz w:val="22"/>
                <w:szCs w:val="22"/>
              </w:rPr>
              <w:t>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Ljubomir Šimunović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23233669679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34.175,45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16</w:t>
            </w:r>
            <w:r w:rsidR="00E91A25" w:rsidRPr="00E91A25">
              <w:rPr>
                <w:sz w:val="22"/>
                <w:szCs w:val="22"/>
              </w:rPr>
              <w:t>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Ivica Bokšić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87061595693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88.057,22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16</w:t>
            </w:r>
            <w:r w:rsidR="00E91A25" w:rsidRPr="00E91A25">
              <w:rPr>
                <w:sz w:val="22"/>
                <w:szCs w:val="22"/>
              </w:rPr>
              <w:t>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Ivan Roso (Gazda)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53317137277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Orebić,A.Starčevića 43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24.297,50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164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Ivanka Marijanović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52814833837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 ,Pijavičino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163.541,90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16</w:t>
            </w:r>
            <w:r w:rsidR="00E91A25" w:rsidRPr="00E91A25">
              <w:rPr>
                <w:sz w:val="22"/>
                <w:szCs w:val="22"/>
              </w:rPr>
              <w:t>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Mila Bosnić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40617480638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Potomje,Zakamenje 11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47.022,60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166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Božo Daničić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97389560387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Potomje,Dingač-Borak 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209.948,12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167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Jelka Krističević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97370279918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 ,Pijavičino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258.380,17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lastRenderedPageBreak/>
              <w:t>168</w:t>
            </w:r>
          </w:p>
        </w:tc>
        <w:tc>
          <w:tcPr>
            <w:tcW w:type="dxa" w:w="1620"/>
            <w:tcBorders>
              <w:top w:val="nil"/>
              <w:left w:val="nil"/>
              <w:bottom w:space="0" w:sz="4" w:color="auto" w:val="single"/>
              <w:right w:space="0" w:sz="4" w:color="auto" w:val="single"/>
            </w:tcBorders>
          </w:tcPr>
          <w:p w:rsidRDefault="00E91A25" w:rsidP="0091558F" w:rsidR="00E91A25" w:rsidRPr="00E91A25">
            <w:r w:rsidRPr="00E91A25">
              <w:rPr>
                <w:sz w:val="22"/>
                <w:szCs w:val="22"/>
              </w:rPr>
              <w:t>Marija Radović,</w:t>
            </w:r>
            <w:r w:rsidR="0091558F">
              <w:rPr>
                <w:sz w:val="22"/>
                <w:szCs w:val="22"/>
              </w:rPr>
              <w:t>nasljed.</w:t>
            </w:r>
            <w:r w:rsidRPr="00E91A25">
              <w:rPr>
                <w:sz w:val="22"/>
                <w:szCs w:val="22"/>
              </w:rPr>
              <w:t xml:space="preserve">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97729583942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Potomje,Dingač-Borak 43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60.852,06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169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Šunj</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12125497705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 ,Pijavičino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444.064,00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170</w:t>
            </w:r>
          </w:p>
        </w:tc>
        <w:tc>
          <w:tcPr>
            <w:tcW w:type="dxa" w:w="1620"/>
            <w:tcBorders>
              <w:top w:val="nil"/>
              <w:left w:val="nil"/>
              <w:bottom w:space="0" w:sz="4" w:color="auto" w:val="single"/>
              <w:right w:space="0" w:sz="4" w:color="auto" w:val="single"/>
            </w:tcBorders>
          </w:tcPr>
          <w:p w:rsidRDefault="00E91A25" w:rsidP="000C2937" w:rsidR="00E91A25" w:rsidRPr="00E91A25">
            <w:r w:rsidRPr="00E91A25">
              <w:rPr>
                <w:sz w:val="22"/>
                <w:szCs w:val="22"/>
              </w:rPr>
              <w:t>Mato Šestanović,</w:t>
            </w:r>
            <w:r w:rsidR="000C2937">
              <w:rPr>
                <w:sz w:val="22"/>
                <w:szCs w:val="22"/>
              </w:rPr>
              <w:t>nasljed.</w:t>
            </w:r>
            <w:r w:rsidRPr="00E91A25">
              <w:rPr>
                <w:sz w:val="22"/>
                <w:szCs w:val="22"/>
              </w:rPr>
              <w:t xml:space="preserve">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69269237247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Orebić,A.G.Matoša 19</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242.936,57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171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Miho Domaćin</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53047376191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Orebić,K.Tomislava 18</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83.885,46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172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Boris Violić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56586949608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Potomje,Potomje 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272.491,56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173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Grljušić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77854308199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Orebić,Pelješka 16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110.817,80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174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Baldo Šuica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62880683802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Oskorušno,V.Prapratna 13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59.939,13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175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Kata Bilić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46579220966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207.076,63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176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Nikša Bibica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22501854354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Oskorušno,Zagruda 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284.712,40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177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Mato Antunović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87369607871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Oskorušno,Privor 15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130.193,87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91558F" w:rsidP="00E91A25" w:rsidR="00E91A25" w:rsidRPr="00E91A25">
            <w:pPr>
              <w:jc w:val="center"/>
            </w:pPr>
            <w:r>
              <w:rPr>
                <w:sz w:val="22"/>
                <w:szCs w:val="22"/>
              </w:rPr>
              <w:t>178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Protić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88512049903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96.783,53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179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Đina Harlović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79702098952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OREBIĆ,M.C-Medovića 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264.802,11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180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Gašpar Harlović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44903846937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 ,Zakamenje 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331.501,99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181</w:t>
            </w:r>
          </w:p>
        </w:tc>
        <w:tc>
          <w:tcPr>
            <w:tcW w:type="dxa" w:w="1620"/>
            <w:tcBorders>
              <w:top w:val="nil"/>
              <w:left w:val="nil"/>
              <w:bottom w:space="0" w:sz="4" w:color="auto" w:val="single"/>
              <w:right w:space="0" w:sz="4" w:color="auto" w:val="single"/>
            </w:tcBorders>
          </w:tcPr>
          <w:p w:rsidRDefault="000C2937" w:rsidP="00E91A25" w:rsidR="00E91A25" w:rsidRPr="00E91A25">
            <w:r>
              <w:rPr>
                <w:sz w:val="22"/>
                <w:szCs w:val="22"/>
              </w:rPr>
              <w:t>Tere Jugović(nas</w:t>
            </w:r>
            <w:r w:rsidR="00E91A25" w:rsidRPr="00E91A25">
              <w:rPr>
                <w:sz w:val="22"/>
                <w:szCs w:val="22"/>
              </w:rPr>
              <w:t>lj</w:t>
            </w:r>
            <w:r>
              <w:rPr>
                <w:sz w:val="22"/>
                <w:szCs w:val="22"/>
              </w:rPr>
              <w:t>.</w:t>
            </w:r>
            <w:r w:rsidR="00E91A25" w:rsidRPr="00E91A25">
              <w:rPr>
                <w:sz w:val="22"/>
                <w:szCs w:val="22"/>
              </w:rPr>
              <w:t xml:space="preserve">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03340015290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Makarska,dr M.Ujevića 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28.574,84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182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Pavle Andričević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54808704881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464.818,45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183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Branko Džajić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37302063197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Trstenik,Kraj 66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224.529,35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184</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Antun Munitić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35614758244</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74.069,94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185</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Mladen Tamburović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08702544511</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77.200,55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186</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Slaven Bibica</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02177011772</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Oskorušno,Zagruda 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122.842,92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187</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Niko Milovčić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83336820305</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161.694,12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188</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Ivo Maštrapa</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36242946973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173.367,06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189</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Jozo Brašić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69971383669</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448.768,18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190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Rade Granić   (naslj.Ratko)</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83504451372</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1.069.475,17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191</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Niko Kačić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24265545856</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395.895,32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192</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Ivo Farčić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94860814573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Orebić,Podobuće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192.645,34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193</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Anton Rašić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94525610462</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53.678,87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lastRenderedPageBreak/>
              <w:t>194</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Donko Šerković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64770371022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 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26.203,18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195</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Nedjeljko Dragičević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88895661154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6.054,62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196</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Radojka Berak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67187522448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 ,K.Domagoja34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15.985,68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197</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Oliver Ivandić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53234698947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18.596,83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198</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Ivan Grljušić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85842029360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Podstrana,I.P.Poljičanina 11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55.715,36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199</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Ante Šeput</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77572095297</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Trpanj,Donja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13.405,88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00</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Tonči Jasprica</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26205787385</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Janjina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94.512,91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01</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Anto Primorac</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03765662429</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34.321,42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02</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Zoran T Primorac</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13320185655</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68.063,29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03</w:t>
            </w:r>
          </w:p>
        </w:tc>
        <w:tc>
          <w:tcPr>
            <w:tcW w:type="dxa" w:w="1620"/>
            <w:tcBorders>
              <w:top w:val="nil"/>
              <w:left w:val="nil"/>
              <w:bottom w:space="0" w:sz="4" w:color="auto" w:val="single"/>
              <w:right w:space="0" w:sz="4" w:color="auto" w:val="single"/>
            </w:tcBorders>
          </w:tcPr>
          <w:p w:rsidRDefault="000C2937" w:rsidP="00E91A25" w:rsidR="00E91A25" w:rsidRPr="00E91A25">
            <w:r>
              <w:rPr>
                <w:sz w:val="22"/>
                <w:szCs w:val="22"/>
              </w:rPr>
              <w:t>Anđelko Ivanović (naslj.</w:t>
            </w:r>
            <w:r w:rsidR="00E91A25" w:rsidRPr="00E91A25">
              <w:rPr>
                <w:sz w:val="22"/>
                <w:szCs w:val="22"/>
              </w:rPr>
              <w:t xml:space="preserve">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56244670516</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113.761,82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04</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Josip Radović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28070701092</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537.445,49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05</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Matko Bogoević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83937385570</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Potomje,Prizdrina 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38.101,91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06</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Silvija Barišić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42759193086</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11.581,64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07</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Ivana Roso</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84491970839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Orebić,B.J.Jelačića 47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50.831,96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08</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Mirjana Martinović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46686964412</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246.762,72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09</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Mladenko Milat</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07424987043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52.510,40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10</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Marijan (Mladen)Bikić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50802176940</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Orebić,Bilopolje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39.378,46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11</w:t>
            </w:r>
          </w:p>
        </w:tc>
        <w:tc>
          <w:tcPr>
            <w:tcW w:type="dxa" w:w="1620"/>
            <w:tcBorders>
              <w:top w:val="nil"/>
              <w:left w:val="nil"/>
              <w:bottom w:space="0" w:sz="4" w:color="auto" w:val="single"/>
              <w:right w:space="0" w:sz="4" w:color="auto" w:val="single"/>
            </w:tcBorders>
          </w:tcPr>
          <w:p w:rsidRDefault="000C2937" w:rsidP="00E91A25" w:rsidR="00E91A25" w:rsidRPr="00E91A25">
            <w:r>
              <w:rPr>
                <w:sz w:val="22"/>
                <w:szCs w:val="22"/>
              </w:rPr>
              <w:t>Ante Tomić, naslj.</w:t>
            </w:r>
            <w:r w:rsidR="00E91A25" w:rsidRPr="00E91A25">
              <w:rPr>
                <w:sz w:val="22"/>
                <w:szCs w:val="22"/>
              </w:rPr>
              <w:t xml:space="preserve">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89492147489</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Trpanj,Kračinići 10</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35.771,50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12</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Zlatka Prnić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39460362956</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Potomje,Potomje 52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181.241,83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13</w:t>
            </w:r>
          </w:p>
        </w:tc>
        <w:tc>
          <w:tcPr>
            <w:tcW w:type="dxa" w:w="1620"/>
            <w:tcBorders>
              <w:top w:val="nil"/>
              <w:left w:val="nil"/>
              <w:bottom w:space="0" w:sz="4" w:color="auto" w:val="single"/>
              <w:right w:space="0" w:sz="4" w:color="auto" w:val="single"/>
            </w:tcBorders>
          </w:tcPr>
          <w:p w:rsidRDefault="000C2937" w:rsidP="00E91A25" w:rsidR="00E91A25" w:rsidRPr="00E91A25">
            <w:r>
              <w:rPr>
                <w:sz w:val="22"/>
                <w:szCs w:val="22"/>
              </w:rPr>
              <w:t>Jakov Nikolić, nas</w:t>
            </w:r>
            <w:r w:rsidR="00E91A25" w:rsidRPr="00E91A25">
              <w:rPr>
                <w:sz w:val="22"/>
                <w:szCs w:val="22"/>
              </w:rPr>
              <w:t>lj</w:t>
            </w:r>
            <w:r>
              <w:rPr>
                <w:sz w:val="22"/>
                <w:szCs w:val="22"/>
              </w:rPr>
              <w:t>.</w:t>
            </w:r>
            <w:r w:rsidR="00E91A25" w:rsidRPr="00E91A25">
              <w:rPr>
                <w:sz w:val="22"/>
                <w:szCs w:val="22"/>
              </w:rPr>
              <w:t xml:space="preserve">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78614792103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Orebić,selo Gurići 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18.145,81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0C2937" w:rsidP="00E91A25" w:rsidR="00E91A25" w:rsidRPr="00E91A25">
            <w:pPr>
              <w:jc w:val="center"/>
            </w:pPr>
            <w:r>
              <w:rPr>
                <w:sz w:val="22"/>
                <w:szCs w:val="22"/>
              </w:rPr>
              <w:t>2</w:t>
            </w:r>
            <w:r w:rsidR="00E91A25" w:rsidRPr="00E91A25">
              <w:rPr>
                <w:sz w:val="22"/>
                <w:szCs w:val="22"/>
              </w:rPr>
              <w:t>1</w:t>
            </w:r>
            <w:r>
              <w:rPr>
                <w:sz w:val="22"/>
                <w:szCs w:val="22"/>
              </w:rPr>
              <w:t>4</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Stanka Sekulo</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77598374448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Putnikovići,Dubrava 14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30.528,46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15</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Milan Tolj</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85406851454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Orebić,B.J.Jelačića 91 B</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24.458,22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16</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Antun Bikić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06628241593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Orebić,Bilopolje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21.909,30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17</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Mato Juraković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79021891268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Orebić,B.J.Jelaćića 41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75.735,05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18</w:t>
            </w:r>
          </w:p>
        </w:tc>
        <w:tc>
          <w:tcPr>
            <w:tcW w:type="dxa" w:w="1620"/>
            <w:tcBorders>
              <w:top w:val="nil"/>
              <w:left w:val="nil"/>
              <w:bottom w:space="0" w:sz="4" w:color="auto" w:val="single"/>
              <w:right w:space="0" w:sz="4" w:color="auto" w:val="single"/>
            </w:tcBorders>
          </w:tcPr>
          <w:p w:rsidRDefault="000C2937" w:rsidP="00E91A25" w:rsidR="00E91A25" w:rsidRPr="00E91A25">
            <w:r>
              <w:rPr>
                <w:sz w:val="22"/>
                <w:szCs w:val="22"/>
              </w:rPr>
              <w:t>Ivan Tolj Žutanović (naslj.</w:t>
            </w:r>
            <w:r w:rsidR="00E91A25" w:rsidRPr="00E91A25">
              <w:rPr>
                <w:sz w:val="22"/>
                <w:szCs w:val="22"/>
              </w:rPr>
              <w:t xml:space="preserve">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68982338590</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Orebić,od Blaca 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38.924,10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19</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Niko Violić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90934762217</w:t>
            </w:r>
          </w:p>
        </w:tc>
        <w:tc>
          <w:tcPr>
            <w:tcW w:type="dxa" w:w="1440"/>
            <w:tcBorders>
              <w:top w:val="nil"/>
              <w:left w:val="nil"/>
              <w:bottom w:space="0" w:sz="4" w:color="auto" w:val="single"/>
              <w:right w:space="0" w:sz="4" w:color="auto" w:val="single"/>
            </w:tcBorders>
          </w:tcPr>
          <w:p w:rsidRDefault="000C2937" w:rsidP="00E91A25" w:rsidR="00E91A25" w:rsidRPr="00E91A25">
            <w:r>
              <w:rPr>
                <w:sz w:val="22"/>
                <w:szCs w:val="22"/>
              </w:rPr>
              <w:t>Orebić,Šet Kralja</w:t>
            </w:r>
            <w:r w:rsidR="00E91A25" w:rsidRPr="00E91A25">
              <w:rPr>
                <w:sz w:val="22"/>
                <w:szCs w:val="22"/>
              </w:rPr>
              <w:t>P.Krešimira IV 2A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115.783,22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0C2937" w:rsidR="00E91A25" w:rsidRPr="00E91A25">
            <w:pPr>
              <w:jc w:val="center"/>
            </w:pPr>
            <w:r w:rsidRPr="00E91A25">
              <w:rPr>
                <w:sz w:val="22"/>
                <w:szCs w:val="22"/>
              </w:rPr>
              <w:lastRenderedPageBreak/>
              <w:t>2</w:t>
            </w:r>
            <w:r w:rsidR="000C2937">
              <w:rPr>
                <w:sz w:val="22"/>
                <w:szCs w:val="22"/>
              </w:rPr>
              <w:t>20</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Ante Grljušić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28099213155</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Orebić,Podgorje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69.592,05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21</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Zoran Jurović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74828049231</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Orebić,V.Nazora 9</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181.128,78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22</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Gordana Jurović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75172195800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Oskorušno,Županje selo 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85.714,51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0C2937" w:rsidR="00E91A25" w:rsidRPr="00E91A25">
            <w:pPr>
              <w:jc w:val="center"/>
            </w:pPr>
            <w:r w:rsidRPr="00E91A25">
              <w:rPr>
                <w:sz w:val="22"/>
                <w:szCs w:val="22"/>
              </w:rPr>
              <w:t>2</w:t>
            </w:r>
            <w:r w:rsidR="000C2937">
              <w:rPr>
                <w:sz w:val="22"/>
                <w:szCs w:val="22"/>
              </w:rPr>
              <w:t>23</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Ant</w:t>
            </w:r>
            <w:r w:rsidR="000C2937">
              <w:rPr>
                <w:sz w:val="22"/>
                <w:szCs w:val="22"/>
              </w:rPr>
              <w:t>o Kačić, naslj.</w:t>
            </w:r>
            <w:r w:rsidRPr="00E91A25">
              <w:rPr>
                <w:sz w:val="22"/>
                <w:szCs w:val="22"/>
              </w:rPr>
              <w:t xml:space="preserve">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67067586600</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58.310,88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24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Ana Braškin (naslj.Teo i Toni)</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63921275166</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Trstenik,Kraj 17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21.309,30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25</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Stjepan Orhanović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58408688663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Split, Rendićeva 16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33.897,87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0C2937" w:rsidR="00E91A25" w:rsidRPr="00E91A25">
            <w:pPr>
              <w:jc w:val="center"/>
            </w:pPr>
            <w:r w:rsidRPr="00E91A25">
              <w:rPr>
                <w:sz w:val="22"/>
                <w:szCs w:val="22"/>
              </w:rPr>
              <w:t>2</w:t>
            </w:r>
            <w:r w:rsidR="000C2937">
              <w:rPr>
                <w:sz w:val="22"/>
                <w:szCs w:val="22"/>
              </w:rPr>
              <w:t>26</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Draženka Karać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35715799963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Ston,Sparagovići</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8.049,85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27</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Ljubo Vuletić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38098487401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Dubrovnik,Plovani skalini 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13.503,83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0C2937" w:rsidR="00E91A25" w:rsidRPr="00E91A25">
            <w:pPr>
              <w:jc w:val="center"/>
            </w:pPr>
            <w:r w:rsidRPr="00E91A25">
              <w:rPr>
                <w:sz w:val="22"/>
                <w:szCs w:val="22"/>
              </w:rPr>
              <w:t>2</w:t>
            </w:r>
            <w:r w:rsidR="000C2937">
              <w:rPr>
                <w:sz w:val="22"/>
                <w:szCs w:val="22"/>
              </w:rPr>
              <w:t>28</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Andrija Nedoh</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90090722377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28.542,91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29</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Donko Bakalić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61716052416</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Orebić,J.Šunja 34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15.995,01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30</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Ivan Martinović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31310470900</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200.748,22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31</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Branka Frančeski</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51156015987</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Orebić,Postup 73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36.314,52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32</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Anka Farčić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45592766593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Oskorušno,Prizdrina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116.993,69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33</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Darka Jugović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86547020954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Rogotin, Šarić struga 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27.687,36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34</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Nede Poljanić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49155944061</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13.831,82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35</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Vjeko Poljanić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77921154711</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104.061,68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36</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Zoran Primorac</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11840868360</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330.376,93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37</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Boris Koboević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80819622576</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Oskorušno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31.793,75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38</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Amalia Žarak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26493209423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Orebić,Put Stankovića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24.611,70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39</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Slavia Maletić,obitelj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66541936393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Orebić,J.Jurija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33.742,98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40</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Vesna Špaleta</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25973613546</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77.124,33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41</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Nataša Bašica</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96974826245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Mokošica,od izvora 45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18.560,23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42</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Nada Dadić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56998292678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Korčula, Korčulanskih domobrana bb</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6.398,41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43</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Marija Cetinić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18859835395</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Žuljana,Kraj 55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38.504,61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44</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Vedrimir Dalmatin</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38039457157</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Žuljana,Kraj 83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11.351,26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0C2937">
              <w:rPr>
                <w:sz w:val="22"/>
                <w:szCs w:val="22"/>
              </w:rPr>
              <w:t>45</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Stipo Kapor</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01045091564</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Orebić,Radešići 34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121.054,09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lastRenderedPageBreak/>
              <w:t>2</w:t>
            </w:r>
            <w:r w:rsidR="00B561CF">
              <w:rPr>
                <w:sz w:val="22"/>
                <w:szCs w:val="22"/>
              </w:rPr>
              <w:t>46</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Goranka Bokšić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94796182189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  Mažuranićeva 10</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23.520,46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B561CF">
              <w:rPr>
                <w:sz w:val="22"/>
                <w:szCs w:val="22"/>
              </w:rPr>
              <w:t>47</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Ivo Bezek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45088833561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45.409,65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E91A25" w:rsidP="00E91A25" w:rsidR="00E91A25" w:rsidRPr="00E91A25">
            <w:pPr>
              <w:jc w:val="center"/>
            </w:pPr>
            <w:r w:rsidRPr="00E91A25">
              <w:rPr>
                <w:sz w:val="22"/>
                <w:szCs w:val="22"/>
              </w:rPr>
              <w:t>2</w:t>
            </w:r>
            <w:r w:rsidR="00B561CF">
              <w:rPr>
                <w:sz w:val="22"/>
                <w:szCs w:val="22"/>
              </w:rPr>
              <w:t>48</w:t>
            </w:r>
          </w:p>
        </w:tc>
        <w:tc>
          <w:tcPr>
            <w:tcW w:type="dxa" w:w="1620"/>
            <w:tcBorders>
              <w:top w:val="nil"/>
              <w:left w:val="nil"/>
              <w:bottom w:space="0" w:sz="4" w:color="auto" w:val="single"/>
              <w:right w:space="0" w:sz="4" w:color="auto" w:val="single"/>
            </w:tcBorders>
            <w:noWrap/>
          </w:tcPr>
          <w:p w:rsidRDefault="00B561CF" w:rsidP="00E91A25" w:rsidR="00E91A25" w:rsidRPr="00E91A25">
            <w:r>
              <w:rPr>
                <w:sz w:val="22"/>
                <w:szCs w:val="22"/>
              </w:rPr>
              <w:t>Ante Bogdan, nas</w:t>
            </w:r>
            <w:r w:rsidR="00E91A25" w:rsidRPr="00E91A25">
              <w:rPr>
                <w:sz w:val="22"/>
                <w:szCs w:val="22"/>
              </w:rPr>
              <w:t>lj</w:t>
            </w:r>
            <w:r>
              <w:rPr>
                <w:sz w:val="22"/>
                <w:szCs w:val="22"/>
              </w:rPr>
              <w:t>.</w:t>
            </w:r>
            <w:r w:rsidR="00E91A25" w:rsidRPr="00E91A25">
              <w:rPr>
                <w:sz w:val="22"/>
                <w:szCs w:val="22"/>
              </w:rPr>
              <w:t xml:space="preserve">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17954453798</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Žuljana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34.413,80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rPr>
                <w:sz w:val="22"/>
                <w:szCs w:val="22"/>
              </w:rPr>
              <w:t>249</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Blaženka Vukašin</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32971608537</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Žuljana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35.553,45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t>250</w:t>
            </w:r>
          </w:p>
        </w:tc>
        <w:tc>
          <w:tcPr>
            <w:tcW w:type="dxa" w:w="1620"/>
            <w:tcBorders>
              <w:top w:val="nil"/>
              <w:left w:val="nil"/>
              <w:bottom w:space="0" w:sz="4" w:color="auto" w:val="single"/>
              <w:right w:space="0" w:sz="4" w:color="auto" w:val="single"/>
            </w:tcBorders>
          </w:tcPr>
          <w:p w:rsidRDefault="00E91A25" w:rsidP="00B561CF" w:rsidR="00E91A25" w:rsidRPr="00E91A25">
            <w:r w:rsidRPr="00E91A25">
              <w:rPr>
                <w:sz w:val="22"/>
                <w:szCs w:val="22"/>
              </w:rPr>
              <w:t>Aida Milošević,</w:t>
            </w:r>
            <w:r w:rsidR="00B561CF">
              <w:rPr>
                <w:sz w:val="22"/>
                <w:szCs w:val="22"/>
              </w:rPr>
              <w:t>nas</w:t>
            </w:r>
            <w:r w:rsidRPr="00E91A25">
              <w:rPr>
                <w:sz w:val="22"/>
                <w:szCs w:val="22"/>
              </w:rPr>
              <w:t>lj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24040408790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Mokošica,od izvora 1</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1.296,91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rPr>
                <w:sz w:val="22"/>
                <w:szCs w:val="22"/>
              </w:rPr>
              <w:t>251</w:t>
            </w:r>
          </w:p>
        </w:tc>
        <w:tc>
          <w:tcPr>
            <w:tcW w:type="dxa" w:w="1620"/>
            <w:tcBorders>
              <w:top w:val="nil"/>
              <w:left w:val="nil"/>
              <w:bottom w:space="0" w:sz="4" w:color="auto" w:val="single"/>
              <w:right w:space="0" w:sz="4" w:color="auto" w:val="single"/>
            </w:tcBorders>
          </w:tcPr>
          <w:p w:rsidRDefault="00B561CF" w:rsidP="00E91A25" w:rsidR="00E91A25" w:rsidRPr="00E91A25">
            <w:r>
              <w:rPr>
                <w:sz w:val="22"/>
                <w:szCs w:val="22"/>
              </w:rPr>
              <w:t>Branko Rusković,nas</w:t>
            </w:r>
            <w:r w:rsidR="00E91A25" w:rsidRPr="00E91A25">
              <w:rPr>
                <w:sz w:val="22"/>
                <w:szCs w:val="22"/>
              </w:rPr>
              <w:t>lj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68717529411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Pijavičino,Pijavičino 24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54.701,34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rPr>
                <w:sz w:val="22"/>
                <w:szCs w:val="22"/>
              </w:rPr>
              <w:t>252</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Tanja Mrvaljević (nasljed.)</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21833586683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 </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25.475,53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rPr>
                <w:sz w:val="22"/>
                <w:szCs w:val="22"/>
              </w:rPr>
              <w:t>253</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Marko Kurilj</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32267633641</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8.560,44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rPr>
                <w:sz w:val="22"/>
                <w:szCs w:val="22"/>
              </w:rPr>
              <w:t>254</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Mira Imamović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99760977943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Dubrovnik,S.cvijeća 32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6.181,60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rPr>
                <w:sz w:val="22"/>
                <w:szCs w:val="22"/>
              </w:rPr>
              <w:t>255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Gordan Grbić, obitelj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64583068237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 V.Lisinskog 8</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91.378,08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rPr>
                <w:sz w:val="22"/>
                <w:szCs w:val="22"/>
              </w:rPr>
              <w:t>256</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Franica Đuho</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53447974938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 xml:space="preserve">Dubrovnik,Petilo vrijenci 4 </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5.654,50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rPr>
                <w:sz w:val="22"/>
                <w:szCs w:val="22"/>
              </w:rPr>
              <w:t>257</w:t>
            </w:r>
          </w:p>
        </w:tc>
        <w:tc>
          <w:tcPr>
            <w:tcW w:type="dxa" w:w="1620"/>
            <w:tcBorders>
              <w:top w:val="nil"/>
              <w:left w:val="nil"/>
              <w:bottom w:space="0" w:sz="4" w:color="auto" w:val="single"/>
              <w:right w:space="0" w:sz="4" w:color="auto" w:val="single"/>
            </w:tcBorders>
          </w:tcPr>
          <w:p w:rsidRDefault="00E91A25" w:rsidP="00B561CF" w:rsidR="00E91A25" w:rsidRPr="00E91A25">
            <w:r w:rsidRPr="00E91A25">
              <w:rPr>
                <w:sz w:val="22"/>
                <w:szCs w:val="22"/>
              </w:rPr>
              <w:t>Marinko Grbavac,</w:t>
            </w:r>
            <w:r w:rsidR="00B561CF">
              <w:rPr>
                <w:sz w:val="22"/>
                <w:szCs w:val="22"/>
              </w:rPr>
              <w:t>naslj</w:t>
            </w:r>
            <w:r w:rsidRPr="00E91A25">
              <w:rPr>
                <w:sz w:val="22"/>
                <w:szCs w:val="22"/>
              </w:rPr>
              <w:t xml:space="preserve">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1,31193E+12</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38.186,34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rPr>
                <w:sz w:val="22"/>
                <w:szCs w:val="22"/>
              </w:rPr>
              <w:t>258</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Roko Šerković(naslj)</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91885155379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Mokošica  ,Vinogradarska 24</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31.137,06</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B561CF" w:rsidP="00E91A25" w:rsidR="00E91A25" w:rsidRPr="00E91A25">
            <w:pPr>
              <w:jc w:val="center"/>
            </w:pPr>
            <w:r>
              <w:rPr>
                <w:sz w:val="22"/>
                <w:szCs w:val="22"/>
              </w:rPr>
              <w:t>259</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Lucija Vuleta</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93840570163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2.063,69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260</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Boris Matutinović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64830363673</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Žuljana,Kraj 85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40.257,29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261</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Vinko I. Tolj</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40707098381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Orebić,Celestinov put 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5.321,59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262</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Josip Mikulić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09624718997</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Orebić,Mokalo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28.595,32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263</w:t>
            </w:r>
          </w:p>
        </w:tc>
        <w:tc>
          <w:tcPr>
            <w:tcW w:type="dxa" w:w="1620"/>
            <w:tcBorders>
              <w:top w:val="nil"/>
              <w:left w:val="nil"/>
              <w:bottom w:space="0" w:sz="4" w:color="auto" w:val="single"/>
              <w:right w:space="0" w:sz="4" w:color="auto" w:val="single"/>
            </w:tcBorders>
          </w:tcPr>
          <w:p w:rsidRDefault="005B1A72" w:rsidP="00E91A25" w:rsidR="00E91A25" w:rsidRPr="00E91A25">
            <w:r>
              <w:rPr>
                <w:sz w:val="22"/>
                <w:szCs w:val="22"/>
              </w:rPr>
              <w:t>Marija Stanković, nas</w:t>
            </w:r>
            <w:r w:rsidR="00E91A25" w:rsidRPr="00E91A25">
              <w:rPr>
                <w:sz w:val="22"/>
                <w:szCs w:val="22"/>
              </w:rPr>
              <w:t>lj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47340568987</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Trstenik</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21.019,28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264</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Krešo Matić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96620401847</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Žuljana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31.983,05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265</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Đenio Rusković</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 </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59.945,99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266</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Ankica Tomić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08550231379</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67.211,93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267</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Zoran Vodopivec</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41509632417</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119.938,71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268</w:t>
            </w:r>
          </w:p>
        </w:tc>
        <w:tc>
          <w:tcPr>
            <w:tcW w:type="dxa" w:w="1620"/>
            <w:tcBorders>
              <w:top w:val="nil"/>
              <w:left w:val="nil"/>
              <w:bottom w:space="0" w:sz="4" w:color="auto" w:val="single"/>
              <w:right w:space="0" w:sz="4" w:color="auto" w:val="single"/>
            </w:tcBorders>
          </w:tcPr>
          <w:p w:rsidRDefault="005B1A72" w:rsidP="00E91A25" w:rsidR="00E91A25" w:rsidRPr="00E91A25">
            <w:r>
              <w:rPr>
                <w:sz w:val="22"/>
                <w:szCs w:val="22"/>
              </w:rPr>
              <w:t>Dragomir Vučko (naslj</w:t>
            </w:r>
            <w:r w:rsidR="00E91A25" w:rsidRPr="00E91A25">
              <w:rPr>
                <w:sz w:val="22"/>
                <w:szCs w:val="22"/>
              </w:rPr>
              <w:t xml:space="preserve">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66555090529</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Oskorušno, Zkamenje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85.845,73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lastRenderedPageBreak/>
              <w:t>269</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Eni Vodopivec</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94974778478</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Orebić</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45.800,05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270</w:t>
            </w:r>
          </w:p>
        </w:tc>
        <w:tc>
          <w:tcPr>
            <w:tcW w:type="dxa" w:w="1620"/>
            <w:tcBorders>
              <w:top w:val="nil"/>
              <w:left w:val="nil"/>
              <w:bottom w:space="0" w:sz="4" w:color="auto" w:val="single"/>
              <w:right w:space="0" w:sz="4" w:color="auto" w:val="single"/>
            </w:tcBorders>
          </w:tcPr>
          <w:p w:rsidRDefault="005B1A72" w:rsidP="00E91A25" w:rsidR="00E91A25" w:rsidRPr="00E91A25">
            <w:r>
              <w:rPr>
                <w:sz w:val="22"/>
                <w:szCs w:val="22"/>
              </w:rPr>
              <w:t>Drago Čuljak, nas</w:t>
            </w:r>
            <w:r w:rsidR="00E91A25" w:rsidRPr="00E91A25">
              <w:rPr>
                <w:sz w:val="22"/>
                <w:szCs w:val="22"/>
              </w:rPr>
              <w:t>lj pok</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33104403394</w:t>
            </w:r>
          </w:p>
        </w:tc>
        <w:tc>
          <w:tcPr>
            <w:tcW w:type="dxa" w:w="1440"/>
            <w:tcBorders>
              <w:top w:val="nil"/>
              <w:left w:val="nil"/>
              <w:bottom w:space="0" w:sz="4" w:color="auto" w:val="single"/>
              <w:right w:space="0" w:sz="4" w:color="auto" w:val="single"/>
            </w:tcBorders>
            <w:noWrap/>
          </w:tcPr>
          <w:p w:rsidRDefault="00E91A25" w:rsidP="00E91A25" w:rsidR="00E91A25" w:rsidRPr="00E91A25">
            <w:r w:rsidRPr="00E91A25">
              <w:rPr>
                <w:sz w:val="22"/>
                <w:szCs w:val="22"/>
              </w:rPr>
              <w:t>Kuna,Pijavičino 55</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137.920,54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271</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Vinko M. Tolj</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23492932664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Orebić,K.Zvonimra 14 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33.930,79</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272</w:t>
            </w:r>
          </w:p>
        </w:tc>
        <w:tc>
          <w:tcPr>
            <w:tcW w:type="dxa" w:w="1620"/>
            <w:tcBorders>
              <w:top w:val="nil"/>
              <w:left w:val="nil"/>
              <w:bottom w:space="0" w:sz="4" w:color="auto" w:val="single"/>
              <w:right w:space="0" w:sz="4" w:color="auto" w:val="single"/>
            </w:tcBorders>
            <w:noWrap/>
          </w:tcPr>
          <w:p w:rsidRDefault="00E91A25" w:rsidP="00E91A25" w:rsidR="00E91A25" w:rsidRPr="00E91A25">
            <w:r w:rsidRPr="00E91A25">
              <w:rPr>
                <w:sz w:val="22"/>
                <w:szCs w:val="22"/>
              </w:rPr>
              <w:t>Miroslav Ivandić</w:t>
            </w:r>
          </w:p>
        </w:tc>
        <w:tc>
          <w:tcPr>
            <w:tcW w:type="dxa" w:w="1440"/>
            <w:tcBorders>
              <w:top w:val="nil"/>
              <w:left w:val="nil"/>
              <w:bottom w:space="0" w:sz="4" w:color="auto" w:val="single"/>
              <w:right w:space="0" w:sz="4" w:color="auto" w:val="single"/>
            </w:tcBorders>
            <w:noWrap/>
          </w:tcPr>
          <w:p w:rsidRDefault="00E91A25" w:rsidP="00E91A25" w:rsidR="00E91A25" w:rsidRPr="00E91A25">
            <w:pPr>
              <w:jc w:val="right"/>
            </w:pPr>
            <w:r w:rsidRPr="00E91A25">
              <w:rPr>
                <w:sz w:val="22"/>
                <w:szCs w:val="22"/>
              </w:rPr>
              <w:t>58572237688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10.287,37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273</w:t>
            </w:r>
          </w:p>
        </w:tc>
        <w:tc>
          <w:tcPr>
            <w:tcW w:type="dxa" w:w="1620"/>
            <w:tcBorders>
              <w:top w:val="nil"/>
              <w:left w:val="nil"/>
              <w:bottom w:val="nil"/>
              <w:right w:space="0" w:sz="4" w:color="auto" w:val="single"/>
            </w:tcBorders>
            <w:noWrap/>
          </w:tcPr>
          <w:p w:rsidRDefault="00E91A25" w:rsidP="00E91A25" w:rsidR="00E91A25" w:rsidRPr="00E91A25">
            <w:r w:rsidRPr="00E91A25">
              <w:rPr>
                <w:sz w:val="22"/>
                <w:szCs w:val="22"/>
              </w:rPr>
              <w:t>Slavka Grljušić</w:t>
            </w:r>
          </w:p>
        </w:tc>
        <w:tc>
          <w:tcPr>
            <w:tcW w:type="dxa" w:w="1440"/>
            <w:tcBorders>
              <w:top w:val="nil"/>
              <w:left w:val="nil"/>
              <w:bottom w:val="nil"/>
              <w:right w:space="0" w:sz="4" w:color="auto" w:val="single"/>
            </w:tcBorders>
            <w:noWrap/>
          </w:tcPr>
          <w:p w:rsidRDefault="00E91A25" w:rsidP="00E91A25" w:rsidR="00E91A25" w:rsidRPr="00E91A25">
            <w:pPr>
              <w:jc w:val="right"/>
            </w:pPr>
            <w:r w:rsidRPr="00E91A25">
              <w:rPr>
                <w:sz w:val="22"/>
                <w:szCs w:val="22"/>
              </w:rPr>
              <w:t>01213082382</w:t>
            </w:r>
          </w:p>
        </w:tc>
        <w:tc>
          <w:tcPr>
            <w:tcW w:type="dxa" w:w="1440"/>
            <w:tcBorders>
              <w:top w:val="nil"/>
              <w:left w:val="nil"/>
              <w:bottom w:val="nil"/>
              <w:right w:space="0" w:sz="4" w:color="auto" w:val="single"/>
            </w:tcBorders>
            <w:noWrap/>
          </w:tcPr>
          <w:p w:rsidRDefault="00E91A25" w:rsidP="00E91A25" w:rsidR="00E91A25" w:rsidRPr="00E91A25">
            <w:r w:rsidRPr="00E91A25">
              <w:rPr>
                <w:sz w:val="22"/>
                <w:szCs w:val="22"/>
              </w:rPr>
              <w:t>Potomje</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67.172,74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274</w:t>
            </w:r>
          </w:p>
        </w:tc>
        <w:tc>
          <w:tcPr>
            <w:tcW w:type="dxa" w:w="1620"/>
            <w:tcBorders>
              <w:top w:space="0" w:sz="4" w:color="auto" w:val="single"/>
              <w:left w:val="nil"/>
              <w:bottom w:space="0" w:sz="4" w:color="auto" w:val="single"/>
              <w:right w:space="0" w:sz="4" w:color="auto" w:val="single"/>
            </w:tcBorders>
          </w:tcPr>
          <w:p w:rsidRDefault="00E91A25" w:rsidP="00E91A25" w:rsidR="00E91A25" w:rsidRPr="00E91A25">
            <w:r w:rsidRPr="00E91A25">
              <w:rPr>
                <w:sz w:val="22"/>
                <w:szCs w:val="22"/>
              </w:rPr>
              <w:t>Ante Jurišić</w:t>
            </w:r>
          </w:p>
        </w:tc>
        <w:tc>
          <w:tcPr>
            <w:tcW w:type="dxa" w:w="1440"/>
            <w:tcBorders>
              <w:top w:space="0" w:sz="4" w:color="auto" w:val="single"/>
              <w:left w:val="nil"/>
              <w:bottom w:space="0" w:sz="4" w:color="auto" w:val="single"/>
              <w:right w:space="0" w:sz="4" w:color="auto" w:val="single"/>
            </w:tcBorders>
          </w:tcPr>
          <w:p w:rsidRDefault="00E91A25" w:rsidP="00E91A25" w:rsidR="00E91A25" w:rsidRPr="00E91A25">
            <w:pPr>
              <w:jc w:val="right"/>
            </w:pPr>
            <w:r w:rsidRPr="00E91A25">
              <w:rPr>
                <w:sz w:val="22"/>
                <w:szCs w:val="22"/>
              </w:rPr>
              <w:t>93146023436</w:t>
            </w:r>
          </w:p>
        </w:tc>
        <w:tc>
          <w:tcPr>
            <w:tcW w:type="dxa" w:w="1440"/>
            <w:tcBorders>
              <w:top w:space="0" w:sz="4" w:color="auto" w:val="single"/>
              <w:left w:val="nil"/>
              <w:bottom w:space="0" w:sz="4" w:color="auto" w:val="single"/>
              <w:right w:space="0" w:sz="4" w:color="auto" w:val="single"/>
            </w:tcBorders>
          </w:tcPr>
          <w:p w:rsidRDefault="00E91A25" w:rsidP="00E91A25" w:rsidR="00E91A25" w:rsidRPr="00E91A25">
            <w:r w:rsidRPr="00E91A25">
              <w:rPr>
                <w:sz w:val="22"/>
                <w:szCs w:val="22"/>
              </w:rPr>
              <w:t>Korčula, Korčulanskih domobrana 32</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9.428,55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275</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Nikola Kalafatović</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 </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Dubrovnik,F.Supila 37</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16.102,87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276</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Suzana Kosović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83967724841</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3.725,51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277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Josip Bilas</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05248241673</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Gradac,Obala 16</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37.458,38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278</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Ivo Tolj,pok Marije (nasljednik)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85938351342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Trpanj,Donja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40.018,83</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279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Mirjana Jerić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75062050484</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 ,G.Rajčevića 19</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4.235,80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280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Anita Lončarica</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41793584610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Doli,Doli Grgović 13</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43.919,15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281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Jele Srhoj</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62114578058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Trpanj,D.Fabrisa 18</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23.512,84</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282</w:t>
            </w:r>
          </w:p>
        </w:tc>
        <w:tc>
          <w:tcPr>
            <w:tcW w:type="dxa" w:w="1620"/>
            <w:tcBorders>
              <w:top w:val="nil"/>
              <w:left w:val="nil"/>
              <w:bottom w:space="0" w:sz="4" w:color="auto" w:val="single"/>
              <w:right w:space="0" w:sz="4" w:color="auto" w:val="single"/>
            </w:tcBorders>
          </w:tcPr>
          <w:p w:rsidRDefault="005B1A72" w:rsidP="00E91A25" w:rsidR="00E91A25" w:rsidRPr="00E91A25">
            <w:r>
              <w:rPr>
                <w:sz w:val="22"/>
                <w:szCs w:val="22"/>
              </w:rPr>
              <w:t>Anto Cibilić (naslj</w:t>
            </w:r>
            <w:r w:rsidR="00E91A25" w:rsidRPr="00E91A25">
              <w:rPr>
                <w:sz w:val="22"/>
                <w:szCs w:val="22"/>
              </w:rPr>
              <w:t xml:space="preserve">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42680354832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Orebić,K.Domagoja 34 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9.980,72</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283</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Antun Orhanović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29768011570</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Orebić,J.B.Jelačića 20/a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133.219,90</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5B1A72">
            <w:pPr>
              <w:jc w:val="center"/>
            </w:pPr>
            <w:r w:rsidRPr="005B1A72">
              <w:rPr>
                <w:sz w:val="22"/>
                <w:szCs w:val="22"/>
              </w:rPr>
              <w:t>284</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Anto  Poljanić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04821592295</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265.248,82</w:t>
            </w:r>
          </w:p>
        </w:tc>
      </w:tr>
      <w:tr w:rsidTr="00E91A25" w:rsidR="00E91A25" w:rsidRPr="00E91A25">
        <w:trPr>
          <w:gridAfter w:val="1"/>
          <w:wAfter w:type="dxa" w:w="49"/>
          <w:trHeight w:val="499"/>
        </w:trPr>
        <w:tc>
          <w:tcPr>
            <w:tcW w:type="dxa" w:w="828"/>
            <w:tcBorders>
              <w:top w:val="nil"/>
              <w:left w:space="0" w:sz="4" w:color="auto" w:val="single"/>
              <w:bottom w:val="nil"/>
              <w:right w:space="0" w:sz="4" w:color="auto" w:val="single"/>
            </w:tcBorders>
          </w:tcPr>
          <w:p w:rsidRDefault="005B1A72" w:rsidP="00E91A25" w:rsidR="00E91A25" w:rsidRPr="005B1A72">
            <w:pPr>
              <w:jc w:val="center"/>
            </w:pPr>
            <w:r w:rsidRPr="005B1A72">
              <w:rPr>
                <w:sz w:val="22"/>
                <w:szCs w:val="22"/>
              </w:rPr>
              <w:t>285</w:t>
            </w:r>
          </w:p>
        </w:tc>
        <w:tc>
          <w:tcPr>
            <w:tcW w:type="dxa" w:w="1620"/>
            <w:tcBorders>
              <w:top w:val="nil"/>
              <w:left w:val="nil"/>
              <w:bottom w:val="nil"/>
              <w:right w:space="0" w:sz="4" w:color="auto" w:val="single"/>
            </w:tcBorders>
          </w:tcPr>
          <w:p w:rsidRDefault="00E91A25" w:rsidP="00E91A25" w:rsidR="00E91A25" w:rsidRPr="00E91A25">
            <w:r w:rsidRPr="00E91A25">
              <w:rPr>
                <w:sz w:val="22"/>
                <w:szCs w:val="22"/>
              </w:rPr>
              <w:t>Milo Orhanović</w:t>
            </w:r>
          </w:p>
        </w:tc>
        <w:tc>
          <w:tcPr>
            <w:tcW w:type="dxa" w:w="1440"/>
            <w:tcBorders>
              <w:top w:val="nil"/>
              <w:left w:val="nil"/>
              <w:bottom w:val="nil"/>
              <w:right w:space="0" w:sz="4" w:color="auto" w:val="single"/>
            </w:tcBorders>
          </w:tcPr>
          <w:p w:rsidRDefault="00E91A25" w:rsidP="00E91A25" w:rsidR="00E91A25" w:rsidRPr="00E91A25">
            <w:pPr>
              <w:jc w:val="right"/>
            </w:pPr>
            <w:r w:rsidRPr="00E91A25">
              <w:rPr>
                <w:sz w:val="22"/>
                <w:szCs w:val="22"/>
              </w:rPr>
              <w:t>25040027437</w:t>
            </w:r>
          </w:p>
        </w:tc>
        <w:tc>
          <w:tcPr>
            <w:tcW w:type="dxa" w:w="1440"/>
            <w:tcBorders>
              <w:top w:val="nil"/>
              <w:left w:val="nil"/>
              <w:bottom w:val="nil"/>
              <w:right w:space="0" w:sz="4" w:color="auto" w:val="single"/>
            </w:tcBorders>
          </w:tcPr>
          <w:p w:rsidRDefault="00E91A25" w:rsidP="00E91A25" w:rsidR="00E91A25" w:rsidRPr="00E91A25">
            <w:r w:rsidRPr="00E91A25">
              <w:rPr>
                <w:sz w:val="22"/>
                <w:szCs w:val="22"/>
              </w:rPr>
              <w:t>Oskorušno</w:t>
            </w:r>
          </w:p>
        </w:tc>
        <w:tc>
          <w:tcPr>
            <w:tcW w:type="dxa" w:w="1260"/>
            <w:tcBorders>
              <w:top w:val="nil"/>
              <w:left w:val="nil"/>
              <w:bottom w:val="nil"/>
              <w:right w:space="0" w:sz="4" w:color="auto" w:val="single"/>
            </w:tcBorders>
          </w:tcPr>
          <w:p w:rsidRDefault="00E91A25" w:rsidP="00E91A25" w:rsidR="00E91A25" w:rsidRPr="00E91A25">
            <w:pPr>
              <w:jc w:val="right"/>
            </w:pPr>
            <w:r w:rsidRPr="00E91A25">
              <w:rPr>
                <w:sz w:val="22"/>
                <w:szCs w:val="22"/>
              </w:rPr>
              <w:t>154.617,72</w:t>
            </w:r>
          </w:p>
        </w:tc>
      </w:tr>
      <w:tr w:rsidTr="00E91A25" w:rsidR="00E91A25" w:rsidRPr="00E91A25">
        <w:trPr>
          <w:gridAfter w:val="1"/>
          <w:wAfter w:type="dxa" w:w="49"/>
          <w:trHeight w:val="499"/>
        </w:trPr>
        <w:tc>
          <w:tcPr>
            <w:tcW w:type="dxa" w:w="828"/>
            <w:tcBorders>
              <w:top w:space="0" w:sz="4" w:color="auto" w:val="single"/>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286</w:t>
            </w:r>
          </w:p>
        </w:tc>
        <w:tc>
          <w:tcPr>
            <w:tcW w:type="dxa" w:w="1620"/>
            <w:tcBorders>
              <w:top w:space="0" w:sz="4" w:color="auto" w:val="single"/>
              <w:left w:val="nil"/>
              <w:bottom w:space="0" w:sz="4" w:color="auto" w:val="single"/>
              <w:right w:space="0" w:sz="4" w:color="auto" w:val="single"/>
            </w:tcBorders>
          </w:tcPr>
          <w:p w:rsidRDefault="00E91A25" w:rsidP="00E91A25" w:rsidR="00E91A25" w:rsidRPr="00E91A25">
            <w:r w:rsidRPr="00E91A25">
              <w:rPr>
                <w:sz w:val="22"/>
                <w:szCs w:val="22"/>
              </w:rPr>
              <w:t>Rosa (Orsulina) Skaramuća</w:t>
            </w:r>
          </w:p>
        </w:tc>
        <w:tc>
          <w:tcPr>
            <w:tcW w:type="dxa" w:w="1440"/>
            <w:tcBorders>
              <w:top w:space="0" w:sz="4" w:color="auto" w:val="single"/>
              <w:left w:val="nil"/>
              <w:bottom w:space="0" w:sz="4" w:color="auto" w:val="single"/>
              <w:right w:space="0" w:sz="4" w:color="auto" w:val="single"/>
            </w:tcBorders>
          </w:tcPr>
          <w:p w:rsidRDefault="00E91A25" w:rsidP="00E91A25" w:rsidR="00E91A25" w:rsidRPr="00E91A25">
            <w:pPr>
              <w:jc w:val="right"/>
            </w:pPr>
            <w:r w:rsidRPr="00E91A25">
              <w:rPr>
                <w:sz w:val="22"/>
                <w:szCs w:val="22"/>
              </w:rPr>
              <w:t>70974073273</w:t>
            </w:r>
          </w:p>
        </w:tc>
        <w:tc>
          <w:tcPr>
            <w:tcW w:type="dxa" w:w="1440"/>
            <w:tcBorders>
              <w:top w:space="0" w:sz="4" w:color="auto" w:val="single"/>
              <w:left w:val="nil"/>
              <w:bottom w:space="0" w:sz="4" w:color="auto" w:val="single"/>
              <w:right w:space="0" w:sz="4" w:color="auto" w:val="single"/>
            </w:tcBorders>
          </w:tcPr>
          <w:p w:rsidRDefault="00E91A25" w:rsidP="00E91A25" w:rsidR="00E91A25" w:rsidRPr="00E91A25">
            <w:r w:rsidRPr="00E91A25">
              <w:rPr>
                <w:sz w:val="22"/>
                <w:szCs w:val="22"/>
              </w:rPr>
              <w:t>Kuna,Pijavičino</w:t>
            </w:r>
          </w:p>
        </w:tc>
        <w:tc>
          <w:tcPr>
            <w:tcW w:type="dxa" w:w="1260"/>
            <w:tcBorders>
              <w:top w:space="0" w:sz="4" w:color="auto" w:val="single"/>
              <w:left w:val="nil"/>
              <w:bottom w:space="0" w:sz="4" w:color="auto" w:val="single"/>
              <w:right w:space="0" w:sz="4" w:color="auto" w:val="single"/>
            </w:tcBorders>
          </w:tcPr>
          <w:p w:rsidRDefault="00E91A25" w:rsidP="00E91A25" w:rsidR="00E91A25" w:rsidRPr="00E91A25">
            <w:pPr>
              <w:jc w:val="right"/>
            </w:pPr>
            <w:r w:rsidRPr="00E91A25">
              <w:rPr>
                <w:sz w:val="22"/>
                <w:szCs w:val="22"/>
              </w:rPr>
              <w:t>26.220,77</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287</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Anka Jerković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49289378166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35.069,51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288</w:t>
            </w:r>
          </w:p>
        </w:tc>
        <w:tc>
          <w:tcPr>
            <w:tcW w:type="dxa" w:w="1620"/>
            <w:tcBorders>
              <w:top w:val="nil"/>
              <w:left w:val="nil"/>
              <w:bottom w:space="0" w:sz="4" w:color="auto" w:val="single"/>
              <w:right w:space="0" w:sz="4" w:color="auto" w:val="single"/>
            </w:tcBorders>
          </w:tcPr>
          <w:p w:rsidRDefault="005B1A72" w:rsidP="00E91A25" w:rsidR="00E91A25" w:rsidRPr="00E91A25">
            <w:r>
              <w:rPr>
                <w:sz w:val="22"/>
                <w:szCs w:val="22"/>
              </w:rPr>
              <w:t>Petar Tolj, nas</w:t>
            </w:r>
            <w:r w:rsidR="00E91A25" w:rsidRPr="00E91A25">
              <w:rPr>
                <w:sz w:val="22"/>
                <w:szCs w:val="22"/>
              </w:rPr>
              <w:t>lj pok.</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65240068502</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Orebić,B.J.Jelačića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128.700,85</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289</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Loris Bakalić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23201567908</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Trpanj,Gornja Vrućica</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56.682,61</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E91A25">
            <w:pPr>
              <w:jc w:val="center"/>
            </w:pPr>
            <w:r>
              <w:rPr>
                <w:sz w:val="22"/>
                <w:szCs w:val="22"/>
              </w:rPr>
              <w:t>290</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Zoran Grljušić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81861663337</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Orebić,Postup</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195.389,68</w:t>
            </w:r>
          </w:p>
        </w:tc>
      </w:tr>
      <w:tr w:rsidTr="00E91A25" w:rsidR="00E91A25" w:rsidRPr="00E91A25">
        <w:trPr>
          <w:gridAfter w:val="1"/>
          <w:wAfter w:type="dxa" w:w="49"/>
          <w:trHeight w:val="499"/>
        </w:trPr>
        <w:tc>
          <w:tcPr>
            <w:tcW w:type="dxa" w:w="828"/>
            <w:tcBorders>
              <w:top w:val="nil"/>
              <w:left w:space="0" w:sz="4" w:color="auto" w:val="single"/>
              <w:bottom w:space="0" w:sz="4" w:color="auto" w:val="single"/>
              <w:right w:space="0" w:sz="4" w:color="auto" w:val="single"/>
            </w:tcBorders>
          </w:tcPr>
          <w:p w:rsidRDefault="005B1A72" w:rsidP="00E91A25" w:rsidR="00E91A25" w:rsidRPr="005B1A72">
            <w:pPr>
              <w:jc w:val="center"/>
            </w:pPr>
            <w:r w:rsidRPr="005B1A72">
              <w:rPr>
                <w:sz w:val="22"/>
                <w:szCs w:val="22"/>
              </w:rPr>
              <w:t>291</w:t>
            </w:r>
          </w:p>
        </w:tc>
        <w:tc>
          <w:tcPr>
            <w:tcW w:type="dxa" w:w="1620"/>
            <w:tcBorders>
              <w:top w:val="nil"/>
              <w:left w:val="nil"/>
              <w:bottom w:space="0" w:sz="4" w:color="auto" w:val="single"/>
              <w:right w:space="0" w:sz="4" w:color="auto" w:val="single"/>
            </w:tcBorders>
          </w:tcPr>
          <w:p w:rsidRDefault="00E91A25" w:rsidP="00E91A25" w:rsidR="00E91A25" w:rsidRPr="00E91A25">
            <w:r w:rsidRPr="00E91A25">
              <w:rPr>
                <w:sz w:val="22"/>
                <w:szCs w:val="22"/>
              </w:rPr>
              <w:t>Živko Valentić</w:t>
            </w:r>
          </w:p>
        </w:tc>
        <w:tc>
          <w:tcPr>
            <w:tcW w:type="dxa" w:w="144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03863583076</w:t>
            </w:r>
          </w:p>
        </w:tc>
        <w:tc>
          <w:tcPr>
            <w:tcW w:type="dxa" w:w="1440"/>
            <w:tcBorders>
              <w:top w:val="nil"/>
              <w:left w:val="nil"/>
              <w:bottom w:space="0" w:sz="4" w:color="auto" w:val="single"/>
              <w:right w:space="0" w:sz="4" w:color="auto" w:val="single"/>
            </w:tcBorders>
          </w:tcPr>
          <w:p w:rsidRDefault="00E91A25" w:rsidP="00E91A25" w:rsidR="00E91A25" w:rsidRPr="00E91A25">
            <w:r w:rsidRPr="00E91A25">
              <w:rPr>
                <w:sz w:val="22"/>
                <w:szCs w:val="22"/>
              </w:rPr>
              <w:t>Dubrovnik; N.Vodopića 30</w:t>
            </w:r>
          </w:p>
        </w:tc>
        <w:tc>
          <w:tcPr>
            <w:tcW w:type="dxa" w:w="1260"/>
            <w:tcBorders>
              <w:top w:val="nil"/>
              <w:left w:val="nil"/>
              <w:bottom w:space="0" w:sz="4" w:color="auto" w:val="single"/>
              <w:right w:space="0" w:sz="4" w:color="auto" w:val="single"/>
            </w:tcBorders>
          </w:tcPr>
          <w:p w:rsidRDefault="00E91A25" w:rsidP="00E91A25" w:rsidR="00E91A25" w:rsidRPr="00E91A25">
            <w:pPr>
              <w:jc w:val="right"/>
            </w:pPr>
            <w:r w:rsidRPr="00E91A25">
              <w:rPr>
                <w:sz w:val="22"/>
                <w:szCs w:val="22"/>
              </w:rPr>
              <w:t>1.630,18</w:t>
            </w:r>
          </w:p>
        </w:tc>
      </w:tr>
      <w:tr w:rsidTr="00E91A25" w:rsidR="00E91A25" w:rsidRPr="00E91A25">
        <w:trPr>
          <w:gridAfter w:val="1"/>
          <w:wAfter w:type="dxa" w:w="49"/>
          <w:trHeight w:val="499"/>
        </w:trPr>
        <w:tc>
          <w:tcPr>
            <w:tcW w:type="dxa" w:w="828"/>
            <w:tcBorders>
              <w:top w:val="nil"/>
              <w:left w:space="0" w:sz="4" w:color="auto" w:val="single"/>
              <w:bottom w:val="nil"/>
              <w:right w:space="0" w:sz="4" w:color="auto" w:val="single"/>
            </w:tcBorders>
          </w:tcPr>
          <w:p w:rsidRDefault="005B1A72" w:rsidP="00E91A25" w:rsidR="00E91A25" w:rsidRPr="005B1A72">
            <w:pPr>
              <w:jc w:val="center"/>
            </w:pPr>
            <w:r w:rsidRPr="005B1A72">
              <w:rPr>
                <w:sz w:val="22"/>
                <w:szCs w:val="22"/>
              </w:rPr>
              <w:t>292</w:t>
            </w:r>
          </w:p>
        </w:tc>
        <w:tc>
          <w:tcPr>
            <w:tcW w:type="dxa" w:w="1620"/>
            <w:tcBorders>
              <w:top w:val="nil"/>
              <w:left w:val="nil"/>
              <w:bottom w:val="nil"/>
              <w:right w:space="0" w:sz="4" w:color="auto" w:val="single"/>
            </w:tcBorders>
          </w:tcPr>
          <w:p w:rsidRDefault="00E91A25" w:rsidP="00E91A25" w:rsidR="00E91A25" w:rsidRPr="00E91A25">
            <w:r w:rsidRPr="00E91A25">
              <w:rPr>
                <w:sz w:val="22"/>
                <w:szCs w:val="22"/>
              </w:rPr>
              <w:t>Goranko Poljanić</w:t>
            </w:r>
          </w:p>
        </w:tc>
        <w:tc>
          <w:tcPr>
            <w:tcW w:type="dxa" w:w="1440"/>
            <w:tcBorders>
              <w:top w:val="nil"/>
              <w:left w:val="nil"/>
              <w:bottom w:val="nil"/>
              <w:right w:space="0" w:sz="4" w:color="auto" w:val="single"/>
            </w:tcBorders>
          </w:tcPr>
          <w:p w:rsidRDefault="00E91A25" w:rsidP="00E91A25" w:rsidR="00E91A25" w:rsidRPr="00E91A25">
            <w:pPr>
              <w:jc w:val="right"/>
            </w:pPr>
            <w:r w:rsidRPr="00E91A25">
              <w:rPr>
                <w:sz w:val="22"/>
                <w:szCs w:val="22"/>
              </w:rPr>
              <w:t>95906916443</w:t>
            </w:r>
          </w:p>
        </w:tc>
        <w:tc>
          <w:tcPr>
            <w:tcW w:type="dxa" w:w="1440"/>
            <w:tcBorders>
              <w:top w:val="nil"/>
              <w:left w:val="nil"/>
              <w:bottom w:val="nil"/>
              <w:right w:space="0" w:sz="4" w:color="auto" w:val="single"/>
            </w:tcBorders>
          </w:tcPr>
          <w:p w:rsidRDefault="00E91A25" w:rsidP="00E91A25" w:rsidR="00E91A25" w:rsidRPr="00E91A25">
            <w:r w:rsidRPr="00E91A25">
              <w:rPr>
                <w:sz w:val="22"/>
                <w:szCs w:val="22"/>
              </w:rPr>
              <w:t>Potomje,Pijavičino</w:t>
            </w:r>
          </w:p>
        </w:tc>
        <w:tc>
          <w:tcPr>
            <w:tcW w:type="dxa" w:w="1260"/>
            <w:tcBorders>
              <w:top w:val="nil"/>
              <w:left w:val="nil"/>
              <w:bottom w:val="nil"/>
              <w:right w:space="0" w:sz="4" w:color="auto" w:val="single"/>
            </w:tcBorders>
          </w:tcPr>
          <w:p w:rsidRDefault="00E91A25" w:rsidP="00E91A25" w:rsidR="00E91A25" w:rsidRPr="00E91A25">
            <w:pPr>
              <w:jc w:val="right"/>
            </w:pPr>
            <w:r w:rsidRPr="00E91A25">
              <w:rPr>
                <w:sz w:val="22"/>
                <w:szCs w:val="22"/>
              </w:rPr>
              <w:t>54.982,49</w:t>
            </w:r>
          </w:p>
        </w:tc>
      </w:tr>
      <w:tr w:rsidTr="005B1A72" w:rsidR="00E91A25" w:rsidRPr="00E91A25">
        <w:trPr>
          <w:trHeight w:val="113"/>
        </w:trPr>
        <w:tc>
          <w:tcPr>
            <w:tcW w:type="dxa" w:w="828"/>
            <w:tcBorders>
              <w:top w:space="0" w:sz="4" w:color="auto" w:val="single"/>
              <w:left w:space="0" w:sz="4" w:color="auto" w:val="single"/>
              <w:bottom w:space="0" w:sz="4" w:color="auto" w:val="single"/>
              <w:right w:val="nil"/>
            </w:tcBorders>
          </w:tcPr>
          <w:p w:rsidRDefault="00E91A25" w:rsidP="00E91A25" w:rsidR="00E91A25" w:rsidRPr="00E91A25">
            <w:pPr>
              <w:jc w:val="center"/>
            </w:pPr>
            <w:r w:rsidRPr="00E91A25">
              <w:rPr>
                <w:sz w:val="22"/>
                <w:szCs w:val="22"/>
              </w:rPr>
              <w:t> </w:t>
            </w:r>
          </w:p>
        </w:tc>
        <w:tc>
          <w:tcPr>
            <w:tcW w:type="dxa" w:w="1620"/>
            <w:tcBorders>
              <w:top w:space="0" w:sz="4" w:color="auto" w:val="single"/>
              <w:left w:val="nil"/>
              <w:bottom w:space="0" w:sz="4" w:color="auto" w:val="single"/>
              <w:right w:val="nil"/>
            </w:tcBorders>
          </w:tcPr>
          <w:p w:rsidRDefault="00E91A25" w:rsidP="00E91A25" w:rsidR="00E91A25" w:rsidRPr="00E91A25"/>
        </w:tc>
        <w:tc>
          <w:tcPr>
            <w:tcW w:type="dxa" w:w="1440"/>
            <w:tcBorders>
              <w:top w:space="0" w:sz="4" w:color="auto" w:val="single"/>
              <w:left w:val="nil"/>
              <w:bottom w:space="0" w:sz="4" w:color="auto" w:val="single"/>
              <w:right w:val="nil"/>
            </w:tcBorders>
          </w:tcPr>
          <w:p w:rsidRDefault="00E91A25" w:rsidP="00E91A25" w:rsidR="00E91A25" w:rsidRPr="00E91A25">
            <w:r w:rsidRPr="00E91A25">
              <w:rPr>
                <w:sz w:val="22"/>
                <w:szCs w:val="22"/>
              </w:rPr>
              <w:t> </w:t>
            </w:r>
          </w:p>
        </w:tc>
        <w:tc>
          <w:tcPr>
            <w:tcW w:type="dxa" w:w="1440"/>
            <w:tcBorders>
              <w:top w:space="0" w:sz="4" w:color="auto" w:val="single"/>
              <w:left w:val="nil"/>
              <w:bottom w:space="0" w:sz="4" w:color="auto" w:val="single"/>
              <w:right w:space="0" w:sz="4" w:color="auto" w:val="single"/>
            </w:tcBorders>
          </w:tcPr>
          <w:p w:rsidRDefault="00E91A25" w:rsidP="00E91A25" w:rsidR="00E91A25" w:rsidRPr="00E91A25">
            <w:r w:rsidRPr="00E91A25">
              <w:rPr>
                <w:sz w:val="22"/>
                <w:szCs w:val="22"/>
              </w:rPr>
              <w:t> </w:t>
            </w:r>
          </w:p>
        </w:tc>
        <w:tc>
          <w:tcPr>
            <w:tcW w:type="dxa" w:w="1309"/>
            <w:gridSpan w:val="2"/>
            <w:tcBorders>
              <w:top w:space="0" w:sz="4" w:color="auto" w:val="single"/>
              <w:left w:space="0" w:sz="4" w:color="auto" w:val="single"/>
              <w:bottom w:space="0" w:sz="4" w:color="auto" w:val="single"/>
              <w:right w:val="nil"/>
            </w:tcBorders>
          </w:tcPr>
          <w:p w:rsidRDefault="00E91A25" w:rsidP="00E91A25" w:rsidR="00E91A25" w:rsidRPr="00E91A25">
            <w:pPr>
              <w:jc w:val="right"/>
              <w:rPr>
                <w:sz w:val="16"/>
                <w:szCs w:val="16"/>
              </w:rPr>
            </w:pPr>
          </w:p>
        </w:tc>
      </w:tr>
    </w:tbl>
    <w:p w:rsidRDefault="00543674" w:rsidP="00543674" w:rsidR="00543674"/>
    <w:p w:rsidRDefault="00256843" w:rsidP="00256843" w:rsidR="00256843">
      <w:pPr>
        <w:pStyle w:val="Odlomakpopisa"/>
      </w:pPr>
    </w:p>
    <w:p w:rsidRDefault="00520501" w:rsidP="00520501" w:rsidR="00520501"/>
    <w:p w:rsidRDefault="00520501" w:rsidP="005B1A72" w:rsidR="006F5AFD">
      <w:pPr>
        <w:pStyle w:val="Odlomakpopisa"/>
        <w:numPr>
          <w:ilvl w:val="0"/>
          <w:numId w:val="12"/>
        </w:numPr>
        <w:jc w:val="both"/>
      </w:pPr>
      <w:r>
        <w:t>Upućuju se vjerovnici iz točke II</w:t>
      </w:r>
      <w:r w:rsidR="005B1A72">
        <w:t>I</w:t>
      </w:r>
      <w:r>
        <w:t xml:space="preserve">. ovog rješenja, čije su tražbine osporene </w:t>
      </w:r>
      <w:r w:rsidR="006F5AFD">
        <w:t>da</w:t>
      </w:r>
      <w:r w:rsidR="006F5AFD" w:rsidRPr="006F5AFD">
        <w:t xml:space="preserve"> u roku od 8 dana od dana pravomoćnosti rješenja o upućivanju u parnicu, odnosno primitka drugostupanjske odluke pokrenu postupak, odnosno nastav</w:t>
      </w:r>
      <w:r w:rsidR="000E67BB">
        <w:t>e</w:t>
      </w:r>
      <w:r w:rsidR="006F5AFD" w:rsidRPr="006F5AFD">
        <w:t xml:space="preserve"> pokrenuti postupak radi utvrđivanja osporene tražbine, jer će se inače smatrati da </w:t>
      </w:r>
      <w:r w:rsidR="000E67BB">
        <w:t>su odustali</w:t>
      </w:r>
      <w:r w:rsidR="006F5AFD" w:rsidRPr="006F5AFD">
        <w:t xml:space="preserve"> od prava na vođenje parnice.</w:t>
      </w:r>
    </w:p>
    <w:p w:rsidRDefault="003504AF" w:rsidP="009A3E84" w:rsidR="003504AF" w:rsidRPr="003504AF">
      <w:pPr>
        <w:jc w:val="both"/>
      </w:pPr>
    </w:p>
    <w:p w:rsidRDefault="00EF2767" w:rsidP="00DB12F2" w:rsidR="00EF2767">
      <w:pPr>
        <w:jc w:val="both"/>
        <w:rPr>
          <w:lang w:val="fr-FR"/>
        </w:rPr>
      </w:pPr>
    </w:p>
    <w:p w:rsidRDefault="001D3C07" w:rsidP="00DB12F2" w:rsidR="001D3C07"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9543D0" w:rsidP="006F2083" w:rsidR="006F2083">
      <w:pPr>
        <w:ind w:firstLine="708"/>
        <w:jc w:val="both"/>
      </w:pPr>
      <w:r w:rsidRPr="005153ED">
        <w:t xml:space="preserve">Rješenjem Trgovačkog suda u Splitu, Stalna </w:t>
      </w:r>
      <w:r w:rsidR="0065345B">
        <w:t>služba u Dubrovniku posl.br. St-</w:t>
      </w:r>
      <w:r w:rsidRPr="005153ED">
        <w:t xml:space="preserve"> </w:t>
      </w:r>
      <w:r w:rsidR="009A3E84">
        <w:t>1</w:t>
      </w:r>
      <w:r w:rsidR="005B1A72">
        <w:t>307</w:t>
      </w:r>
      <w:r w:rsidR="0065345B">
        <w:t xml:space="preserve">/2016 od </w:t>
      </w:r>
      <w:r w:rsidR="005B1A72">
        <w:t>21</w:t>
      </w:r>
      <w:r w:rsidR="009A3E84">
        <w:t>. studenog</w:t>
      </w:r>
      <w:r w:rsidR="003D0C7A">
        <w:t>a</w:t>
      </w:r>
      <w:r w:rsidR="0065345B">
        <w:t xml:space="preserve"> 2016</w:t>
      </w:r>
      <w:r w:rsidRPr="005153ED">
        <w:t xml:space="preserve">. godine otvoren je stečajni postupak nad stečajnim dužnikom </w:t>
      </w:r>
      <w:r w:rsidR="005B1A72" w:rsidRPr="005B1A72">
        <w:t>DINGAČ „u stečaju“, poljoprivredna zadruga i vinarija, Potomje, OIB: 68338435153</w:t>
      </w:r>
      <w:r w:rsidR="0065345B">
        <w:t>, te su pozvani vjerovnici stečajnog dužnika prijaviti svoje tražbine i odr</w:t>
      </w:r>
      <w:r w:rsidR="005B1A72">
        <w:t>eđeno je ispitno ročište.</w:t>
      </w:r>
    </w:p>
    <w:p w:rsidRDefault="005B1A72" w:rsidP="006F2083" w:rsidR="005B1A72" w:rsidRPr="005153ED">
      <w:pPr>
        <w:ind w:firstLine="708"/>
        <w:jc w:val="both"/>
      </w:pPr>
    </w:p>
    <w:p w:rsidRDefault="009543D0" w:rsidP="00C10B5F" w:rsidR="009543D0">
      <w:pPr>
        <w:jc w:val="both"/>
      </w:pPr>
      <w:r w:rsidRPr="005153ED">
        <w:tab/>
        <w:t xml:space="preserve"> Na ispitnom ročištu održanom dana </w:t>
      </w:r>
      <w:r w:rsidR="005B1A72">
        <w:t>13</w:t>
      </w:r>
      <w:r w:rsidR="006F2083" w:rsidRPr="006F2083">
        <w:t>. veljače 2017.g</w:t>
      </w:r>
      <w:r w:rsidR="0065345B">
        <w:t xml:space="preserve">. </w:t>
      </w:r>
      <w:r w:rsidRPr="005153ED">
        <w:t xml:space="preserve">stečajni upravitelj se određeno izjasnio o svakoj prijavljenoj tražbini predanoj i pristigloj u roku određenom za prijavu tražbina prema </w:t>
      </w:r>
      <w:r w:rsidR="0065345B">
        <w:t>rješenju</w:t>
      </w:r>
      <w:r w:rsidRPr="005153ED">
        <w:t xml:space="preserve"> </w:t>
      </w:r>
      <w:r w:rsidR="00564F48">
        <w:t xml:space="preserve">od </w:t>
      </w:r>
      <w:r w:rsidR="005B1A72">
        <w:t>21</w:t>
      </w:r>
      <w:r w:rsidR="006F2083" w:rsidRPr="006F2083">
        <w:t>. studenoga 2016. godine</w:t>
      </w:r>
      <w:r w:rsidR="0065345B" w:rsidRPr="0065345B">
        <w:t xml:space="preserve"> </w:t>
      </w:r>
      <w:r w:rsidRPr="005153ED">
        <w:t xml:space="preserve">objavljenom na </w:t>
      </w:r>
      <w:r w:rsidR="0065345B">
        <w:t>mrežnoj stranici e-oglasna ploča</w:t>
      </w:r>
      <w:r w:rsidRPr="005153ED">
        <w:t xml:space="preserve"> suda </w:t>
      </w:r>
      <w:r w:rsidR="005B1A72">
        <w:t>21</w:t>
      </w:r>
      <w:r w:rsidR="006F2083">
        <w:t>. studenoga 2016</w:t>
      </w:r>
      <w:r w:rsidR="0065345B">
        <w:t>.g.</w:t>
      </w:r>
      <w:r w:rsidRPr="005153ED">
        <w:t xml:space="preserve"> Tablice sa prijavama bile su izložene kod ovog suda na</w:t>
      </w:r>
      <w:r w:rsidR="00532867">
        <w:t xml:space="preserve"> uvid svim sudionicima postupka</w:t>
      </w:r>
      <w:r w:rsidR="00C10B5F">
        <w:t>, te su tablice prijavljenih tražbi</w:t>
      </w:r>
      <w:r w:rsidR="006F2083">
        <w:t>na</w:t>
      </w:r>
      <w:r w:rsidR="005B1A72">
        <w:t xml:space="preserve"> i ostale tablice</w:t>
      </w:r>
      <w:r w:rsidR="00881055">
        <w:t xml:space="preserve"> </w:t>
      </w:r>
      <w:r w:rsidR="00C10B5F">
        <w:t xml:space="preserve">i izvješće stečajnog upravitelja objavljeni i na </w:t>
      </w:r>
      <w:r w:rsidR="00C10B5F" w:rsidRPr="00C10B5F">
        <w:t xml:space="preserve">mrežnoj stranici e-oglasna </w:t>
      </w:r>
      <w:r w:rsidR="00C10B5F">
        <w:t>ploča suda</w:t>
      </w:r>
      <w:r w:rsidR="00C10B5F" w:rsidRPr="00C10B5F">
        <w:t>.</w:t>
      </w:r>
    </w:p>
    <w:p w:rsidRDefault="00532867" w:rsidP="00C10B5F" w:rsidR="00532867">
      <w:pPr>
        <w:jc w:val="both"/>
      </w:pPr>
    </w:p>
    <w:p w:rsidRDefault="006C7F48" w:rsidP="00532867" w:rsidR="001C5292">
      <w:pPr>
        <w:ind w:firstLine="708"/>
        <w:jc w:val="both"/>
      </w:pPr>
      <w:r>
        <w:t>Prema čl. 263. Stečajnog zakona (Narodne novine 71/15, dalje u tekstu SZ) tražbina se smatra utvrđenom ako je na ispitnom ročištu prizna stečajni upravitelj i ne ospori stečajni vjerovnik, odnosno ako izjavljeno osporavanje bude otklonjeno</w:t>
      </w:r>
      <w:r w:rsidR="001B552C">
        <w:t>.</w:t>
      </w:r>
      <w:r w:rsidRPr="005153ED">
        <w:t xml:space="preserve"> </w:t>
      </w:r>
      <w:r w:rsidR="009543D0" w:rsidRPr="005153ED">
        <w:t>Stečajni upravitelj je</w:t>
      </w:r>
      <w:r>
        <w:t xml:space="preserve"> prijavljene</w:t>
      </w:r>
      <w:r w:rsidR="009543D0" w:rsidRPr="005153ED">
        <w:t xml:space="preserve"> navedene tražbine priznao kao tražbine</w:t>
      </w:r>
      <w:r w:rsidR="006F2083">
        <w:t xml:space="preserve"> I (prvog) i </w:t>
      </w:r>
      <w:r w:rsidR="009543D0" w:rsidRPr="005153ED">
        <w:t xml:space="preserve"> II (drugog) višeg isplatnog reda u iznosima kako je to navedeno u</w:t>
      </w:r>
      <w:r w:rsidR="005B7205">
        <w:t xml:space="preserve"> toč. I</w:t>
      </w:r>
      <w:r w:rsidR="006F2083">
        <w:t>. i II.</w:t>
      </w:r>
      <w:r w:rsidR="009543D0" w:rsidRPr="005153ED">
        <w:t xml:space="preserve"> izre</w:t>
      </w:r>
      <w:r w:rsidR="005B7205">
        <w:t>ke</w:t>
      </w:r>
      <w:r w:rsidR="009543D0" w:rsidRPr="005153ED">
        <w:t xml:space="preserve"> ovog rješenja. </w:t>
      </w:r>
    </w:p>
    <w:p w:rsidRDefault="00532867" w:rsidP="00881055" w:rsidR="00532867">
      <w:pPr>
        <w:jc w:val="both"/>
      </w:pPr>
    </w:p>
    <w:p w:rsidRDefault="009076BE" w:rsidP="009076BE" w:rsidR="009076BE">
      <w:pPr>
        <w:ind w:firstLine="708"/>
        <w:jc w:val="both"/>
      </w:pPr>
      <w:r>
        <w:t xml:space="preserve">Stečajni upravitelj je razloge osporavanja tražbina naveo u posebnoj rubrici u tablicama koje su objavljene na e – oglasnoj ploči. </w:t>
      </w:r>
      <w:r w:rsidR="00532867">
        <w:t xml:space="preserve">Stečajni upravitelj je </w:t>
      </w:r>
      <w:r>
        <w:t xml:space="preserve">naveo da je </w:t>
      </w:r>
      <w:r w:rsidR="00532867">
        <w:t xml:space="preserve">osporio </w:t>
      </w:r>
      <w:r>
        <w:t>većinu tražbina iz istog razloga jer su prijavljene u punom iznosu potraživanja prije predstečajne nagodbe, a stečajni upravitelj je odobrio iznose kako su utvrđeni u predstečajnoj nagodbi odnosno u knjigovodstvenoj evidenciji stečajnog dužnika. Naveo je stečajni upravitelj da su svi iznosi osporeni koji nisu navedeni u knjigovodstvu stečajnog dužnika.</w:t>
      </w:r>
    </w:p>
    <w:p w:rsidRDefault="009076BE" w:rsidP="009076BE" w:rsidR="009076BE">
      <w:pPr>
        <w:jc w:val="both"/>
      </w:pPr>
    </w:p>
    <w:p w:rsidRDefault="009076BE" w:rsidP="009076BE" w:rsidR="009076BE">
      <w:pPr>
        <w:ind w:firstLine="708"/>
        <w:jc w:val="both"/>
      </w:pPr>
      <w:r>
        <w:t>Stečajni upravitelj navodi da je obračun kamata za vjerovnika</w:t>
      </w:r>
      <w:r w:rsidRPr="009076BE">
        <w:t xml:space="preserve"> ZOU Knežević i Maslek u iznosu 2.802,04 kn</w:t>
      </w:r>
      <w:r>
        <w:t xml:space="preserve"> dostavljen, te je na ročištu otklonjeno osporavanje, te je naveo da priznaje da je potraživanje, ZOU Knežević i Maslek u ukupnom iznosu prijavljeno i priznato. </w:t>
      </w:r>
    </w:p>
    <w:p w:rsidRDefault="009076BE" w:rsidP="009076BE" w:rsidR="009076BE">
      <w:pPr>
        <w:jc w:val="both"/>
      </w:pPr>
    </w:p>
    <w:p w:rsidRDefault="009076BE" w:rsidP="009076BE" w:rsidR="00BD625B" w:rsidRPr="005153ED">
      <w:pPr>
        <w:ind w:firstLine="708"/>
        <w:jc w:val="both"/>
      </w:pPr>
      <w:r>
        <w:t>Nitko od prisutnih  nije  osporavao priznate tražbine.</w:t>
      </w:r>
    </w:p>
    <w:p w:rsidRDefault="009076BE" w:rsidP="006C7F48" w:rsidR="009076BE">
      <w:pPr>
        <w:ind w:firstLine="708"/>
        <w:jc w:val="both"/>
      </w:pPr>
    </w:p>
    <w:p w:rsidRDefault="006C7F48" w:rsidP="006C7F48" w:rsidR="00D13116">
      <w:pPr>
        <w:ind w:firstLine="708"/>
        <w:jc w:val="both"/>
      </w:pPr>
      <w:r>
        <w:t xml:space="preserve">Sukladno čl. 264. i 265. SZ-a odlučeno je kao u </w:t>
      </w:r>
      <w:r w:rsidR="00D13116">
        <w:t>toč. I i II</w:t>
      </w:r>
      <w:r w:rsidR="006F2083">
        <w:t xml:space="preserve"> i III</w:t>
      </w:r>
      <w:r w:rsidR="00D13116">
        <w:t xml:space="preserve"> izreke.</w:t>
      </w:r>
    </w:p>
    <w:p w:rsidRDefault="001C5292" w:rsidP="006C7F48" w:rsidR="001C5292">
      <w:pPr>
        <w:ind w:firstLine="708"/>
        <w:jc w:val="both"/>
      </w:pPr>
    </w:p>
    <w:p w:rsidRDefault="001C5EF9" w:rsidP="003D0C55" w:rsidR="001C5292">
      <w:pPr>
        <w:ind w:firstLine="708"/>
        <w:jc w:val="both"/>
      </w:pPr>
      <w:r>
        <w:t>N</w:t>
      </w:r>
      <w:r w:rsidR="001C5292">
        <w:t>itko od vjerovnika kojima je tražbina osporena, uz prijavu tražbine ili do zaključenja ispitnog ročišta nije dostavio ovršnu ispravu</w:t>
      </w:r>
      <w:r w:rsidR="00284657">
        <w:t xml:space="preserve">. </w:t>
      </w:r>
    </w:p>
    <w:p w:rsidRDefault="001C5292" w:rsidP="006C7F48" w:rsidR="001C5292">
      <w:pPr>
        <w:ind w:firstLine="708"/>
        <w:jc w:val="both"/>
      </w:pPr>
    </w:p>
    <w:p w:rsidRDefault="00D13116" w:rsidP="00D13116" w:rsidR="00D13116">
      <w:pPr>
        <w:ind w:firstLine="708"/>
        <w:jc w:val="both"/>
      </w:pPr>
      <w:r>
        <w:t>Članak 266.</w:t>
      </w:r>
      <w:r w:rsidR="00284657">
        <w:t xml:space="preserve"> st. 1. </w:t>
      </w:r>
      <w:r>
        <w:t xml:space="preserve"> SZ-a propisuje da ako je stečajni upravitelj osporio tražbinu, sud će vjerovnika uputiti na parnicu protiv stečajnoga dužnika radi utvrđivanja osporene tražbine, a čl. 267.</w:t>
      </w:r>
      <w:r w:rsidR="00284657">
        <w:t xml:space="preserve"> st. 1.</w:t>
      </w:r>
      <w:r>
        <w:t xml:space="preserve"> SZ-a da ako osoba koja je upućena na parnicu ne pokrene parnicu u roku od osam dana od dana pravomoćnosti rješenja o upućivanju u parnicu, odnosno primitka </w:t>
      </w:r>
      <w:r>
        <w:lastRenderedPageBreak/>
        <w:t>drugostupanjske odluke, smatrat će se da je odust</w:t>
      </w:r>
      <w:r w:rsidR="00284657">
        <w:t>ala od prava na vođenje parnice, pa je sud odluč</w:t>
      </w:r>
      <w:r w:rsidR="006F2083">
        <w:t>io kao u toč. IV</w:t>
      </w:r>
      <w:r w:rsidR="00284657">
        <w:t xml:space="preserve"> izreke.</w:t>
      </w:r>
    </w:p>
    <w:p w:rsidRDefault="00D13116" w:rsidP="006F2083" w:rsidR="00D13116">
      <w:pPr>
        <w:jc w:val="both"/>
      </w:pPr>
    </w:p>
    <w:p w:rsidRDefault="00D151FA" w:rsidP="00D151FA" w:rsidR="00D13116">
      <w:pPr>
        <w:ind w:firstLine="708"/>
        <w:jc w:val="both"/>
      </w:pPr>
      <w:r>
        <w:t>Ovo</w:t>
      </w:r>
      <w:r w:rsidR="006C7F48">
        <w:t xml:space="preserve">  rješenje se objavljuje se na mrežnoj stranici e-Oglasna ploča sudova</w:t>
      </w:r>
      <w:r>
        <w:t xml:space="preserve"> prema čl. 265</w:t>
      </w:r>
      <w:r w:rsidR="00284657">
        <w:t>.</w:t>
      </w:r>
      <w:r>
        <w:t xml:space="preserve"> SZ-a</w:t>
      </w:r>
      <w:r w:rsidR="006C7F48">
        <w:t>.</w:t>
      </w:r>
    </w:p>
    <w:p w:rsidRDefault="00D13116" w:rsidP="006C7F48" w:rsidR="00D13116">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Dubrovniku, </w:t>
      </w:r>
      <w:r w:rsidR="006F2083">
        <w:rPr>
          <w:b/>
        </w:rPr>
        <w:t>14</w:t>
      </w:r>
      <w:r w:rsidR="003D0C55">
        <w:rPr>
          <w:b/>
        </w:rPr>
        <w:t xml:space="preserve">. </w:t>
      </w:r>
      <w:r w:rsidR="006F2083">
        <w:rPr>
          <w:b/>
        </w:rPr>
        <w:t>veljače</w:t>
      </w:r>
      <w:r w:rsidRPr="005153ED">
        <w:rPr>
          <w:b/>
        </w:rPr>
        <w:t xml:space="preserve"> 201</w:t>
      </w:r>
      <w:r w:rsidR="006F2083">
        <w:rPr>
          <w:b/>
        </w:rPr>
        <w:t>7</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78645B" w:rsidP="0078645B" w:rsidR="001D7B31" w:rsidRPr="005153ED">
      <w:pPr>
        <w:pStyle w:val="Tijeloteksta"/>
        <w:jc w:val="both"/>
      </w:pPr>
      <w:r w:rsidRPr="0078645B">
        <w:t>Protiv ovoga rješenja dopuštena je žalba. Žalba se izjavljuje Visokom trgovačkom sudu Republike Hrvatske, putem ovog suda, u četiri istovjetna primjerka, u roku od 8 dana nakon isteka osam dana od njegove objave na e-oglasnoj ploči suda.</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sidRPr="003D0C55">
      <w:r w:rsidRPr="003D0C55">
        <w:t xml:space="preserve">- </w:t>
      </w:r>
      <w:r w:rsidR="006C7F48" w:rsidRPr="003D0C55">
        <w:t xml:space="preserve">mrežna stranica </w:t>
      </w:r>
      <w:r w:rsidRPr="003D0C55">
        <w:t xml:space="preserve">oglasna ploča suda </w:t>
      </w:r>
    </w:p>
    <w:p w:rsidRDefault="009076BE" w:rsidP="006F2083" w:rsidR="00B21086" w:rsidRPr="003D0C55">
      <w:r>
        <w:t>- svim vjerovnicima kojima je osporena tražbina iz toč. III izreke odluke</w:t>
      </w:r>
    </w:p>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A25" w:rsidR="00E91A25">
      <w:r>
        <w:separator/>
      </w:r>
    </w:p>
  </w:endnote>
  <w:endnote w:id="0" w:type="continuationSeparator">
    <w:p w:rsidRDefault="00E91A25" w:rsidR="00E91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A25" w:rsidR="00E91A25">
      <w:r>
        <w:separator/>
      </w:r>
    </w:p>
  </w:footnote>
  <w:footnote w:id="0" w:type="continuationSeparator">
    <w:p w:rsidRDefault="00E91A25" w:rsidR="00E91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1A25" w:rsidP="00FD1810" w:rsidR="00E91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1A25" w:rsidR="00E91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1A25" w:rsidP="00FD1810" w:rsidR="00E91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4975">
      <w:rPr>
        <w:rStyle w:val="Brojstranice"/>
        <w:noProof/>
      </w:rPr>
      <w:t>33</w:t>
    </w:r>
    <w:r>
      <w:rPr>
        <w:rStyle w:val="Brojstranice"/>
      </w:rPr>
      <w:fldChar w:fldCharType="end"/>
    </w:r>
  </w:p>
  <w:p w:rsidRDefault="00E91A25" w:rsidP="00256E03" w:rsidR="00E91A25"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Pr>
        <w:rFonts w:hAnsi="Book Antiqua" w:ascii="Book Antiqua"/>
        <w:b/>
        <w:sz w:val="20"/>
        <w:szCs w:val="20"/>
      </w:rPr>
      <w:t>1307/2016</w:t>
    </w:r>
  </w:p>
  <w:p w:rsidRDefault="00E91A25" w:rsidR="00E91A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372283"/>
    <w:multiLevelType w:val="hybridMultilevel"/>
    <w:tmpl w:val="C3F65A80"/>
    <w:lvl w:tplc="992CCD54"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6B7FA3"/>
    <w:multiLevelType w:val="hybridMultilevel"/>
    <w:tmpl w:val="B23E7B92"/>
    <w:lvl w:tplc="B65ED4D6" w:ilvl="0">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8C13123"/>
    <w:multiLevelType w:val="hybridMultilevel"/>
    <w:tmpl w:val="467EC12A"/>
    <w:lvl w:tplc="0D1650EE"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2">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5">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5A621FEF"/>
    <w:multiLevelType w:val="hybridMultilevel"/>
    <w:tmpl w:val="22767E38"/>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156"/>
      </w:pPr>
      <w:rPr>
        <w:rFonts w:cs="Times New Roman"/>
      </w:rPr>
    </w:lvl>
    <w:lvl w:tentative="true" w:tplc="041A001B" w:ilvl="2">
      <w:start w:val="1"/>
      <w:numFmt w:val="lowerRoman"/>
      <w:lvlText w:val="%3."/>
      <w:lvlJc w:val="right"/>
      <w:pPr>
        <w:ind w:hanging="180" w:left="1876"/>
      </w:pPr>
      <w:rPr>
        <w:rFonts w:cs="Times New Roman"/>
      </w:rPr>
    </w:lvl>
    <w:lvl w:tentative="true" w:tplc="041A000F" w:ilvl="3">
      <w:start w:val="1"/>
      <w:numFmt w:val="decimal"/>
      <w:lvlText w:val="%4."/>
      <w:lvlJc w:val="left"/>
      <w:pPr>
        <w:ind w:hanging="360" w:left="2596"/>
      </w:pPr>
      <w:rPr>
        <w:rFonts w:cs="Times New Roman"/>
      </w:rPr>
    </w:lvl>
    <w:lvl w:tentative="true" w:tplc="041A0019" w:ilvl="4">
      <w:start w:val="1"/>
      <w:numFmt w:val="lowerLetter"/>
      <w:lvlText w:val="%5."/>
      <w:lvlJc w:val="left"/>
      <w:pPr>
        <w:ind w:hanging="360" w:left="3316"/>
      </w:pPr>
      <w:rPr>
        <w:rFonts w:cs="Times New Roman"/>
      </w:rPr>
    </w:lvl>
    <w:lvl w:tentative="true" w:tplc="041A001B" w:ilvl="5">
      <w:start w:val="1"/>
      <w:numFmt w:val="lowerRoman"/>
      <w:lvlText w:val="%6."/>
      <w:lvlJc w:val="right"/>
      <w:pPr>
        <w:ind w:hanging="180" w:left="4036"/>
      </w:pPr>
      <w:rPr>
        <w:rFonts w:cs="Times New Roman"/>
      </w:rPr>
    </w:lvl>
    <w:lvl w:tentative="true" w:tplc="041A000F" w:ilvl="6">
      <w:start w:val="1"/>
      <w:numFmt w:val="decimal"/>
      <w:lvlText w:val="%7."/>
      <w:lvlJc w:val="left"/>
      <w:pPr>
        <w:ind w:hanging="360" w:left="4756"/>
      </w:pPr>
      <w:rPr>
        <w:rFonts w:cs="Times New Roman"/>
      </w:rPr>
    </w:lvl>
    <w:lvl w:tentative="true" w:tplc="041A0019" w:ilvl="7">
      <w:start w:val="1"/>
      <w:numFmt w:val="lowerLetter"/>
      <w:lvlText w:val="%8."/>
      <w:lvlJc w:val="left"/>
      <w:pPr>
        <w:ind w:hanging="360" w:left="5476"/>
      </w:pPr>
      <w:rPr>
        <w:rFonts w:cs="Times New Roman"/>
      </w:rPr>
    </w:lvl>
    <w:lvl w:tentative="true" w:tplc="041A001B" w:ilvl="8">
      <w:start w:val="1"/>
      <w:numFmt w:val="lowerRoman"/>
      <w:lvlText w:val="%9."/>
      <w:lvlJc w:val="right"/>
      <w:pPr>
        <w:ind w:hanging="180" w:left="6196"/>
      </w:pPr>
      <w:rPr>
        <w:rFonts w:cs="Times New Roman"/>
      </w:rPr>
    </w:lvl>
  </w:abstractNum>
  <w:abstractNum w:abstractNumId="19">
    <w:nsid w:val="5CD943C9"/>
    <w:multiLevelType w:val="hybridMultilevel"/>
    <w:tmpl w:val="A5F074FC"/>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0">
    <w:nsid w:val="618E50D3"/>
    <w:multiLevelType w:val="hybridMultilevel"/>
    <w:tmpl w:val="D06404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22">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60D22FC"/>
    <w:multiLevelType w:val="hybridMultilevel"/>
    <w:tmpl w:val="76063618"/>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4">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9"/>
  </w:num>
  <w:num w:numId="4">
    <w:abstractNumId w:val="2"/>
  </w:num>
  <w:num w:numId="5">
    <w:abstractNumId w:val="4"/>
  </w:num>
  <w:num w:numId="6">
    <w:abstractNumId w:val="14"/>
  </w:num>
  <w:num w:numId="7">
    <w:abstractNumId w:val="3"/>
  </w:num>
  <w:num w:numId="8">
    <w:abstractNumId w:val="12"/>
  </w:num>
  <w:num w:numId="9">
    <w:abstractNumId w:val="5"/>
  </w:num>
  <w:num w:numId="10">
    <w:abstractNumId w:val="21"/>
  </w:num>
  <w:num w:numId="11">
    <w:abstractNumId w:val="22"/>
  </w:num>
  <w:num w:numId="12">
    <w:abstractNumId w:val="25"/>
  </w:num>
  <w:num w:numId="13">
    <w:abstractNumId w:val="24"/>
  </w:num>
  <w:num w:numId="14">
    <w:abstractNumId w:val="17"/>
  </w:num>
  <w:num w:numId="15">
    <w:abstractNumId w:val="13"/>
  </w:num>
  <w:num w:numId="16">
    <w:abstractNumId w:val="16"/>
  </w:num>
  <w:num w:numId="17">
    <w:abstractNumId w:val="18"/>
  </w:num>
  <w:num w:numId="18">
    <w:abstractNumId w:val="8"/>
  </w:num>
  <w:num w:numId="19">
    <w:abstractNumId w:val="6"/>
  </w:num>
  <w:num w:numId="20">
    <w:abstractNumId w:val="10"/>
  </w:num>
  <w:num w:numId="21">
    <w:abstractNumId w:val="15"/>
  </w:num>
  <w:num w:numId="22">
    <w:abstractNumId w:val="7"/>
  </w:num>
  <w:num w:numId="23">
    <w:abstractNumId w:val="11"/>
  </w:num>
  <w:num w:numId="24">
    <w:abstractNumId w:val="20"/>
  </w:num>
  <w:num w:numId="25">
    <w:abstractNumId w:val="19"/>
  </w:num>
  <w:num w:numId="26">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073D"/>
    <w:rsid w:val="00006B9B"/>
    <w:rsid w:val="0002360C"/>
    <w:rsid w:val="00035D43"/>
    <w:rsid w:val="00040E9C"/>
    <w:rsid w:val="00050A6E"/>
    <w:rsid w:val="000531F5"/>
    <w:rsid w:val="00062A4B"/>
    <w:rsid w:val="00066300"/>
    <w:rsid w:val="000750F1"/>
    <w:rsid w:val="00094EA6"/>
    <w:rsid w:val="000C2937"/>
    <w:rsid w:val="000D330B"/>
    <w:rsid w:val="000E67BB"/>
    <w:rsid w:val="000F1661"/>
    <w:rsid w:val="00126C37"/>
    <w:rsid w:val="001464C3"/>
    <w:rsid w:val="00162766"/>
    <w:rsid w:val="00165457"/>
    <w:rsid w:val="0016563C"/>
    <w:rsid w:val="00180866"/>
    <w:rsid w:val="00181A73"/>
    <w:rsid w:val="0019727B"/>
    <w:rsid w:val="001B552C"/>
    <w:rsid w:val="001C5292"/>
    <w:rsid w:val="001C5EF9"/>
    <w:rsid w:val="001C6450"/>
    <w:rsid w:val="001D3C07"/>
    <w:rsid w:val="001D7B31"/>
    <w:rsid w:val="001E2819"/>
    <w:rsid w:val="001F3EFC"/>
    <w:rsid w:val="00212AB5"/>
    <w:rsid w:val="00216481"/>
    <w:rsid w:val="0021685E"/>
    <w:rsid w:val="00224B6D"/>
    <w:rsid w:val="00247608"/>
    <w:rsid w:val="0025678F"/>
    <w:rsid w:val="00256843"/>
    <w:rsid w:val="00256E03"/>
    <w:rsid w:val="00267B8B"/>
    <w:rsid w:val="00284657"/>
    <w:rsid w:val="002B6839"/>
    <w:rsid w:val="002D5BE8"/>
    <w:rsid w:val="003038B2"/>
    <w:rsid w:val="003214FA"/>
    <w:rsid w:val="003504AF"/>
    <w:rsid w:val="00356E33"/>
    <w:rsid w:val="00392B6A"/>
    <w:rsid w:val="003A01C7"/>
    <w:rsid w:val="003B0BCC"/>
    <w:rsid w:val="003B0CCC"/>
    <w:rsid w:val="003B0E22"/>
    <w:rsid w:val="003D0C55"/>
    <w:rsid w:val="003D0C7A"/>
    <w:rsid w:val="003D6811"/>
    <w:rsid w:val="003F328A"/>
    <w:rsid w:val="00416450"/>
    <w:rsid w:val="00416CE2"/>
    <w:rsid w:val="00420948"/>
    <w:rsid w:val="004257AB"/>
    <w:rsid w:val="0043056B"/>
    <w:rsid w:val="00433D20"/>
    <w:rsid w:val="00442F88"/>
    <w:rsid w:val="00447F1B"/>
    <w:rsid w:val="00463241"/>
    <w:rsid w:val="004A6874"/>
    <w:rsid w:val="004C7975"/>
    <w:rsid w:val="004E3D75"/>
    <w:rsid w:val="005153ED"/>
    <w:rsid w:val="00520501"/>
    <w:rsid w:val="00523DA2"/>
    <w:rsid w:val="00532867"/>
    <w:rsid w:val="00542073"/>
    <w:rsid w:val="00543674"/>
    <w:rsid w:val="00564F48"/>
    <w:rsid w:val="005A3988"/>
    <w:rsid w:val="005B1A72"/>
    <w:rsid w:val="005B6B66"/>
    <w:rsid w:val="005B7205"/>
    <w:rsid w:val="005D7A93"/>
    <w:rsid w:val="005E4623"/>
    <w:rsid w:val="005E49FC"/>
    <w:rsid w:val="00611848"/>
    <w:rsid w:val="00624903"/>
    <w:rsid w:val="0065031A"/>
    <w:rsid w:val="0065345B"/>
    <w:rsid w:val="006577B0"/>
    <w:rsid w:val="006759B7"/>
    <w:rsid w:val="006764AA"/>
    <w:rsid w:val="00684975"/>
    <w:rsid w:val="00691367"/>
    <w:rsid w:val="006A321A"/>
    <w:rsid w:val="006A5AB6"/>
    <w:rsid w:val="006B00B0"/>
    <w:rsid w:val="006C1623"/>
    <w:rsid w:val="006C7F48"/>
    <w:rsid w:val="006E3BF4"/>
    <w:rsid w:val="006F2083"/>
    <w:rsid w:val="006F5AFD"/>
    <w:rsid w:val="00703055"/>
    <w:rsid w:val="00733350"/>
    <w:rsid w:val="0073656E"/>
    <w:rsid w:val="00747C5B"/>
    <w:rsid w:val="00755A4D"/>
    <w:rsid w:val="00777260"/>
    <w:rsid w:val="0078645B"/>
    <w:rsid w:val="0079665F"/>
    <w:rsid w:val="007B1D36"/>
    <w:rsid w:val="007D4648"/>
    <w:rsid w:val="007E41DD"/>
    <w:rsid w:val="00803971"/>
    <w:rsid w:val="0082142D"/>
    <w:rsid w:val="00833B2F"/>
    <w:rsid w:val="0084398F"/>
    <w:rsid w:val="00853375"/>
    <w:rsid w:val="00855A31"/>
    <w:rsid w:val="00881055"/>
    <w:rsid w:val="008B5CAB"/>
    <w:rsid w:val="008C1790"/>
    <w:rsid w:val="009076BE"/>
    <w:rsid w:val="00913047"/>
    <w:rsid w:val="00915398"/>
    <w:rsid w:val="0091558F"/>
    <w:rsid w:val="00935AFF"/>
    <w:rsid w:val="00950B5A"/>
    <w:rsid w:val="009543D0"/>
    <w:rsid w:val="00991908"/>
    <w:rsid w:val="009A3E84"/>
    <w:rsid w:val="009C2742"/>
    <w:rsid w:val="009C3725"/>
    <w:rsid w:val="009C4F6F"/>
    <w:rsid w:val="009E6267"/>
    <w:rsid w:val="009F2C60"/>
    <w:rsid w:val="00A040A9"/>
    <w:rsid w:val="00A21486"/>
    <w:rsid w:val="00A4035A"/>
    <w:rsid w:val="00A452F8"/>
    <w:rsid w:val="00A56F49"/>
    <w:rsid w:val="00A67A6C"/>
    <w:rsid w:val="00AA2198"/>
    <w:rsid w:val="00AA7FCA"/>
    <w:rsid w:val="00AB78D5"/>
    <w:rsid w:val="00AC3399"/>
    <w:rsid w:val="00AD35C2"/>
    <w:rsid w:val="00AE0C57"/>
    <w:rsid w:val="00B0693D"/>
    <w:rsid w:val="00B16129"/>
    <w:rsid w:val="00B1663A"/>
    <w:rsid w:val="00B21086"/>
    <w:rsid w:val="00B42E77"/>
    <w:rsid w:val="00B561CF"/>
    <w:rsid w:val="00B57772"/>
    <w:rsid w:val="00BB0F9E"/>
    <w:rsid w:val="00BC3074"/>
    <w:rsid w:val="00BD625B"/>
    <w:rsid w:val="00BF0A0B"/>
    <w:rsid w:val="00C10B5F"/>
    <w:rsid w:val="00C65094"/>
    <w:rsid w:val="00C83042"/>
    <w:rsid w:val="00C84449"/>
    <w:rsid w:val="00C96782"/>
    <w:rsid w:val="00CA0F6F"/>
    <w:rsid w:val="00CA7BCD"/>
    <w:rsid w:val="00CC2466"/>
    <w:rsid w:val="00CC7673"/>
    <w:rsid w:val="00CE16D0"/>
    <w:rsid w:val="00CE7BF7"/>
    <w:rsid w:val="00D02D0C"/>
    <w:rsid w:val="00D13116"/>
    <w:rsid w:val="00D151FA"/>
    <w:rsid w:val="00D567F9"/>
    <w:rsid w:val="00D57A11"/>
    <w:rsid w:val="00D816A4"/>
    <w:rsid w:val="00DA1343"/>
    <w:rsid w:val="00DB12F2"/>
    <w:rsid w:val="00DB1319"/>
    <w:rsid w:val="00DC32BA"/>
    <w:rsid w:val="00DD3A08"/>
    <w:rsid w:val="00DE7E0D"/>
    <w:rsid w:val="00DF533B"/>
    <w:rsid w:val="00E3075B"/>
    <w:rsid w:val="00E3344F"/>
    <w:rsid w:val="00E430B8"/>
    <w:rsid w:val="00E55540"/>
    <w:rsid w:val="00E7471A"/>
    <w:rsid w:val="00E91A25"/>
    <w:rsid w:val="00E96046"/>
    <w:rsid w:val="00EA3FD1"/>
    <w:rsid w:val="00ED0A23"/>
    <w:rsid w:val="00ED655D"/>
    <w:rsid w:val="00EE36F1"/>
    <w:rsid w:val="00EF2767"/>
    <w:rsid w:val="00EF5A95"/>
    <w:rsid w:val="00F02359"/>
    <w:rsid w:val="00F12ECA"/>
    <w:rsid w:val="00F131EA"/>
    <w:rsid w:val="00F203A3"/>
    <w:rsid w:val="00F35656"/>
    <w:rsid w:val="00F42344"/>
    <w:rsid w:val="00FA6250"/>
    <w:rsid w:val="00FB0F64"/>
    <w:rsid w:val="00FB5868"/>
    <w:rsid w:val="00FD1810"/>
    <w:rsid w:val="00FE64ED"/>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qFormat="true" w:name="Strong"/>
    <w:lsdException w:qFormat="true" w:name="Emphasis"/>
    <w:lsdException w:uiPriority="99" w:name="No List"/>
    <w:lsdException w:uiPriority="99" w:name="Balloon Text"/>
    <w:lsdException w:uiPriority="9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styleId="Podnoje" w:type="paragraph">
    <w:name w:val="footer"/>
    <w:basedOn w:val="Normal"/>
    <w:link w:val="PodnojeChar"/>
    <w:uiPriority w:val="99"/>
    <w:rsid w:val="00162766"/>
    <w:pPr>
      <w:tabs>
        <w:tab w:pos="4536" w:val="center"/>
        <w:tab w:pos="9072" w:val="right"/>
      </w:tabs>
    </w:pPr>
  </w:style>
  <w:style w:styleId="Brojstranice" w:type="character">
    <w:name w:val="page number"/>
    <w:basedOn w:val="Zadanifontodlomka"/>
    <w:uiPriority w:val="99"/>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link w:val="TekstbaloniaChar"/>
    <w:uiPriority w:val="99"/>
    <w:semiHidden/>
    <w:rsid w:val="006B00B0"/>
    <w:rPr>
      <w:rFonts w:cs="Tahoma" w:hAnsi="Tahoma" w:ascii="Tahoma"/>
      <w:sz w:val="16"/>
      <w:szCs w:val="16"/>
    </w:rPr>
  </w:style>
  <w:style w:styleId="Odlomakpopisa" w:type="paragraph">
    <w:name w:val="List Paragraph"/>
    <w:basedOn w:val="Normal"/>
    <w:uiPriority w:val="99"/>
    <w:qFormat/>
    <w:rsid w:val="00EF2767"/>
    <w:pPr>
      <w:ind w:left="720"/>
      <w:contextualSpacing/>
    </w:pPr>
  </w:style>
  <w:style w:customStyle="true" w:styleId="ZaglavljeChar" w:type="character">
    <w:name w:val="Zaglavlje Char"/>
    <w:basedOn w:val="Zadanifontodlomka"/>
    <w:link w:val="Zaglavlje"/>
    <w:uiPriority w:val="99"/>
    <w:rsid w:val="003214FA"/>
    <w:rPr>
      <w:sz w:val="24"/>
      <w:szCs w:val="24"/>
    </w:rPr>
  </w:style>
  <w:style w:customStyle="true" w:styleId="PodnojeChar" w:type="character">
    <w:name w:val="Podnožje Char"/>
    <w:basedOn w:val="Zadanifontodlomka"/>
    <w:link w:val="Podnoje"/>
    <w:uiPriority w:val="99"/>
    <w:rsid w:val="003214FA"/>
    <w:rPr>
      <w:sz w:val="24"/>
      <w:szCs w:val="24"/>
    </w:rPr>
  </w:style>
  <w:style w:customStyle="true" w:styleId="TekstbaloniaChar" w:type="character">
    <w:name w:val="Tekst balončića Char"/>
    <w:basedOn w:val="Zadanifontodlomka"/>
    <w:link w:val="Tekstbalonia"/>
    <w:uiPriority w:val="99"/>
    <w:semiHidden/>
    <w:rsid w:val="003214FA"/>
    <w:rPr>
      <w:rFonts w:cs="Tahoma" w:hAnsi="Tahoma" w:ascii="Tahoma"/>
      <w:sz w:val="16"/>
      <w:szCs w:val="16"/>
    </w:rPr>
  </w:style>
  <w:style w:styleId="Reetkatablice" w:type="table">
    <w:name w:val="Table Grid"/>
    <w:basedOn w:val="Obinatablica"/>
    <w:uiPriority w:val="99"/>
    <w:rsid w:val="003214F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84975"/>
    <w:rPr>
      <w:color w:val="808080"/>
      <w:bdr w:space="0" w:sz="0" w:color="auto" w:val="none"/>
      <w:shd w:fill="auto" w:color="auto" w:val="clear"/>
    </w:rPr>
  </w:style>
  <w:style w:customStyle="true" w:styleId="eSPISCCParagraphDefaultFont" w:type="character">
    <w:name w:val="eSPIS_CC_Paragraph Default Font"/>
    <w:basedOn w:val="Zadanifontodlomka"/>
    <w:rsid w:val="0068497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84975"/>
    <w:rPr>
      <w:b/>
      <w:bdr w:space="0" w:sz="0" w:color="auto" w:val="none"/>
      <w:shd w:fill="FFFFCC" w:color="auto" w:val="clear"/>
      <w:lang w:val="hr-HR"/>
    </w:rPr>
  </w:style>
  <w:style w:customStyle="true" w:styleId="PozadinaSvijetloCrvena" w:type="character">
    <w:name w:val="Pozadina_SvijetloCrvena"/>
    <w:basedOn w:val="eSPISCCParagraphDefaultFont"/>
    <w:rsid w:val="0068497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8497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styleId="Podnoje" w:type="paragraph">
    <w:name w:val="footer"/>
    <w:basedOn w:val="Normal"/>
    <w:link w:val="PodnojeChar"/>
    <w:uiPriority w:val="99"/>
    <w:rsid w:val="00162766"/>
    <w:pPr>
      <w:tabs>
        <w:tab w:pos="4536" w:val="center"/>
        <w:tab w:pos="9072" w:val="right"/>
      </w:tabs>
    </w:pPr>
  </w:style>
  <w:style w:styleId="Brojstranice" w:type="character">
    <w:name w:val="page number"/>
    <w:basedOn w:val="Zadanifontodlomka"/>
    <w:uiPriority w:val="99"/>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link w:val="TekstbaloniaChar"/>
    <w:uiPriority w:val="99"/>
    <w:semiHidden/>
    <w:rsid w:val="006B00B0"/>
    <w:rPr>
      <w:rFonts w:ascii="Tahoma" w:cs="Tahoma" w:hAnsi="Tahoma"/>
      <w:sz w:val="16"/>
      <w:szCs w:val="16"/>
    </w:rPr>
  </w:style>
  <w:style w:styleId="Odlomakpopisa" w:type="paragraph">
    <w:name w:val="List Paragraph"/>
    <w:basedOn w:val="Normal"/>
    <w:uiPriority w:val="99"/>
    <w:qFormat/>
    <w:rsid w:val="00EF2767"/>
    <w:pPr>
      <w:ind w:left="720"/>
      <w:contextualSpacing/>
    </w:pPr>
  </w:style>
  <w:style w:customStyle="1" w:styleId="ZaglavljeChar" w:type="character">
    <w:name w:val="Zaglavlje Char"/>
    <w:basedOn w:val="Zadanifontodlomka"/>
    <w:link w:val="Zaglavlje"/>
    <w:uiPriority w:val="99"/>
    <w:rsid w:val="003214FA"/>
    <w:rPr>
      <w:sz w:val="24"/>
      <w:szCs w:val="24"/>
    </w:rPr>
  </w:style>
  <w:style w:customStyle="1" w:styleId="PodnojeChar" w:type="character">
    <w:name w:val="Podnožje Char"/>
    <w:basedOn w:val="Zadanifontodlomka"/>
    <w:link w:val="Podnoje"/>
    <w:uiPriority w:val="99"/>
    <w:rsid w:val="003214FA"/>
    <w:rPr>
      <w:sz w:val="24"/>
      <w:szCs w:val="24"/>
    </w:rPr>
  </w:style>
  <w:style w:customStyle="1" w:styleId="TekstbaloniaChar" w:type="character">
    <w:name w:val="Tekst balončića Char"/>
    <w:basedOn w:val="Zadanifontodlomka"/>
    <w:link w:val="Tekstbalonia"/>
    <w:uiPriority w:val="99"/>
    <w:semiHidden/>
    <w:rsid w:val="003214FA"/>
    <w:rPr>
      <w:rFonts w:ascii="Tahoma" w:cs="Tahoma" w:hAnsi="Tahoma"/>
      <w:sz w:val="16"/>
      <w:szCs w:val="16"/>
    </w:rPr>
  </w:style>
  <w:style w:styleId="Reetkatablice" w:type="table">
    <w:name w:val="Table Grid"/>
    <w:basedOn w:val="Obinatablica"/>
    <w:uiPriority w:val="99"/>
    <w:rsid w:val="003214F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84975"/>
    <w:rPr>
      <w:color w:val="808080"/>
      <w:bdr w:color="auto" w:space="0" w:sz="0" w:val="none"/>
      <w:shd w:color="auto" w:fill="auto" w:val="clear"/>
    </w:rPr>
  </w:style>
  <w:style w:customStyle="1" w:styleId="eSPISCCParagraphDefaultFont" w:type="character">
    <w:name w:val="eSPIS_CC_Paragraph Default Font"/>
    <w:basedOn w:val="Zadanifontodlomka"/>
    <w:rsid w:val="0068497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84975"/>
    <w:rPr>
      <w:b/>
      <w:bdr w:color="auto" w:space="0" w:sz="0" w:val="none"/>
      <w:shd w:color="auto" w:fill="FFFFCC" w:val="clear"/>
      <w:lang w:val="hr-HR"/>
    </w:rPr>
  </w:style>
  <w:style w:customStyle="1" w:styleId="PozadinaSvijetloCrvena" w:type="character">
    <w:name w:val="Pozadina_SvijetloCrvena"/>
    <w:basedOn w:val="eSPISCCParagraphDefaultFont"/>
    <w:rsid w:val="0068497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8497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1307</izvorni_sadrzaj>
    <derivirana_varijabla naziv="DomainObject.Predmet.Broj_1">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St-1307/2016</izvorni_sadrzaj>
    <derivirana_varijabla naziv="DomainObject.Predmet.OznakaBroj_1">St-1307/2016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DINGAČ, poljoprivredna zadruga i vinarija</izvorni_sadrzaj>
    <derivirana_varijabla naziv="DomainObject.Predmet.ProtustrankaFormated_1">  DINGAČ, poljoprivredna zadruga i vinarija</derivirana_varijabla>
  </DomainObject.Predmet.ProtustrankaFormated>
  <DomainObject.Predmet.ProtustrankaFormatedOIB>
    <izvorni_sadrzaj>  DINGAČ, poljoprivredna zadruga i vinarija, OIB 68338435153</izvorni_sadrzaj>
    <derivirana_varijabla naziv="DomainObject.Predmet.ProtustrankaFormatedOIB_1">  DINGAČ, poljoprivredna zadruga i vinarija, OIB 68338435153</derivirana_varijabla>
  </DomainObject.Predmet.ProtustrankaFormatedOIB>
  <DomainObject.Predmet.ProtustrankaFormatedWithAdress>
    <izvorni_sadrzaj> DINGAČ, poljoprivredna zadruga i vinarija, Potomje, 20244 Potomje</izvorni_sadrzaj>
    <derivirana_varijabla naziv="DomainObject.Predmet.ProtustrankaFormatedWithAdress_1"> DINGAČ, poljoprivredna zadruga i vinarija, Potomje, 20244 Potomje</derivirana_varijabla>
  </DomainObject.Predmet.ProtustrankaFormatedWithAdress>
  <DomainObject.Predmet.ProtustrankaFormatedWithAdressOIB>
    <izvorni_sadrzaj> DINGAČ, poljoprivredna zadruga i vinarija, OIB 68338435153, Potomje, 20244 Potomje</izvorni_sadrzaj>
    <derivirana_varijabla naziv="DomainObject.Predmet.ProtustrankaFormatedWithAdressOIB_1"> DINGAČ, poljoprivredna zadruga i vinarija, OIB 68338435153, Potomje, 20244 Potomje</derivirana_varijabla>
  </DomainObject.Predmet.ProtustrankaFormatedWithAdressOIB>
  <DomainObject.Predmet.ProtustrankaWithAdress>
    <izvorni_sadrzaj>DINGAČ, poljoprivredna zadruga i vinarija Potomje, 20244 Potomje</izvorni_sadrzaj>
    <derivirana_varijabla naziv="DomainObject.Predmet.ProtustrankaWithAdress_1">DINGAČ, poljoprivredna zadruga i vinarija Potomje, 20244 Potomje</derivirana_varijabla>
  </DomainObject.Predmet.ProtustrankaWithAdress>
  <DomainObject.Predmet.ProtustrankaWithAdressOIB>
    <izvorni_sadrzaj>DINGAČ, poljoprivredna zadruga i vinarija, OIB 68338435153, Potomje, 20244 Potomje</izvorni_sadrzaj>
    <derivirana_varijabla naziv="DomainObject.Predmet.ProtustrankaWithAdressOIB_1">DINGAČ, poljoprivredna zadruga i vinarija, OIB 68338435153, Potomje, 20244 Potomje</derivirana_varijabla>
  </DomainObject.Predmet.ProtustrankaWithAdressOIB>
  <DomainObject.Predmet.ProtustrankaNazivFormated>
    <izvorni_sadrzaj>DINGAČ, poljoprivredna zadruga i vinarija</izvorni_sadrzaj>
    <derivirana_varijabla naziv="DomainObject.Predmet.ProtustrankaNazivFormated_1">DINGAČ, poljoprivredna zadruga i vinarija</derivirana_varijabla>
  </DomainObject.Predmet.ProtustrankaNazivFormated>
  <DomainObject.Predmet.ProtustrankaNazivFormatedOIB>
    <izvorni_sadrzaj>DINGAČ, poljoprivredna zadruga i vinarija, OIB 68338435153</izvorni_sadrzaj>
    <derivirana_varijabla naziv="DomainObject.Predmet.ProtustrankaNazivFormatedOIB_1">DINGAČ, poljoprivredna zadruga i vinarija, OIB 68338435153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3045605.02</izvorni_sadrzaj>
    <derivirana_varijabla naziv="DomainObject.Predmet.TrenutnaVrijednost_1">3045605.02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DINGAČ, poljoprivredna zadruga i vinarija</item>
    </izvorni_sadrzaj>
    <derivirana_varijabla naziv="DomainObject.Predmet.ProtuStrankaListFormated_1">
      <item>DINGAČ, poljoprivredna zadruga i vinarija</item>
    </derivirana_varijabla>
  </DomainObject.Predmet.ProtuStrankaListFormated>
  <DomainObject.Predmet.ProtuStrankaListFormatedOIB>
    <izvorni_sadrzaj>
      <item>DINGAČ, poljoprivredna zadruga i vinarija, OIB 68338435153</item>
    </izvorni_sadrzaj>
    <derivirana_varijabla naziv="DomainObject.Predmet.ProtuStrankaListFormatedOIB_1">
      <item>DINGAČ, poljoprivredna zadruga i vinarija, OIB 68338435153</item>
    </derivirana_varijabla>
  </DomainObject.Predmet.ProtuStrankaListFormatedOIB>
  <DomainObject.Predmet.ProtuStrankaListFormatedWithAdress>
    <izvorni_sadrzaj>
      <item>DINGAČ, poljoprivredna zadruga i vinarija, Potomje, 20244 Potomje</item>
    </izvorni_sadrzaj>
    <derivirana_varijabla naziv="DomainObject.Predmet.ProtuStrankaListFormatedWithAdress_1">
      <item>DINGAČ, poljoprivredna zadruga i vinarija, Potomje, 20244 Potomje</item>
    </derivirana_varijabla>
  </DomainObject.Predmet.ProtuStrankaListFormatedWithAdress>
  <DomainObject.Predmet.ProtuStrankaListFormatedWithAdressOIB>
    <izvorni_sadrzaj>
      <item>DINGAČ, poljoprivredna zadruga i vinarija, OIB 68338435153, Potomje, 20244 Potomje</item>
    </izvorni_sadrzaj>
    <derivirana_varijabla naziv="DomainObject.Predmet.ProtuStrankaListFormatedWithAdressOIB_1">
      <item>DINGAČ, poljoprivredna zadruga i vinarija, OIB 68338435153, Potomje, 20244 Potomje</item>
    </derivirana_varijabla>
  </DomainObject.Predmet.ProtuStrankaListFormatedWithAdressOIB>
  <DomainObject.Predmet.ProtuStrankaListNazivFormated>
    <izvorni_sadrzaj>
      <item>DINGAČ, poljoprivredna zadruga i vinarija</item>
    </izvorni_sadrzaj>
    <derivirana_varijabla naziv="DomainObject.Predmet.ProtuStrankaListNazivFormated_1">
      <item>DINGAČ, poljoprivredna zadruga i vinarija</item>
    </derivirana_varijabla>
  </DomainObject.Predmet.ProtuStrankaListNazivFormated>
  <DomainObject.Predmet.ProtuStrankaListNazivFormatedOIB>
    <izvorni_sadrzaj>
      <item>DINGAČ, poljoprivredna zadruga i vinarija, OIB 68338435153</item>
    </izvorni_sadrzaj>
    <derivirana_varijabla naziv="DomainObject.Predmet.ProtuStrankaListNazivFormatedOIB_1">
      <item>DINGAČ, poljoprivredna zadruga i vinarija, OIB 68338435153</item>
    </derivirana_varijabla>
  </DomainObject.Predmet.ProtuStrankaListNazivFormatedOIB>
  <DomainObject.Predmet.OstaliListFormated>
    <izvorni_sadrzaj>
      <item>Anto Martinović</item>
    </izvorni_sadrzaj>
    <derivirana_varijabla naziv="DomainObject.Predmet.OstaliListFormated_1">
      <item>Anto Martinović</item>
    </derivirana_varijabla>
  </DomainObject.Predmet.OstaliListFormated>
  <DomainObject.Predmet.OstaliListFormatedOIB>
    <izvorni_sadrzaj>
      <item>Anto Martinović</item>
    </izvorni_sadrzaj>
    <derivirana_varijabla naziv="DomainObject.Predmet.OstaliListFormatedOIB_1">
      <item>Anto Martinović</item>
    </derivirana_varijabla>
  </DomainObject.Predmet.OstaliListFormatedOIB>
  <DomainObject.Predmet.OstaliListFormatedWithAdress>
    <izvorni_sadrzaj>
      <item>Anto Martinović</item>
    </izvorni_sadrzaj>
    <derivirana_varijabla naziv="DomainObject.Predmet.OstaliListFormatedWithAdress_1">
      <item>Anto Martinović</item>
    </derivirana_varijabla>
  </DomainObject.Predmet.OstaliListFormatedWithAdress>
  <DomainObject.Predmet.OstaliListFormatedWithAdressOIB>
    <izvorni_sadrzaj>
      <item>Anto Martinović</item>
    </izvorni_sadrzaj>
    <derivirana_varijabla naziv="DomainObject.Predmet.OstaliListFormatedWithAdressOIB_1">
      <item>Anto Martinović</item>
    </derivirana_varijabla>
  </DomainObject.Predmet.OstaliListFormatedWithAdressOIB>
  <DomainObject.Predmet.OstaliListNazivFormated>
    <izvorni_sadrzaj>
      <item>Anto Martinović</item>
    </izvorni_sadrzaj>
    <derivirana_varijabla naziv="DomainObject.Predmet.OstaliListNazivFormated_1">
      <item>Anto Martinović</item>
    </derivirana_varijabla>
  </DomainObject.Predmet.OstaliListNazivFormated>
  <DomainObject.Predmet.OstaliListNazivFormatedOIB>
    <izvorni_sadrzaj>
      <item>Anto Martinović</item>
    </izvorni_sadrzaj>
    <derivirana_varijabla naziv="DomainObject.Predmet.OstaliListNazivFormatedOIB_1">
      <item>Anto Martinović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DINGAČ, poljoprivredna zadruga i vinarija</izvorni_sadrzaj>
    <derivirana_varijabla naziv="DomainObject.Predmet.ProtustrankaIDrugi_1">DINGAČ, poljoprivredna zadruga i vinarija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DINGAČ, poljoprivredna zadruga i vinarija, OIB 68338435153, Potomje, 20244 Potomje</izvorni_sadrzaj>
    <derivirana_varijabla naziv="DomainObject.Predmet.ProtustrankaIDrugiAdressOIB_1">DINGAČ, poljoprivredna zadruga i vinarija, OIB 68338435153, Potomje, 20244 Potomje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DINGAČ, poljoprivredna zadruga i vinarija</item>
      <item>Anto Martinović</item>
    </izvorni_sadrzaj>
    <derivirana_varijabla naziv="DomainObject.Predmet.SudioniciListNaziv_1">
      <item>FINA, RC Split, Podružnica Dubrovnik</item>
      <item>DINGAČ, poljoprivredna zadruga i vinarija</item>
      <item>Anto Martinović</item>
    </derivirana_varijabla>
  </DomainObject.Predmet.SudioniciListNaziv>
  <DomainObject.Predmet.SudioniciListAdressOIB>
    <izvorni_sadrzaj>
      <item>FINA, RC Split, Podružnica Dubrovnik, OIB 85821130368, Vukovarska 2,20000 Dubrovnik</item>
      <item>DINGAČ, poljoprivredna zadruga i vinarija, OIB 68338435153, Potomje,20244 Potomje</item>
      <item>Anto Martinović</item>
    </izvorni_sadrzaj>
    <derivirana_varijabla naziv="DomainObject.Predmet.SudioniciListAdressOIB_1">
      <item>FINA, RC Split, Podružnica Dubrovnik, OIB 85821130368, Vukovarska 2,20000 Dubrovnik</item>
      <item>DINGAČ, poljoprivredna zadruga i vinarija, OIB 68338435153, Potomje,20244 Potomje</item>
      <item>Anto Martinović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68338435153</item>
      <item>, OIB null</item>
    </izvorni_sadrzaj>
    <derivirana_varijabla naziv="DomainObject.Predmet.SudioniciListNazivOIB_1">
      <item>, OIB 85821130368</item>
      <item>, OIB 68338435153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06D016-4469-4F15-9A6E-2CD40F1932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33</properties:Pages>
  <properties:Words>8429</properties:Words>
  <properties:Characters>54320</properties:Characters>
  <properties:Lines>4503</properties:Lines>
  <properties:Paragraphs>3214</properties:Paragraphs>
  <properties:TotalTime>164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2017-02-14T09:57:00Z</dcterms:created>
  <dc:creator>stanka grcic</dc:creator>
  <cp:lastModifiedBy>Katarina Franković</cp:lastModifiedBy>
  <cp:lastPrinted>2017-02-14T12:28:00Z</cp:lastPrinted>
  <dcterms:modified xmlns:xsi="http://www.w3.org/2001/XMLSchema-instance" xsi:type="dcterms:W3CDTF">2017-02-14T12:45:00Z</dcterms:modified>
  <cp:revision>16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33</vt:i4>
  </prop:property>
</prop:Properties>
</file>