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714c" w14:paraId="c5a714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E64D7B">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231C9D">
        <w:rPr>
          <w:sz w:val="24"/>
          <w:szCs w:val="24"/>
        </w:rPr>
        <w:t>2280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258F7">
        <w:rPr>
          <w:sz w:val="24"/>
          <w:szCs w:val="24"/>
          <w:lang w:val="pt-BR"/>
        </w:rPr>
        <w:t xml:space="preserve"> </w:t>
      </w:r>
      <w:r w:rsidR="002A5362" w:rsidRPr="002A5362">
        <w:rPr>
          <w:sz w:val="24"/>
          <w:szCs w:val="24"/>
          <w:lang w:val="pt-BR"/>
        </w:rPr>
        <w:t>Neka stres počne j.d.o.o. za ugostiteljstvo, proizvodnju i trgovinu</w:t>
      </w:r>
      <w:r w:rsidR="006258F7">
        <w:rPr>
          <w:sz w:val="24"/>
          <w:szCs w:val="24"/>
          <w:lang w:val="pt-BR"/>
        </w:rPr>
        <w:t>,</w:t>
      </w:r>
      <w:r w:rsidR="002A5362">
        <w:rPr>
          <w:sz w:val="24"/>
          <w:szCs w:val="24"/>
          <w:lang w:val="pt-BR"/>
        </w:rPr>
        <w:t xml:space="preserve"> OIB: 19594887668, </w:t>
      </w:r>
      <w:r w:rsidR="008366E6">
        <w:rPr>
          <w:sz w:val="24"/>
          <w:szCs w:val="24"/>
          <w:lang w:val="pt-BR"/>
        </w:rPr>
        <w:t xml:space="preserve">MBS: 080855982, </w:t>
      </w:r>
      <w:r w:rsidR="002A5362">
        <w:rPr>
          <w:sz w:val="24"/>
          <w:szCs w:val="24"/>
          <w:lang w:val="pt-BR"/>
        </w:rPr>
        <w:t xml:space="preserve">Zagreb, Dubrava 234, </w:t>
      </w:r>
      <w:r w:rsidR="006258F7">
        <w:rPr>
          <w:sz w:val="24"/>
          <w:szCs w:val="24"/>
          <w:lang w:val="pt-BR"/>
        </w:rPr>
        <w:t xml:space="preserve"> </w:t>
      </w:r>
      <w:r w:rsidR="00810027">
        <w:rPr>
          <w:sz w:val="24"/>
          <w:szCs w:val="24"/>
          <w:lang w:val="pt-BR"/>
        </w:rPr>
        <w:t xml:space="preserve">dana </w:t>
      </w:r>
      <w:r w:rsidR="006258F7">
        <w:rPr>
          <w:sz w:val="24"/>
          <w:szCs w:val="24"/>
          <w:lang w:val="pt-BR"/>
        </w:rPr>
        <w:t xml:space="preserve">05.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B58CC" w:rsidRPr="002A5362">
        <w:rPr>
          <w:sz w:val="24"/>
          <w:szCs w:val="24"/>
          <w:lang w:val="pt-BR"/>
        </w:rPr>
        <w:t>Neka stres počne j.d.o.o. za ugostiteljstvo, proizvodnju i trgovinu</w:t>
      </w:r>
      <w:r w:rsidR="002B58CC">
        <w:rPr>
          <w:sz w:val="24"/>
          <w:szCs w:val="24"/>
          <w:lang w:val="pt-BR"/>
        </w:rPr>
        <w:t xml:space="preserve">, OIB: 19594887668, MBS: 080855982, Zagreb, Dubrava 234. </w:t>
      </w:r>
    </w:p>
    <w:p w:rsidRDefault="002B58CC" w:rsidP="006E00CB" w:rsidR="002B58CC"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w:t>
      </w:r>
      <w:r w:rsidR="00231C9D" w:rsidRPr="00231C9D">
        <w:t xml:space="preserve"> </w:t>
      </w:r>
      <w:r w:rsidR="00231C9D" w:rsidRPr="00231C9D">
        <w:rPr>
          <w:sz w:val="24"/>
          <w:szCs w:val="24"/>
        </w:rPr>
        <w:t>Deanu Letica OIB: 95157739814 iz Zagreba, Dubrava 234</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sidR="00231C9D">
        <w:rPr>
          <w:b/>
          <w:sz w:val="24"/>
          <w:szCs w:val="24"/>
        </w:rPr>
        <w:t>13,00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A43B35">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A43B35" w:rsidRPr="002A5362">
        <w:rPr>
          <w:sz w:val="24"/>
          <w:szCs w:val="24"/>
          <w:lang w:val="pt-BR"/>
        </w:rPr>
        <w:t>Neka stres počne j.d.o.o. za ugostiteljstvo, proizvodnju i trgovinu</w:t>
      </w:r>
      <w:r w:rsidR="00A43B35">
        <w:rPr>
          <w:sz w:val="24"/>
          <w:szCs w:val="24"/>
          <w:lang w:val="pt-BR"/>
        </w:rPr>
        <w:t>, OIB: 19594887668, MBS: 080855982, Zagreb, Dubrava 234.</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87501">
        <w:rPr>
          <w:sz w:val="24"/>
          <w:szCs w:val="24"/>
        </w:rPr>
        <w:t xml:space="preserve">273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87501">
        <w:rPr>
          <w:sz w:val="24"/>
          <w:szCs w:val="24"/>
        </w:rPr>
        <w:t xml:space="preserve">27.526,47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43B35">
        <w:rPr>
          <w:sz w:val="24"/>
          <w:szCs w:val="24"/>
        </w:rPr>
        <w:t xml:space="preserve">05. lipnja 2017. </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6927F2">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927F2" w:rsidP="00445BA5" w:rsidR="006927F2" w:rsidRPr="006927F2">
      <w:pPr>
        <w:jc w:val="right"/>
        <w:rPr>
          <w:sz w:val="24"/>
          <w:szCs w:val="24"/>
        </w:rPr>
      </w:pPr>
      <w:r w:rsidRPr="006927F2">
        <w:rPr>
          <w:sz w:val="24"/>
          <w:szCs w:val="24"/>
        </w:rPr>
        <w:t>Za točnost otpravka-</w:t>
      </w:r>
    </w:p>
    <w:p w:rsidRDefault="006927F2" w:rsidP="00445BA5" w:rsidR="006927F2" w:rsidRPr="006927F2">
      <w:pPr>
        <w:jc w:val="right"/>
        <w:rPr>
          <w:sz w:val="24"/>
          <w:szCs w:val="24"/>
        </w:rPr>
      </w:pPr>
      <w:r w:rsidRPr="006927F2">
        <w:rPr>
          <w:sz w:val="24"/>
          <w:szCs w:val="24"/>
        </w:rPr>
        <w:t>ovlašteni službenik</w:t>
      </w:r>
    </w:p>
    <w:p w:rsidRDefault="006927F2" w:rsidP="00445BA5" w:rsidR="006927F2" w:rsidRPr="006927F2">
      <w:pPr>
        <w:jc w:val="right"/>
        <w:rPr>
          <w:sz w:val="24"/>
          <w:szCs w:val="24"/>
        </w:rPr>
      </w:pPr>
      <w:r w:rsidRPr="006927F2">
        <w:rPr>
          <w:sz w:val="24"/>
          <w:szCs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853BBF">
    <w:pPr>
      <w:pStyle w:val="Zaglavlje"/>
      <w:framePr w:y="1" w:xAlign="center" w:vAnchor="text" w:hAnchor="margin" w:wrap="auto"/>
      <w:rPr>
        <w:rStyle w:val="Brojstranice"/>
        <w:sz w:val="24"/>
        <w:szCs w:val="24"/>
      </w:rPr>
    </w:pPr>
    <w:r w:rsidRPr="00853BBF">
      <w:rPr>
        <w:rStyle w:val="Brojstranice"/>
        <w:sz w:val="24"/>
        <w:szCs w:val="24"/>
      </w:rPr>
      <w:fldChar w:fldCharType="begin"/>
    </w:r>
    <w:r w:rsidR="004D2841" w:rsidRPr="00853BBF">
      <w:rPr>
        <w:rStyle w:val="Brojstranice"/>
        <w:sz w:val="24"/>
        <w:szCs w:val="24"/>
      </w:rPr>
      <w:instrText xml:space="preserve">PAGE  </w:instrText>
    </w:r>
    <w:r w:rsidRPr="00853BBF">
      <w:rPr>
        <w:rStyle w:val="Brojstranice"/>
        <w:sz w:val="24"/>
        <w:szCs w:val="24"/>
      </w:rPr>
      <w:fldChar w:fldCharType="separate"/>
    </w:r>
    <w:r w:rsidR="006927F2">
      <w:rPr>
        <w:rStyle w:val="Brojstranice"/>
        <w:noProof/>
        <w:sz w:val="24"/>
        <w:szCs w:val="24"/>
      </w:rPr>
      <w:t>3</w:t>
    </w:r>
    <w:r w:rsidRPr="00853BBF">
      <w:rPr>
        <w:rStyle w:val="Brojstranice"/>
        <w:sz w:val="24"/>
        <w:szCs w:val="24"/>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31C9D">
      <w:rPr>
        <w:sz w:val="24"/>
        <w:szCs w:val="24"/>
      </w:rPr>
      <w:t>St-2280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31C9D"/>
    <w:rsid w:val="002431C4"/>
    <w:rsid w:val="00260A9E"/>
    <w:rsid w:val="00261402"/>
    <w:rsid w:val="00286FBD"/>
    <w:rsid w:val="002903F5"/>
    <w:rsid w:val="0029270E"/>
    <w:rsid w:val="002A3523"/>
    <w:rsid w:val="002A5362"/>
    <w:rsid w:val="002B1C21"/>
    <w:rsid w:val="002B486C"/>
    <w:rsid w:val="002B58CC"/>
    <w:rsid w:val="002C3115"/>
    <w:rsid w:val="002D0838"/>
    <w:rsid w:val="002D6659"/>
    <w:rsid w:val="002F01C6"/>
    <w:rsid w:val="002F7B61"/>
    <w:rsid w:val="00304BF2"/>
    <w:rsid w:val="00306DA3"/>
    <w:rsid w:val="00314C4A"/>
    <w:rsid w:val="00337798"/>
    <w:rsid w:val="0034166F"/>
    <w:rsid w:val="003469BA"/>
    <w:rsid w:val="00347895"/>
    <w:rsid w:val="00364674"/>
    <w:rsid w:val="00365959"/>
    <w:rsid w:val="00366125"/>
    <w:rsid w:val="00375FFC"/>
    <w:rsid w:val="0039199F"/>
    <w:rsid w:val="003B45C0"/>
    <w:rsid w:val="003E3082"/>
    <w:rsid w:val="003E3C29"/>
    <w:rsid w:val="0041101F"/>
    <w:rsid w:val="00420D67"/>
    <w:rsid w:val="004401E2"/>
    <w:rsid w:val="0044050C"/>
    <w:rsid w:val="00450221"/>
    <w:rsid w:val="00450676"/>
    <w:rsid w:val="004531FC"/>
    <w:rsid w:val="00454BBA"/>
    <w:rsid w:val="004552C2"/>
    <w:rsid w:val="00475CDF"/>
    <w:rsid w:val="00476E8D"/>
    <w:rsid w:val="00482933"/>
    <w:rsid w:val="00483785"/>
    <w:rsid w:val="004D057C"/>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58F7"/>
    <w:rsid w:val="00626395"/>
    <w:rsid w:val="006309D3"/>
    <w:rsid w:val="00646A33"/>
    <w:rsid w:val="00653EAB"/>
    <w:rsid w:val="00655EFC"/>
    <w:rsid w:val="006863E9"/>
    <w:rsid w:val="00690884"/>
    <w:rsid w:val="006927F2"/>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B593F"/>
    <w:rsid w:val="007E3C54"/>
    <w:rsid w:val="00810027"/>
    <w:rsid w:val="008366A0"/>
    <w:rsid w:val="008366E6"/>
    <w:rsid w:val="008400F4"/>
    <w:rsid w:val="00840E82"/>
    <w:rsid w:val="0085270F"/>
    <w:rsid w:val="00853BBF"/>
    <w:rsid w:val="00866751"/>
    <w:rsid w:val="00871C1F"/>
    <w:rsid w:val="00876285"/>
    <w:rsid w:val="008771CC"/>
    <w:rsid w:val="008964F3"/>
    <w:rsid w:val="008C2738"/>
    <w:rsid w:val="008D043E"/>
    <w:rsid w:val="008D5B26"/>
    <w:rsid w:val="008E036F"/>
    <w:rsid w:val="008E2EEA"/>
    <w:rsid w:val="008E6A96"/>
    <w:rsid w:val="009026BB"/>
    <w:rsid w:val="009128F5"/>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B35"/>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87501"/>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3C77"/>
    <w:rsid w:val="00E16438"/>
    <w:rsid w:val="00E45758"/>
    <w:rsid w:val="00E64D32"/>
    <w:rsid w:val="00E64D7B"/>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03416"/>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927F2"/>
    <w:rPr>
      <w:color w:val="808080"/>
      <w:bdr w:space="0" w:sz="0" w:color="auto" w:val="none"/>
      <w:shd w:fill="auto" w:color="auto" w:val="clear"/>
    </w:rPr>
  </w:style>
  <w:style w:customStyle="true" w:styleId="eSPISCCParagraphDefaultFont" w:type="character">
    <w:name w:val="eSPIS_CC_Paragraph Default Font"/>
    <w:basedOn w:val="Zadanifontodlomka"/>
    <w:rsid w:val="006927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27F2"/>
    <w:rPr>
      <w:bdr w:space="0" w:sz="0" w:color="auto" w:val="none"/>
      <w:shd w:fill="FFFFCC" w:color="auto" w:val="clear"/>
      <w:lang w:val="hr-HR"/>
    </w:rPr>
  </w:style>
  <w:style w:customStyle="true" w:styleId="PozadinaSvijetloCrvena" w:type="character">
    <w:name w:val="Pozadina_SvijetloCrvena"/>
    <w:basedOn w:val="eSPISCCParagraphDefaultFont"/>
    <w:rsid w:val="006927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27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927F2"/>
    <w:rPr>
      <w:color w:val="808080"/>
      <w:bdr w:color="auto" w:space="0" w:sz="0" w:val="none"/>
      <w:shd w:color="auto" w:fill="auto" w:val="clear"/>
    </w:rPr>
  </w:style>
  <w:style w:customStyle="1" w:styleId="eSPISCCParagraphDefaultFont" w:type="character">
    <w:name w:val="eSPIS_CC_Paragraph Default Font"/>
    <w:basedOn w:val="Zadanifontodlomka"/>
    <w:rsid w:val="006927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27F2"/>
    <w:rPr>
      <w:bdr w:color="auto" w:space="0" w:sz="0" w:val="none"/>
      <w:shd w:color="auto" w:fill="FFFFCC" w:val="clear"/>
      <w:lang w:val="hr-HR"/>
    </w:rPr>
  </w:style>
  <w:style w:customStyle="1" w:styleId="PozadinaSvijetloCrvena" w:type="character">
    <w:name w:val="Pozadina_SvijetloCrvena"/>
    <w:basedOn w:val="eSPISCCParagraphDefaultFont"/>
    <w:rsid w:val="006927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27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2280</izvorni_sadrzaj>
    <derivirana_varijabla naziv="DomainObject.Predmet.Broj_1">2280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St-2280/2016</izvorni_sadrzaj>
    <derivirana_varijabla naziv="DomainObject.Predmet.OznakaBroj_1">St-2280/2016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Neka stres počne j.d.o.o. za ugostiteljstvo, proizvodnju i trgovinu zastupanog po punomoćniku Dean Letica</izvorni_sadrzaj>
    <derivirana_varijabla naziv="DomainObject.Predmet.ProtustrankaFormated_1">  Neka stres počne j.d.o.o. za ugostiteljstvo, proizvodnju i trgovinu zastupanog po punomoćniku Dean Letica</derivirana_varijabla>
  </DomainObject.Predmet.ProtustrankaFormated>
  <DomainObject.Predmet.ProtustrankaFormatedOIB>
    <izvorni_sadrzaj>  Neka stres počne j.d.o.o. za ugostiteljstvo, proizvodnju i trgovinu, OIB 19594887668 zastupanog po punomoćniku Dean Letica</izvorni_sadrzaj>
    <derivirana_varijabla naziv="DomainObject.Predmet.ProtustrankaFormatedOIB_1">  Neka stres počne j.d.o.o. za ugostiteljstvo, proizvodnju i trgovinu, OIB 19594887668 zastupanog po punomoćniku Dean Letica</derivirana_varijabla>
  </DomainObject.Predmet.ProtustrankaFormatedOIB>
  <DomainObject.Predmet.ProtustrankaFormatedWithAdress>
    <izvorni_sadrzaj> Neka stres počne j.d.o.o. za ugostiteljstvo, proizvodnju i trgovinu, Dubrava 234, 10000 Zagreb zastupanog po punomoćniku Dean Letica</izvorni_sadrzaj>
    <derivirana_varijabla naziv="DomainObject.Predmet.ProtustrankaFormatedWithAdress_1"> Neka stres počne j.d.o.o. za ugostiteljstvo, proizvodnju i trgovinu, Dubrava 234, 10000 Zagreb zastupanog po punomoćniku Dean Letica</derivirana_varijabla>
  </DomainObject.Predmet.ProtustrankaFormatedWithAdress>
  <DomainObject.Predmet.ProtustrankaFormatedWithAdressOIB>
    <izvorni_sadrzaj> Neka stres počne j.d.o.o. za ugostiteljstvo, proizvodnju i trgovinu, OIB 19594887668, Dubrava 234, 10000 Zagreb zastupanog po punomoćniku Dean Letica</izvorni_sadrzaj>
    <derivirana_varijabla naziv="DomainObject.Predmet.ProtustrankaFormatedWithAdressOIB_1"> Neka stres počne j.d.o.o. za ugostiteljstvo, proizvodnju i trgovinu, OIB 19594887668, Dubrava 234, 10000 Zagreb zastupanog po punomoćniku Dean Letica</derivirana_varijabla>
  </DomainObject.Predmet.ProtustrankaFormatedWithAdressOIB>
  <DomainObject.Predmet.ProtustrankaWithAdress>
    <izvorni_sadrzaj>Neka stres počne j.d.o.o. za ugostiteljstvo, proizvodnju i trgovinu Dubrava 234, 10000 Zagreb</izvorni_sadrzaj>
    <derivirana_varijabla naziv="DomainObject.Predmet.ProtustrankaWithAdress_1">Neka stres počne j.d.o.o. za ugostiteljstvo, proizvodnju i trgovinu Dubrava 234, 10000 Zagreb</derivirana_varijabla>
  </DomainObject.Predmet.ProtustrankaWithAdress>
  <DomainObject.Predmet.ProtustrankaWithAdressOIB>
    <izvorni_sadrzaj>Neka stres počne j.d.o.o. za ugostiteljstvo, proizvodnju i trgovinu, OIB 19594887668, Dubrava 234, 10000 Zagreb</izvorni_sadrzaj>
    <derivirana_varijabla naziv="DomainObject.Predmet.ProtustrankaWithAdressOIB_1">Neka stres počne j.d.o.o. za ugostiteljstvo, proizvodnju i trgovinu, OIB 19594887668, Dubrava 234, 10000 Zagreb</derivirana_varijabla>
  </DomainObject.Predmet.ProtustrankaWithAdressOIB>
  <DomainObject.Predmet.ProtustrankaNazivFormated>
    <izvorni_sadrzaj>Neka stres počne j.d.o.o. za ugostiteljstvo, proizvodnju i trgovinu</izvorni_sadrzaj>
    <derivirana_varijabla naziv="DomainObject.Predmet.ProtustrankaNazivFormated_1">Neka stres počne j.d.o.o. za ugostiteljstvo, proizvodnju i trgovinu</derivirana_varijabla>
  </DomainObject.Predmet.ProtustrankaNazivFormated>
  <DomainObject.Predmet.ProtustrankaNazivFormatedOIB>
    <izvorni_sadrzaj>Neka stres počne j.d.o.o. za ugostiteljstvo, proizvodnju i trgovinu, OIB 19594887668</izvorni_sadrzaj>
    <derivirana_varijabla naziv="DomainObject.Predmet.ProtustrankaNazivFormatedOIB_1">Neka stres počne j.d.o.o. za ugostiteljstvo, proizvodnju i trgovinu, OIB 19594887668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Neka stres počne j.d.o.o. za ugostiteljstvo, proizvodnju i trgovinu zastupanog po punomoćniku Dean Letica</item>
    </izvorni_sadrzaj>
    <derivirana_varijabla naziv="DomainObject.Predmet.ProtuStrankaListFormated_1">
      <item>Neka stres počne j.d.o.o. za ugostiteljstvo, proizvodnju i trgovinu zastupanog po punomoćniku Dean Letica</item>
    </derivirana_varijabla>
  </DomainObject.Predmet.ProtuStrankaListFormated>
  <DomainObject.Predmet.ProtuStrankaListFormatedOIB>
    <izvorni_sadrzaj>
      <item>Neka stres počne j.d.o.o. za ugostiteljstvo, proizvodnju i trgovinu, OIB 19594887668 zastupanog po punomoćniku Dean Letica</item>
    </izvorni_sadrzaj>
    <derivirana_varijabla naziv="DomainObject.Predmet.ProtuStrankaListFormatedOIB_1">
      <item>Neka stres počne j.d.o.o. za ugostiteljstvo, proizvodnju i trgovinu, OIB 19594887668 zastupanog po punomoćniku Dean Letica</item>
    </derivirana_varijabla>
  </DomainObject.Predmet.ProtuStrankaListFormatedOIB>
  <DomainObject.Predmet.ProtuStrankaListFormatedWithAdress>
    <izvorni_sadrzaj>
      <item>Neka stres počne j.d.o.o. za ugostiteljstvo, proizvodnju i trgovinu, Dubrava 234, 10000 Zagreb zastupanog po punomoćniku Dean Letica</item>
    </izvorni_sadrzaj>
    <derivirana_varijabla naziv="DomainObject.Predmet.ProtuStrankaListFormatedWithAdress_1">
      <item>Neka stres počne j.d.o.o. za ugostiteljstvo, proizvodnju i trgovinu, Dubrava 234, 10000 Zagreb zastupanog po punomoćniku Dean Letica</item>
    </derivirana_varijabla>
  </DomainObject.Predmet.ProtuStrankaListFormatedWithAdress>
  <DomainObject.Predmet.ProtuStrankaListFormatedWithAdressOIB>
    <izvorni_sadrzaj>
      <item>Neka stres počne j.d.o.o. za ugostiteljstvo, proizvodnju i trgovinu, OIB 19594887668, Dubrava 234, 10000 Zagreb zastupanog po punomoćniku Dean Letica</item>
    </izvorni_sadrzaj>
    <derivirana_varijabla naziv="DomainObject.Predmet.ProtuStrankaListFormatedWithAdressOIB_1">
      <item>Neka stres počne j.d.o.o. za ugostiteljstvo, proizvodnju i trgovinu, OIB 19594887668, Dubrava 234, 10000 Zagreb zastupanog po punomoćniku Dean Letica</item>
    </derivirana_varijabla>
  </DomainObject.Predmet.ProtuStrankaListFormatedWithAdressOIB>
  <DomainObject.Predmet.ProtuStrankaListNazivFormated>
    <izvorni_sadrzaj>
      <item>Neka stres počne j.d.o.o. za ugostiteljstvo, proizvodnju i trgovinu</item>
    </izvorni_sadrzaj>
    <derivirana_varijabla naziv="DomainObject.Predmet.ProtuStrankaListNazivFormated_1">
      <item>Neka stres počne j.d.o.o. za ugostiteljstvo, proizvodnju i trgovinu</item>
    </derivirana_varijabla>
  </DomainObject.Predmet.ProtuStrankaListNazivFormated>
  <DomainObject.Predmet.ProtuStrankaListNazivFormatedOIB>
    <izvorni_sadrzaj>
      <item>Neka stres počne j.d.o.o. za ugostiteljstvo, proizvodnju i trgovinu, OIB 19594887668</item>
    </izvorni_sadrzaj>
    <derivirana_varijabla naziv="DomainObject.Predmet.ProtuStrankaListNazivFormatedOIB_1">
      <item>Neka stres počne j.d.o.o. za ugostiteljstvo, proizvodnju i trgovinu, OIB 19594887668</item>
    </derivirana_varijabla>
  </DomainObject.Predmet.ProtuStrankaListNazivFormatedOIB>
  <DomainObject.Predmet.OstaliListFormated>
    <izvorni_sadrzaj>
      <item>Dean Letica punomoćnik sudionika u postupku Neka stres počne j.d.o.o. za ugostiteljstvo, proizvodnju i trgovinu</item>
    </izvorni_sadrzaj>
    <derivirana_varijabla naziv="DomainObject.Predmet.OstaliListFormated_1">
      <item>Dean Letica punomoćnik sudionika u postupku Neka stres počne j.d.o.o. za ugostiteljstvo, proizvodnju i trgovinu</item>
    </derivirana_varijabla>
  </DomainObject.Predmet.OstaliListFormated>
  <DomainObject.Predmet.OstaliListFormatedOIB>
    <izvorni_sadrzaj>
      <item>Dean Letica, OIB 95157739814 punomoćnik sudionika u postupku Neka stres počne j.d.o.o. za ugostiteljstvo, proizvodnju i trgovinu</item>
    </izvorni_sadrzaj>
    <derivirana_varijabla naziv="DomainObject.Predmet.OstaliListFormatedOIB_1">
      <item>Dean Letica, OIB 95157739814 punomoćnik sudionika u postupku Neka stres počne j.d.o.o. za ugostiteljstvo, proizvodnju i trgovinu</item>
    </derivirana_varijabla>
  </DomainObject.Predmet.OstaliListFormatedOIB>
  <DomainObject.Predmet.OstaliListFormatedWithAdress>
    <izvorni_sadrzaj>
      <item>Dean Letica, Dubrava 234, 10000 Zagreb punomoćnik sudionika u postupku Neka stres počne j.d.o.o. za ugostiteljstvo, proizvodnju i trgovinu</item>
    </izvorni_sadrzaj>
    <derivirana_varijabla naziv="DomainObject.Predmet.OstaliListFormatedWithAdress_1">
      <item>Dean Letica, Dubrava 234, 10000 Zagreb punomoćnik sudionika u postupku Neka stres počne j.d.o.o. za ugostiteljstvo, proizvodnju i trgovinu</item>
    </derivirana_varijabla>
  </DomainObject.Predmet.OstaliListFormatedWithAdress>
  <DomainObject.Predmet.OstaliListFormatedWithAdressOIB>
    <izvorni_sadrzaj>
      <item>Dean Letica, OIB 95157739814, Dubrava 234, 10000 Zagreb punomoćnik sudionika u postupku Neka stres počne j.d.o.o. za ugostiteljstvo, proizvodnju i trgovinu</item>
    </izvorni_sadrzaj>
    <derivirana_varijabla naziv="DomainObject.Predmet.OstaliListFormatedWithAdressOIB_1">
      <item>Dean Letica, OIB 95157739814, Dubrava 234, 10000 Zagreb punomoćnik sudionika u postupku Neka stres počne j.d.o.o. za ugostiteljstvo, proizvodnju i trgovinu</item>
    </derivirana_varijabla>
  </DomainObject.Predmet.OstaliListFormatedWithAdressOIB>
  <DomainObject.Predmet.OstaliListNazivFormated>
    <izvorni_sadrzaj>
      <item>Dean Letica</item>
    </izvorni_sadrzaj>
    <derivirana_varijabla naziv="DomainObject.Predmet.OstaliListNazivFormated_1">
      <item>Dean Letica</item>
    </derivirana_varijabla>
  </DomainObject.Predmet.OstaliListNazivFormated>
  <DomainObject.Predmet.OstaliListNazivFormatedOIB>
    <izvorni_sadrzaj>
      <item>Dean Letica, OIB 95157739814</item>
    </izvorni_sadrzaj>
    <derivirana_varijabla naziv="DomainObject.Predmet.OstaliListNazivFormatedOIB_1">
      <item>Dean Letica, OIB 95157739814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Neka stres počne j.d.o.o. za ugostiteljstvo, proizvodnju i trgovinu</izvorni_sadrzaj>
    <derivirana_varijabla naziv="DomainObject.Predmet.ProtustrankaIDrugi_1">Neka stres počne j.d.o.o. za ugostiteljstvo, proizvodnju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Neka stres počne j.d.o.o. za ugostiteljstvo, proizvodnju i trgovinu, OIB 19594887668, Dubrava 234, 10000 Zagreb</izvorni_sadrzaj>
    <derivirana_varijabla naziv="DomainObject.Predmet.ProtustrankaIDrugiAdressOIB_1">Neka stres počne j.d.o.o. za ugostiteljstvo, proizvodnju i trgovinu, OIB 19594887668, Dubrava 234,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Neka stres počne j.d.o.o. za ugostiteljstvo, proizvodnju i trgovinu</item>
      <item>Dean Letica</item>
    </izvorni_sadrzaj>
    <derivirana_varijabla naziv="DomainObject.Predmet.SudioniciListNaziv_1">
      <item>FINA Regionalni centar Zagreb</item>
      <item>Neka stres počne j.d.o.o. za ugostiteljstvo, proizvodnju i trgovinu</item>
      <item>Dean Letica</item>
    </derivirana_varijabla>
  </DomainObject.Predmet.SudioniciListNaziv>
  <DomainObject.Predmet.SudioniciListAdressOIB>
    <izvorni_sadrzaj>
      <item>FINA Regionalni centar Zagreb, OIB 85821130368, Trg svibanjskih žrtava 1995. br. 1,10000 Zagreb</item>
      <item>Neka stres počne j.d.o.o. za ugostiteljstvo, proizvodnju i trgovinu, OIB 19594887668, Dubrava 234,10000 Zagreb</item>
      <item>Dean Letica, OIB 95157739814, Dubrava 234,10000 Zagreb</item>
    </izvorni_sadrzaj>
    <derivirana_varijabla naziv="DomainObject.Predmet.SudioniciListAdressOIB_1">
      <item>FINA Regionalni centar Zagreb, OIB 85821130368, Trg svibanjskih žrtava 1995. br. 1,10000 Zagreb</item>
      <item>Neka stres počne j.d.o.o. za ugostiteljstvo, proizvodnju i trgovinu, OIB 19594887668, Dubrava 234,10000 Zagreb</item>
      <item>Dean Letica, OIB 95157739814, Dubrava 234,10000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19594887668</item>
      <item>, OIB 95157739814</item>
    </izvorni_sadrzaj>
    <derivirana_varijabla naziv="DomainObject.Predmet.SudioniciListNazivOIB_1">
      <item>, OIB 85821130368</item>
      <item>, OIB 19594887668</item>
      <item>, OIB 95157739814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10498-DF04-439A-B934-27F82BF605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5275</properties:Characters>
  <properties:Lines>129</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2017-06-05T08:13:00Z</dcterms:created>
  <dc:creator>Unknown</dc:creator>
  <cp:lastModifiedBy>Mirjana Gašparić</cp:lastModifiedBy>
  <cp:lastPrinted>2017-03-16T09:42:00Z</cp:lastPrinted>
  <dcterms:modified xmlns:xsi="http://www.w3.org/2001/XMLSchema-instance" xsi:type="dcterms:W3CDTF">2017-06-05T11:28:00Z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