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57365F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ED6473">
              <w:rPr>
                <w:noProof/>
                <w:sz w:val="24"/>
              </w:rPr>
              <w:t>9</w:t>
            </w:r>
            <w:r>
              <w:rPr>
                <w:noProof/>
                <w:sz w:val="24"/>
              </w:rPr>
              <w:t>31/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977e48b" w14:paraId="977e48b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28585D">
        <w:t xml:space="preserve">dužnikom </w:t>
      </w:r>
      <w:r w:rsidR="00222F09">
        <w:t>MAJAKOVAC d.o.o., OIB: 52657969801, Split, Poljička cesta 27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222F09" w:rsidRPr="00222F09">
        <w:t>MAJAKOVAC d.o.o., OIB: 52657969801, Split, Poljička cesta 27</w:t>
      </w:r>
      <w:r w:rsidR="00ED1322">
        <w:t xml:space="preserve">, </w:t>
      </w:r>
      <w:r>
        <w:t xml:space="preserve">na dan </w:t>
      </w:r>
      <w:r w:rsidR="00222F09">
        <w:t>14</w:t>
      </w:r>
      <w:r w:rsidR="00CA6E0F">
        <w:t>. rujna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222F09">
        <w:t>5.412,77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5C654A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67753"/>
    <w:rsid w:val="00085E7C"/>
    <w:rsid w:val="000B4D96"/>
    <w:rsid w:val="000D5416"/>
    <w:rsid w:val="000E6D83"/>
    <w:rsid w:val="001700A0"/>
    <w:rsid w:val="001D3E5A"/>
    <w:rsid w:val="00222F09"/>
    <w:rsid w:val="0028585D"/>
    <w:rsid w:val="002C251D"/>
    <w:rsid w:val="003C2F22"/>
    <w:rsid w:val="00417EA6"/>
    <w:rsid w:val="004225AC"/>
    <w:rsid w:val="0057365F"/>
    <w:rsid w:val="005C654A"/>
    <w:rsid w:val="0060211C"/>
    <w:rsid w:val="0071519E"/>
    <w:rsid w:val="00751BA8"/>
    <w:rsid w:val="007A6838"/>
    <w:rsid w:val="007F7A84"/>
    <w:rsid w:val="00814EDB"/>
    <w:rsid w:val="00815142"/>
    <w:rsid w:val="00853B3E"/>
    <w:rsid w:val="00873D25"/>
    <w:rsid w:val="00981D37"/>
    <w:rsid w:val="00987BA3"/>
    <w:rsid w:val="00A51DE9"/>
    <w:rsid w:val="00A54697"/>
    <w:rsid w:val="00AC1D87"/>
    <w:rsid w:val="00B46C21"/>
    <w:rsid w:val="00B7506F"/>
    <w:rsid w:val="00BC3309"/>
    <w:rsid w:val="00CA6E0F"/>
    <w:rsid w:val="00D8632A"/>
    <w:rsid w:val="00DC527E"/>
    <w:rsid w:val="00DD0D50"/>
    <w:rsid w:val="00EB1F31"/>
    <w:rsid w:val="00EB6A52"/>
    <w:rsid w:val="00ED1322"/>
    <w:rsid w:val="00ED6473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54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54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54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54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54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54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St-931/2017</izvorni_sadrzaj>
    <derivirana_varijabla naziv="DomainObject.Predmet.OznakaBroj_1">St-931/2017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MAJAKOVAC d.o.o. za poslovanje nekretninama i trgovinu</izvorni_sadrzaj>
    <derivirana_varijabla naziv="DomainObject.Predmet.ProtustrankaFormated_1">  MAJAKOVAC d.o.o. za poslovanje nekretninama i trgovinu</derivirana_varijabla>
  </DomainObject.Predmet.ProtustrankaFormated>
  <DomainObject.Predmet.ProtustrankaFormatedOIB>
    <izvorni_sadrzaj>  MAJAKOVAC d.o.o. za poslovanje nekretninama i trgovinu, OIB 52657969801</izvorni_sadrzaj>
    <derivirana_varijabla naziv="DomainObject.Predmet.ProtustrankaFormatedOIB_1">  MAJAKOVAC d.o.o. za poslovanje nekretninama i trgovinu, OIB 52657969801</derivirana_varijabla>
  </DomainObject.Predmet.ProtustrankaFormatedOIB>
  <DomainObject.Predmet.ProtustrankaFormatedWithAdress>
    <izvorni_sadrzaj> MAJAKOVAC d.o.o. za poslovanje nekretninama i trgovinu, Poljička cesta 27, 21000 Split</izvorni_sadrzaj>
    <derivirana_varijabla naziv="DomainObject.Predmet.ProtustrankaFormatedWithAdress_1"> MAJAKOVAC d.o.o. za poslovanje nekretninama i trgovinu, Poljička cesta 27, 21000 Split</derivirana_varijabla>
  </DomainObject.Predmet.ProtustrankaFormatedWithAdress>
  <DomainObject.Predmet.ProtustrankaFormatedWithAdressOIB>
    <izvorni_sadrzaj> MAJAKOVAC d.o.o. za poslovanje nekretninama i trgovinu, OIB 52657969801, Poljička cesta 27, 21000 Split</izvorni_sadrzaj>
    <derivirana_varijabla naziv="DomainObject.Predmet.ProtustrankaFormatedWithAdressOIB_1"> MAJAKOVAC d.o.o. za poslovanje nekretninama i trgovinu, OIB 52657969801, Poljička cesta 27, 21000 Split</derivirana_varijabla>
  </DomainObject.Predmet.ProtustrankaFormatedWithAdressOIB>
  <DomainObject.Predmet.ProtustrankaWithAdress>
    <izvorni_sadrzaj>MAJAKOVAC d.o.o. za poslovanje nekretninama i trgovinu Poljička cesta 27, 21000 Split</izvorni_sadrzaj>
    <derivirana_varijabla naziv="DomainObject.Predmet.ProtustrankaWithAdress_1">MAJAKOVAC d.o.o. za poslovanje nekretninama i trgovinu Poljička cesta 27, 21000 Split</derivirana_varijabla>
  </DomainObject.Predmet.ProtustrankaWithAdress>
  <DomainObject.Predmet.ProtustrankaWithAdressOIB>
    <izvorni_sadrzaj>MAJAKOVAC d.o.o. za poslovanje nekretninama i trgovinu, OIB 52657969801, Poljička cesta 27, 21000 Split</izvorni_sadrzaj>
    <derivirana_varijabla naziv="DomainObject.Predmet.ProtustrankaWithAdressOIB_1">MAJAKOVAC d.o.o. za poslovanje nekretninama i trgovinu, OIB 52657969801, Poljička cesta 27, 21000 Split</derivirana_varijabla>
  </DomainObject.Predmet.ProtustrankaWithAdressOIB>
  <DomainObject.Predmet.ProtustrankaNazivFormated>
    <izvorni_sadrzaj>MAJAKOVAC d.o.o. za poslovanje nekretninama i trgovinu</izvorni_sadrzaj>
    <derivirana_varijabla naziv="DomainObject.Predmet.ProtustrankaNazivFormated_1">MAJAKOVAC d.o.o. za poslovanje nekretninama i trgovinu</derivirana_varijabla>
  </DomainObject.Predmet.ProtustrankaNazivFormated>
  <DomainObject.Predmet.ProtustrankaNazivFormatedOIB>
    <izvorni_sadrzaj>MAJAKOVAC d.o.o. za poslovanje nekretninama i trgovinu, OIB 52657969801</izvorni_sadrzaj>
    <derivirana_varijabla naziv="DomainObject.Predmet.ProtustrankaNazivFormatedOIB_1">MAJAKOVAC d.o.o. za poslovanje nekretninama i trgovinu, OIB 52657969801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5412.77</izvorni_sadrzaj>
    <derivirana_varijabla naziv="DomainObject.Predmet.TrenutnaVrijednost_1">5412.77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MAJAKOVAC d.o.o. za poslovanje nekretninama i trgovinu</item>
    </izvorni_sadrzaj>
    <derivirana_varijabla naziv="DomainObject.Predmet.ProtuStrankaListFormated_1">
      <item>MAJAKOVAC d.o.o. za poslovanje nekretninama i trgovinu</item>
    </derivirana_varijabla>
  </DomainObject.Predmet.ProtuStrankaListFormated>
  <DomainObject.Predmet.ProtuStrankaListFormatedOIB>
    <izvorni_sadrzaj>
      <item>MAJAKOVAC d.o.o. za poslovanje nekretninama i trgovinu, OIB 52657969801</item>
    </izvorni_sadrzaj>
    <derivirana_varijabla naziv="DomainObject.Predmet.ProtuStrankaListFormatedOIB_1">
      <item>MAJAKOVAC d.o.o. za poslovanje nekretninama i trgovinu, OIB 52657969801</item>
    </derivirana_varijabla>
  </DomainObject.Predmet.ProtuStrankaListFormatedOIB>
  <DomainObject.Predmet.ProtuStrankaListFormatedWithAdress>
    <izvorni_sadrzaj>
      <item>MAJAKOVAC d.o.o. za poslovanje nekretninama i trgovinu, Poljička cesta 27, 21000 Split</item>
    </izvorni_sadrzaj>
    <derivirana_varijabla naziv="DomainObject.Predmet.ProtuStrankaListFormatedWithAdress_1">
      <item>MAJAKOVAC d.o.o. za poslovanje nekretninama i trgovinu, Poljička cesta 27, 21000 Split</item>
    </derivirana_varijabla>
  </DomainObject.Predmet.ProtuStrankaListFormatedWithAdress>
  <DomainObject.Predmet.ProtuStrankaListFormatedWithAdressOIB>
    <izvorni_sadrzaj>
      <item>MAJAKOVAC d.o.o. za poslovanje nekretninama i trgovinu, OIB 52657969801, Poljička cesta 27, 21000 Split</item>
    </izvorni_sadrzaj>
    <derivirana_varijabla naziv="DomainObject.Predmet.ProtuStrankaListFormatedWithAdressOIB_1">
      <item>MAJAKOVAC d.o.o. za poslovanje nekretninama i trgovinu, OIB 52657969801, Poljička cesta 27, 21000 Split</item>
    </derivirana_varijabla>
  </DomainObject.Predmet.ProtuStrankaListFormatedWithAdressOIB>
  <DomainObject.Predmet.ProtuStrankaListNazivFormated>
    <izvorni_sadrzaj>
      <item>MAJAKOVAC d.o.o. za poslovanje nekretninama i trgovinu</item>
    </izvorni_sadrzaj>
    <derivirana_varijabla naziv="DomainObject.Predmet.ProtuStrankaListNazivFormated_1">
      <item>MAJAKOVAC d.o.o. za poslovanje nekretninama i trgovinu</item>
    </derivirana_varijabla>
  </DomainObject.Predmet.ProtuStrankaListNazivFormated>
  <DomainObject.Predmet.ProtuStrankaListNazivFormatedOIB>
    <izvorni_sadrzaj>
      <item>MAJAKOVAC d.o.o. za poslovanje nekretninama i trgovinu, OIB 52657969801</item>
    </izvorni_sadrzaj>
    <derivirana_varijabla naziv="DomainObject.Predmet.ProtuStrankaListNazivFormatedOIB_1">
      <item>MAJAKOVAC d.o.o. za poslovanje nekretninama i trgovinu, OIB 52657969801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MAJAKOVAC d.o.o. za poslovanje nekretninama i trgovinu</izvorni_sadrzaj>
    <derivirana_varijabla naziv="DomainObject.Predmet.ProtustrankaIDrugi_1">MAJAKOVAC d.o.o. za poslovanje nekretninama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MAJAKOVAC d.o.o. za poslovanje nekretninama i trgovinu, OIB 52657969801, Poljička cesta 27, 21000 Split</izvorni_sadrzaj>
    <derivirana_varijabla naziv="DomainObject.Predmet.ProtustrankaIDrugiAdressOIB_1">MAJAKOVAC d.o.o. za poslovanje nekretninama i trgovinu, OIB 52657969801, Poljička cesta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MAJAKOVAC d.o.o. za poslovanje nekretninama i trgovinu</item>
      <item>FINANCIJSKA AGENCIJA, RC SPLIT</item>
    </izvorni_sadrzaj>
    <derivirana_varijabla naziv="DomainObject.Predmet.SudioniciListNaziv_1">
      <item>MAJAKOVAC d.o.o. za poslovanje nekretninama i trgovinu</item>
      <item>FINANCIJSKA AGENCIJA, RC SPLIT</item>
    </derivirana_varijabla>
  </DomainObject.Predmet.SudioniciListNaziv>
  <DomainObject.Predmet.SudioniciListAdressOIB>
    <izvorni_sadrzaj>
      <item>MAJAKOVAC d.o.o. za poslovanje nekretninama i trgovinu, OIB 52657969801, Poljička cesta 27,21000 Split</item>
      <item>FINANCIJSKA AGENCIJA, RC SPLIT, OIB 85821130368, Mažuranićevo šetalište 24 b,21000 Split</item>
    </izvorni_sadrzaj>
    <derivirana_varijabla naziv="DomainObject.Predmet.SudioniciListAdressOIB_1">
      <item>MAJAKOVAC d.o.o. za poslovanje nekretninama i trgovinu, OIB 52657969801, Poljička cesta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52657969801</item>
      <item>, OIB 85821130368</item>
    </izvorni_sadrzaj>
    <derivirana_varijabla naziv="DomainObject.Predmet.SudioniciListNazivOIB_1">
      <item>, OIB 52657969801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1819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2017-12-22T08:54:00Z</dcterms:created>
  <dc:creator>Katarina Mikulić</dc:creator>
  <cp:lastModifiedBy>Ana Golub Gruić</cp:lastModifiedBy>
  <cp:lastPrinted>2017-12-22T08:55:00Z</cp:lastPrinted>
  <dcterms:modified xmlns:xsi="http://www.w3.org/2001/XMLSchema-instance" xsi:type="dcterms:W3CDTF">2017-12-22T10:26:00Z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