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ea2b" w14:paraId="c93ea2b" w:rsidRDefault="00595E20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595E20">
      <w:pPr>
        <w:tabs>
          <w:tab w:pos="7020" w:val="left"/>
        </w:tabs>
        <w:rPr>
          <w:color w:val="FF0000"/>
        </w:rPr>
      </w:pPr>
    </w:p>
    <w:p w:rsidRDefault="00325398" w:rsidP="00572798" w:rsidR="00325398" w:rsidRPr="00595E20">
      <w:pPr>
        <w:tabs>
          <w:tab w:pos="7020" w:val="left"/>
        </w:tabs>
      </w:pPr>
      <w:r w:rsidRPr="00595E20">
        <w:t>REPUBLIKA HRVATSKA</w:t>
      </w:r>
      <w:r w:rsidR="00572798" w:rsidRPr="00595E20">
        <w:t xml:space="preserve"> </w:t>
      </w:r>
    </w:p>
    <w:p w:rsidRDefault="00325398" w:rsidP="00325398" w:rsidR="00325398" w:rsidRPr="00595E20">
      <w:r w:rsidRPr="00595E20">
        <w:t>Trgovački sud u Zagrebu</w:t>
      </w:r>
    </w:p>
    <w:p w:rsidRDefault="00325398" w:rsidP="00325398" w:rsidR="00325398" w:rsidRPr="00595E20">
      <w:r w:rsidRPr="00595E20">
        <w:t>Zagreb, Amruševa 2/II</w:t>
      </w:r>
      <w:r w:rsidR="00595E20">
        <w:t xml:space="preserve"> desno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0B1FB2">
        <w:t>7904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0B1FB2" w:rsidRPr="000B1FB2">
        <w:t>PODUZETNIČKI CENTAR AGORA d.o.o., Zagreb, Kruge 48., OIB: 64604263198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0B1FB2">
        <w:t>140,00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B1FB2">
      <w:rPr>
        <w:b/>
      </w:rPr>
      <w:t>7904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95E20"/>
    <w:rsid w:val="005A0039"/>
    <w:rsid w:val="005D476D"/>
    <w:rsid w:val="005E4AB8"/>
    <w:rsid w:val="005F0073"/>
    <w:rsid w:val="005F4627"/>
    <w:rsid w:val="00627F6A"/>
    <w:rsid w:val="00657B8E"/>
    <w:rsid w:val="006D57E2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8F55A8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5A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5A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5A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5A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5A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5A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5A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5A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7904</izvorni_sadrzaj>
    <derivirana_varijabla naziv="DomainObject.Predmet.Broj_1">7904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St-7904/2015</izvorni_sadrzaj>
    <derivirana_varijabla naziv="DomainObject.Predmet.OznakaBroj_1">St-7904/2015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PODUZETNIČKI CENTAR AGORA d.o.o. zastupanog po punomoćniku Vera Bogdanović; Sava Bogdanović; Nenad Bogdanović</izvorni_sadrzaj>
    <derivirana_varijabla naziv="DomainObject.Predmet.ProtustrankaFormated_1">  PODUZETNIČKI CENTAR AGORA d.o.o. zastupanog po punomoćniku Vera Bogdanović; Sava Bogdanović; Nenad Bogdanović</derivirana_varijabla>
  </DomainObject.Predmet.ProtustrankaFormated>
  <DomainObject.Predmet.ProtustrankaFormatedOIB>
    <izvorni_sadrzaj>  PODUZETNIČKI CENTAR AGORA d.o.o., OIB 64604263198 zastupanog po punomoćniku Vera Bogdanović; Sava Bogdanović; Nenad Bogdanović</izvorni_sadrzaj>
    <derivirana_varijabla naziv="DomainObject.Predmet.ProtustrankaFormatedOIB_1">  PODUZETNIČKI CENTAR AGORA d.o.o., OIB 64604263198 zastupanog po punomoćniku Vera Bogdanović; Sava Bogdanović; Nenad Bogdanović</derivirana_varijabla>
  </DomainObject.Predmet.ProtustrankaFormatedOIB>
  <DomainObject.Predmet.ProtustrankaFormatedWithAdress>
    <izvorni_sadrzaj> PODUZETNIČKI CENTAR AGORA d.o.o., Kruge 48, 10000 Zagreb zastupanog po punomoćniku Vera Bogdanović; Sava Bogdanović; Nenad Bogdanović</izvorni_sadrzaj>
    <derivirana_varijabla naziv="DomainObject.Predmet.ProtustrankaFormatedWithAdress_1"> PODUZETNIČKI CENTAR AGORA d.o.o., Kruge 48, 10000 Zagreb zastupanog po punomoćniku Vera Bogdanović; Sava Bogdanović; Nenad Bogdanović</derivirana_varijabla>
  </DomainObject.Predmet.ProtustrankaFormatedWithAdress>
  <DomainObject.Predmet.ProtustrankaFormatedWithAdressOIB>
    <izvorni_sadrzaj> PODUZETNIČKI CENTAR AGORA d.o.o., OIB 64604263198, Kruge 48, 10000 Zagreb zastupanog po punomoćniku Vera Bogdanović; Sava Bogdanović; Nenad Bogdanović</izvorni_sadrzaj>
    <derivirana_varijabla naziv="DomainObject.Predmet.ProtustrankaFormatedWithAdressOIB_1"> PODUZETNIČKI CENTAR AGORA d.o.o., OIB 64604263198, Kruge 48, 10000 Zagreb zastupanog po punomoćniku Vera Bogdanović; Sava Bogdanović; Nenad Bogdanović</derivirana_varijabla>
  </DomainObject.Predmet.ProtustrankaFormatedWithAdressOIB>
  <DomainObject.Predmet.ProtustrankaWithAdress>
    <izvorni_sadrzaj>PODUZETNIČKI CENTAR AGORA d.o.o. Kruge 48, 10000 Zagreb</izvorni_sadrzaj>
    <derivirana_varijabla naziv="DomainObject.Predmet.ProtustrankaWithAdress_1">PODUZETNIČKI CENTAR AGORA d.o.o. Kruge 48, 10000 Zagreb</derivirana_varijabla>
  </DomainObject.Predmet.ProtustrankaWithAdress>
  <DomainObject.Predmet.ProtustrankaWithAdressOIB>
    <izvorni_sadrzaj>PODUZETNIČKI CENTAR AGORA d.o.o., OIB 64604263198, Kruge 48, 10000 Zagreb</izvorni_sadrzaj>
    <derivirana_varijabla naziv="DomainObject.Predmet.ProtustrankaWithAdressOIB_1">PODUZETNIČKI CENTAR AGORA d.o.o., OIB 64604263198, Kruge 48, 10000 Zagreb</derivirana_varijabla>
  </DomainObject.Predmet.ProtustrankaWithAdressOIB>
  <DomainObject.Predmet.ProtustrankaNazivFormated>
    <izvorni_sadrzaj>PODUZETNIČKI CENTAR AGORA d.o.o.</izvorni_sadrzaj>
    <derivirana_varijabla naziv="DomainObject.Predmet.ProtustrankaNazivFormated_1">PODUZETNIČKI CENTAR AGORA d.o.o.</derivirana_varijabla>
  </DomainObject.Predmet.ProtustrankaNazivFormated>
  <DomainObject.Predmet.ProtustrankaNazivFormatedOIB>
    <izvorni_sadrzaj>PODUZETNIČKI CENTAR AGORA d.o.o., OIB 64604263198</izvorni_sadrzaj>
    <derivirana_varijabla naziv="DomainObject.Predmet.ProtustrankaNazivFormatedOIB_1">PODUZETNIČKI CENTAR AGORA d.o.o., OIB 64604263198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PODUZETNIČKI CENTAR AGORA d.o.o. zastupanog po punomoćniku Vera Bogdanović; Sava Bogdanović; Nenad Bogdanović</item>
    </izvorni_sadrzaj>
    <derivirana_varijabla naziv="DomainObject.Predmet.ProtuStrankaListFormated_1">
      <item>PODUZETNIČKI CENTAR AGORA d.o.o. zastupanog po punomoćniku Vera Bogdanović; Sava Bogdanović; Nenad Bogdanović</item>
    </derivirana_varijabla>
  </DomainObject.Predmet.ProtuStrankaListFormated>
  <DomainObject.Predmet.ProtuStrankaListFormatedOIB>
    <izvorni_sadrzaj>
      <item>PODUZETNIČKI CENTAR AGORA d.o.o., OIB 64604263198 zastupanog po punomoćniku Vera Bogdanović; Sava Bogdanović; Nenad Bogdanović</item>
    </izvorni_sadrzaj>
    <derivirana_varijabla naziv="DomainObject.Predmet.ProtuStrankaListFormatedOIB_1">
      <item>PODUZETNIČKI CENTAR AGORA d.o.o., OIB 64604263198 zastupanog po punomoćniku Vera Bogdanović; Sava Bogdanović; Nenad Bogdanović</item>
    </derivirana_varijabla>
  </DomainObject.Predmet.ProtuStrankaListFormatedOIB>
  <DomainObject.Predmet.ProtuStrankaListFormatedWithAdress>
    <izvorni_sadrzaj>
      <item>PODUZETNIČKI CENTAR AGORA d.o.o., Kruge 48, 10000 Zagreb zastupanog po punomoćniku Vera Bogdanović; Sava Bogdanović; Nenad Bogdanović</item>
    </izvorni_sadrzaj>
    <derivirana_varijabla naziv="DomainObject.Predmet.ProtuStrankaListFormatedWithAdress_1">
      <item>PODUZETNIČKI CENTAR AGORA d.o.o., Kruge 48, 10000 Zagreb zastupanog po punomoćniku Vera Bogdanović; Sava Bogdanović; Nenad Bogdanović</item>
    </derivirana_varijabla>
  </DomainObject.Predmet.ProtuStrankaListFormatedWithAdress>
  <DomainObject.Predmet.ProtuStrankaListFormatedWithAdressOIB>
    <izvorni_sadrzaj>
      <item>PODUZETNIČKI CENTAR AGORA d.o.o., OIB 64604263198, Kruge 48, 10000 Zagreb zastupanog po punomoćniku Vera Bogdanović; Sava Bogdanović; Nenad Bogdanović</item>
    </izvorni_sadrzaj>
    <derivirana_varijabla naziv="DomainObject.Predmet.ProtuStrankaListFormatedWithAdressOIB_1">
      <item>PODUZETNIČKI CENTAR AGORA d.o.o., OIB 64604263198, Kruge 48, 10000 Zagreb zastupanog po punomoćniku Vera Bogdanović; Sava Bogdanović; Nenad Bogdanović</item>
    </derivirana_varijabla>
  </DomainObject.Predmet.ProtuStrankaListFormatedWithAdressOIB>
  <DomainObject.Predmet.ProtuStrankaListNazivFormated>
    <izvorni_sadrzaj>
      <item>PODUZETNIČKI CENTAR AGORA d.o.o.</item>
    </izvorni_sadrzaj>
    <derivirana_varijabla naziv="DomainObject.Predmet.ProtuStrankaListNazivFormated_1">
      <item>PODUZETNIČKI CENTAR AGORA d.o.o.</item>
    </derivirana_varijabla>
  </DomainObject.Predmet.ProtuStrankaListNazivFormated>
  <DomainObject.Predmet.ProtuStrankaListNazivFormatedOIB>
    <izvorni_sadrzaj>
      <item>PODUZETNIČKI CENTAR AGORA d.o.o., OIB 64604263198</item>
    </izvorni_sadrzaj>
    <derivirana_varijabla naziv="DomainObject.Predmet.ProtuStrankaListNazivFormatedOIB_1">
      <item>PODUZETNIČKI CENTAR AGORA d.o.o., OIB 64604263198</item>
    </derivirana_varijabla>
  </DomainObject.Predmet.ProtuStrankaListNazivFormatedOIB>
  <DomainObject.Predmet.OstaliListFormated>
    <izvorni_sadrzaj>
      <item>Vera Bogdanović punomoćnik sudionika u postupku PODUZETNIČKI CENTAR AGORA d.o.o.</item>
      <item>Sava Bogdanović punomoćnik sudionika u postupku PODUZETNIČKI CENTAR AGORA d.o.o.</item>
      <item>Nenad Bogdanović punomoćnik sudionika u postupku PODUZETNIČKI CENTAR AGORA d.o.o.</item>
    </izvorni_sadrzaj>
    <derivirana_varijabla naziv="DomainObject.Predmet.OstaliListFormated_1">
      <item>Vera Bogdanović punomoćnik sudionika u postupku PODUZETNIČKI CENTAR AGORA d.o.o.</item>
      <item>Sava Bogdanović punomoćnik sudionika u postupku PODUZETNIČKI CENTAR AGORA d.o.o.</item>
      <item>Nenad Bogdanović punomoćnik sudionika u postupku PODUZETNIČKI CENTAR AGORA d.o.o.</item>
    </derivirana_varijabla>
  </DomainObject.Predmet.OstaliListFormated>
  <DomainObject.Predmet.OstaliListFormatedOIB>
    <izvorni_sadrzaj>
      <item>Vera Bogdanović, OIB 10661026954 punomoćnik sudionika u postupku PODUZETNIČKI CENTAR AGORA d.o.o.</item>
      <item>Sava Bogdanović, OIB 36869531908 punomoćnik sudionika u postupku PODUZETNIČKI CENTAR AGORA d.o.o.</item>
      <item>Nenad Bogdanović, OIB 13829663437 punomoćnik sudionika u postupku PODUZETNIČKI CENTAR AGORA d.o.o.</item>
    </izvorni_sadrzaj>
    <derivirana_varijabla naziv="DomainObject.Predmet.OstaliListFormatedOIB_1">
      <item>Vera Bogdanović, OIB 10661026954 punomoćnik sudionika u postupku PODUZETNIČKI CENTAR AGORA d.o.o.</item>
      <item>Sava Bogdanović, OIB 36869531908 punomoćnik sudionika u postupku PODUZETNIČKI CENTAR AGORA d.o.o.</item>
      <item>Nenad Bogdanović, OIB 13829663437 punomoćnik sudionika u postupku PODUZETNIČKI CENTAR AGORA d.o.o.</item>
    </derivirana_varijabla>
  </DomainObject.Predmet.OstaliListFormatedOIB>
  <DomainObject.Predmet.OstaliListFormatedWithAdress>
    <izvorni_sadrzaj>
      <item>Vera Bogdanović, Brijunska 2, 10000 Zagreb punomoćnik sudionika u postupku PODUZETNIČKI CENTAR AGORA d.o.o.</item>
      <item>Sava Bogdanović, Brijunska 2, 10000 Zagreb punomoćnik sudionika u postupku PODUZETNIČKI CENTAR AGORA d.o.o.</item>
      <item>Nenad Bogdanović, Hvarska 5, 10000 Zagreb punomoćnik sudionika u postupku PODUZETNIČKI CENTAR AGORA d.o.o.</item>
    </izvorni_sadrzaj>
    <derivirana_varijabla naziv="DomainObject.Predmet.OstaliListFormatedWithAdress_1">
      <item>Vera Bogdanović, Brijunska 2, 10000 Zagreb punomoćnik sudionika u postupku PODUZETNIČKI CENTAR AGORA d.o.o.</item>
      <item>Sava Bogdanović, Brijunska 2, 10000 Zagreb punomoćnik sudionika u postupku PODUZETNIČKI CENTAR AGORA d.o.o.</item>
      <item>Nenad Bogdanović, Hvarska 5, 10000 Zagreb punomoćnik sudionika u postupku PODUZETNIČKI CENTAR AGORA d.o.o.</item>
    </derivirana_varijabla>
  </DomainObject.Predmet.OstaliListFormatedWithAdress>
  <DomainObject.Predmet.OstaliListFormatedWithAdressOIB>
    <izvorni_sadrzaj>
      <item>Vera Bogdanović, OIB 10661026954, Brijunska 2, 10000 Zagreb punomoćnik sudionika u postupku PODUZETNIČKI CENTAR AGORA d.o.o.</item>
      <item>Sava Bogdanović, OIB 36869531908, Brijunska 2, 10000 Zagreb punomoćnik sudionika u postupku PODUZETNIČKI CENTAR AGORA d.o.o.</item>
      <item>Nenad Bogdanović, OIB 13829663437, Hvarska 5, 10000 Zagreb punomoćnik sudionika u postupku PODUZETNIČKI CENTAR AGORA d.o.o.</item>
    </izvorni_sadrzaj>
    <derivirana_varijabla naziv="DomainObject.Predmet.OstaliListFormatedWithAdressOIB_1">
      <item>Vera Bogdanović, OIB 10661026954, Brijunska 2, 10000 Zagreb punomoćnik sudionika u postupku PODUZETNIČKI CENTAR AGORA d.o.o.</item>
      <item>Sava Bogdanović, OIB 36869531908, Brijunska 2, 10000 Zagreb punomoćnik sudionika u postupku PODUZETNIČKI CENTAR AGORA d.o.o.</item>
      <item>Nenad Bogdanović, OIB 13829663437, Hvarska 5, 10000 Zagreb punomoćnik sudionika u postupku PODUZETNIČKI CENTAR AGORA d.o.o.</item>
    </derivirana_varijabla>
  </DomainObject.Predmet.OstaliListFormatedWithAdressOIB>
  <DomainObject.Predmet.OstaliListNazivFormated>
    <izvorni_sadrzaj>
      <item>Vera Bogdanović</item>
      <item>Sava Bogdanović</item>
      <item>Nenad Bogdanović</item>
    </izvorni_sadrzaj>
    <derivirana_varijabla naziv="DomainObject.Predmet.OstaliListNazivFormated_1">
      <item>Vera Bogdanović</item>
      <item>Sava Bogdanović</item>
      <item>Nenad Bogdanović</item>
    </derivirana_varijabla>
  </DomainObject.Predmet.OstaliListNazivFormated>
  <DomainObject.Predmet.OstaliListNazivFormatedOIB>
    <izvorni_sadrzaj>
      <item>Vera Bogdanović, OIB 10661026954</item>
      <item>Sava Bogdanović, OIB 36869531908</item>
      <item>Nenad Bogdanović, OIB 13829663437</item>
    </izvorni_sadrzaj>
    <derivirana_varijabla naziv="DomainObject.Predmet.OstaliListNazivFormatedOIB_1">
      <item>Vera Bogdanović, OIB 10661026954</item>
      <item>Sava Bogdanović, OIB 36869531908</item>
      <item>Nenad Bogdanović, OIB 13829663437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PODUZETNIČKI CENTAR AGORA d.o.o.</izvorni_sadrzaj>
    <derivirana_varijabla naziv="DomainObject.Predmet.ProtustrankaIDrugi_1">PODUZETNIČKI CENTAR AGORA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PODUZETNIČKI CENTAR AGORA d.o.o., OIB 64604263198, Kruge 48, 10000 Zagreb</izvorni_sadrzaj>
    <derivirana_varijabla naziv="DomainObject.Predmet.ProtustrankaIDrugiAdressOIB_1">PODUZETNIČKI CENTAR AGORA d.o.o., OIB 64604263198,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PODUZETNIČKI CENTAR AGORA d.o.o.</item>
      <item>FINA Regionalni centar Zagreb</item>
      <item>Vera Bogdanović</item>
      <item>Sava Bogdanović</item>
      <item>Nenad Bogdanović</item>
    </izvorni_sadrzaj>
    <derivirana_varijabla naziv="DomainObject.Predmet.SudioniciListNaziv_1">
      <item>PODUZETNIČKI CENTAR AGORA d.o.o.</item>
      <item>FINA Regionalni centar Zagreb</item>
      <item>Vera Bogdanović</item>
      <item>Sava Bogdanović</item>
      <item>Nenad Bogdanović</item>
    </derivirana_varijabla>
  </DomainObject.Predmet.SudioniciListNaziv>
  <DomainObject.Predmet.SudioniciListAdressOIB>
    <izvorni_sadrzaj>
      <item>PODUZETNIČKI CENTAR AGORA d.o.o., OIB 64604263198, Kruge 48,10000 Zagreb</item>
      <item>FINA Regionalni centar Zagreb, OIB 85821130368, Trg svibanjskih žrtava 1995. br. 1,10000 Zagreb</item>
      <item>Vera Bogdanović, OIB 10661026954, Brijunska 2,10000 Zagreb</item>
      <item>Sava Bogdanović, OIB 36869531908, Brijunska 2,10000 Zagreb</item>
      <item>Nenad Bogdanović, OIB 13829663437, Hvarska 5,10000 Zagreb</item>
    </izvorni_sadrzaj>
    <derivirana_varijabla naziv="DomainObject.Predmet.SudioniciListAdressOIB_1">
      <item>PODUZETNIČKI CENTAR AGORA d.o.o., OIB 64604263198, Kruge 48,10000 Zagreb</item>
      <item>FINA Regionalni centar Zagreb, OIB 85821130368, Trg svibanjskih žrtava 1995. br. 1,10000 Zagreb</item>
      <item>Vera Bogdanović, OIB 10661026954, Brijunska 2,10000 Zagreb</item>
      <item>Sava Bogdanović, OIB 36869531908, Brijunska 2,10000 Zagreb</item>
      <item>Nenad Bogdanović, OIB 13829663437, Hvarska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64604263198</item>
      <item>, OIB 85821130368</item>
      <item>, OIB 10661026954</item>
      <item>, OIB 36869531908</item>
      <item>, OIB 13829663437</item>
    </izvorni_sadrzaj>
    <derivirana_varijabla naziv="DomainObject.Predmet.SudioniciListNazivOIB_1">
      <item>, OIB 64604263198</item>
      <item>, OIB 85821130368</item>
      <item>, OIB 10661026954</item>
      <item>, OIB 36869531908</item>
      <item>, OIB 13829663437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2016-04-04T12:39:00Z</dcterms:created>
  <dc:creator>ilukac</dc:creator>
  <cp:lastModifiedBy>Irena Benko</cp:lastModifiedBy>
  <cp:lastPrinted>2016-04-05T07:21:00Z</cp:lastPrinted>
  <dcterms:modified xmlns:xsi="http://www.w3.org/2001/XMLSchema-instance" xsi:type="dcterms:W3CDTF">2016-04-05T11:50:00Z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