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7cea" w14:paraId="9b07ce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8F217D">
        <w:rPr>
          <w:b/>
        </w:rPr>
        <w:t>715</w:t>
      </w:r>
      <w:r w:rsidR="008D1B0D" w:rsidRPr="008D1B0D">
        <w:rPr>
          <w:b/>
        </w:rPr>
        <w:t>/2016-</w:t>
      </w:r>
      <w:r w:rsidR="008F217D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8F217D" w:rsidRPr="008F217D">
        <w:t>AMLEDA USLUGE jednostavno društvo s ograničenom odgovornošću za usluge, skraćena tvrtka: AMLEDA USLUGE j.d.o.o., Zagreb, Južna ulica 77, OIB: 58322506810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8F217D">
        <w:t>3</w:t>
      </w:r>
      <w:r w:rsidR="00CA613B">
        <w:t xml:space="preserve">. </w:t>
      </w:r>
      <w:r w:rsidR="008F217D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F217D" w:rsidRPr="008F217D">
        <w:t>AMLEDA USLUGE jednostavno društvo s ograničenom odgovornošću za usluge, skraćena tvrtka: AMLEDA USLUGE j.d.o.o., Zagreb, Južna ulica 77, OIB: 58322506810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F217D">
        <w:t>Nada Reljić iz Slavonskog Broda, Naselje A.Hebranga 7/9, OIB 63776354688.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8F217D" w:rsidRPr="008F217D">
        <w:t>AMLEDA USLUGE jednostavno društvo s ograničenom odgovornošću za usluge, skraćena tvrtka: AMLEDA USLUGE j.d.o.o., Zagreb, Južna ulica 77, OIB: 58322506810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8F217D" w:rsidP="00F74270" w:rsidR="008F217D">
      <w:pPr>
        <w:ind w:firstLine="1440"/>
        <w:jc w:val="both"/>
      </w:pPr>
    </w:p>
    <w:p w:rsidRDefault="008F217D" w:rsidP="00F74270" w:rsidR="008F217D">
      <w:pPr>
        <w:ind w:firstLine="1440"/>
        <w:jc w:val="both"/>
      </w:pPr>
    </w:p>
    <w:p w:rsidRDefault="008F217D" w:rsidP="00DA3704" w:rsidR="00DA3704" w:rsidRPr="00DA3704">
      <w:pPr>
        <w:ind w:firstLine="1440"/>
        <w:jc w:val="right"/>
      </w:pPr>
      <w:r>
        <w:rPr>
          <w:b/>
        </w:rPr>
        <w:lastRenderedPageBreak/>
        <w:t>Broj: 7/St-2715</w:t>
      </w:r>
      <w:r w:rsidR="00DA3704" w:rsidRPr="00DA3704">
        <w:rPr>
          <w:b/>
        </w:rPr>
        <w:t>/2016-</w:t>
      </w:r>
      <w:r>
        <w:rPr>
          <w:b/>
        </w:rPr>
        <w:t>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F217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8F217D" w:rsidRPr="008F217D">
        <w:t>AMLEDA USLUGE jednostavno društvo s ograničenom odgovornošću za usluge, skraćena tvrtka: AMLEDA USLUGE j.d.o.o., Zagreb, Južna ulica 77, OIB: 58322506810</w:t>
      </w:r>
      <w:r w:rsidR="008F217D">
        <w:t xml:space="preserve"> 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8F217D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F217D">
        <w:t>2</w:t>
      </w:r>
      <w:r w:rsidR="00DA3704">
        <w:t>8</w:t>
      </w:r>
      <w:r w:rsidR="00654824">
        <w:t xml:space="preserve">. </w:t>
      </w:r>
      <w:r w:rsidR="008F217D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8F217D">
        <w:t>3</w:t>
      </w:r>
      <w:r w:rsidR="00CA613B">
        <w:t xml:space="preserve">. </w:t>
      </w:r>
      <w:r w:rsidR="008F217D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  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BAF" w:rsidR="009A4BAF">
      <w:r>
        <w:separator/>
      </w:r>
    </w:p>
  </w:endnote>
  <w:endnote w:id="0" w:type="continuationSeparator">
    <w:p w:rsidRDefault="009A4BAF" w:rsidR="009A4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BAF" w:rsidR="009A4BAF">
      <w:r>
        <w:separator/>
      </w:r>
    </w:p>
  </w:footnote>
  <w:footnote w:id="0" w:type="continuationSeparator">
    <w:p w:rsidRDefault="009A4BAF" w:rsidR="009A4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1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A7121"/>
    <w:rsid w:val="001B37AE"/>
    <w:rsid w:val="001B61FF"/>
    <w:rsid w:val="001C0B9D"/>
    <w:rsid w:val="001C2E92"/>
    <w:rsid w:val="001C5CF7"/>
    <w:rsid w:val="001D2B3A"/>
    <w:rsid w:val="001D7AFE"/>
    <w:rsid w:val="001E1715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8F217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A4BAF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405"/>
    <w:rsid w:val="00D93DBE"/>
    <w:rsid w:val="00DA3704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1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1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1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1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1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1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1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1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St-2715/2016</izvorni_sadrzaj>
    <derivirana_varijabla naziv="DomainObject.Predmet.OznakaBroj_1">St-2715/2016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Su-1414/2016-31</izvorni_sadrzaj>
    <derivirana_varijabla naziv="DomainObject.Predmet.PrimjedbaSuca_1">5 Su-1414/2016-31</derivirana_varijabla>
  </DomainObject.Predmet.PrimjedbaSuca>
  <DomainObject.Predmet.ProtustrankaFormated>
    <izvorni_sadrzaj>  AMLEDA USLUGE jednostavno društvo s ograničenom odgovornošću za usluge</izvorni_sadrzaj>
    <derivirana_varijabla naziv="DomainObject.Predmet.ProtustrankaFormated_1">  AMLEDA USLUGE jednostavno društvo s ograničenom odgovornošću za usluge</derivirana_varijabla>
  </DomainObject.Predmet.ProtustrankaFormated>
  <DomainObject.Predmet.ProtustrankaFormatedOIB>
    <izvorni_sadrzaj>  AMLEDA USLUGE jednostavno društvo s ograničenom odgovornošću za usluge, OIB 58322506810</izvorni_sadrzaj>
    <derivirana_varijabla naziv="DomainObject.Predmet.ProtustrankaFormatedOIB_1">  AMLEDA USLUGE jednostavno društvo s ograničenom odgovornošću za usluge, OIB 58322506810</derivirana_varijabla>
  </DomainObject.Predmet.ProtustrankaFormatedOIB>
  <DomainObject.Predmet.ProtustrankaFormatedWithAdress>
    <izvorni_sadrzaj> AMLEDA USLUGE jednostavno društvo s ograničenom odgovornošću za usluge, Južna ulica 77, 10000 Zagreb</izvorni_sadrzaj>
    <derivirana_varijabla naziv="DomainObject.Predmet.ProtustrankaFormatedWithAdress_1"> AMLEDA USLUGE jednostavno društvo s ograničenom odgovornošću za usluge, Južna ulica 77, 10000 Zagreb</derivirana_varijabla>
  </DomainObject.Predmet.ProtustrankaFormatedWithAdress>
  <DomainObject.Predmet.ProtustrankaFormatedWithAdressOIB>
    <izvorni_sadrzaj> AMLEDA USLUGE jednostavno društvo s ograničenom odgovornošću za usluge, OIB 58322506810, Južna ulica 77, 10000 Zagreb</izvorni_sadrzaj>
    <derivirana_varijabla naziv="DomainObject.Predmet.ProtustrankaFormatedWithAdressOIB_1"> AMLEDA USLUGE jednostavno društvo s ograničenom odgovornošću za usluge, OIB 58322506810, Južna ulica 77, 10000 Zagreb</derivirana_varijabla>
  </DomainObject.Predmet.ProtustrankaFormatedWithAdressOIB>
  <DomainObject.Predmet.ProtustrankaWithAdress>
    <izvorni_sadrzaj>AMLEDA USLUGE jednostavno društvo s ograničenom odgovornošću za usluge Južna ulica 77, 10000 Zagreb</izvorni_sadrzaj>
    <derivirana_varijabla naziv="DomainObject.Predmet.ProtustrankaWithAdress_1">AMLEDA USLUGE jednostavno društvo s ograničenom odgovornošću za usluge Južna ulica 77, 10000 Zagreb</derivirana_varijabla>
  </DomainObject.Predmet.ProtustrankaWithAdress>
  <DomainObject.Predmet.ProtustrankaWithAdressOIB>
    <izvorni_sadrzaj>AMLEDA USLUGE jednostavno društvo s ograničenom odgovornošću za usluge, OIB 58322506810, Južna ulica 77, 10000 Zagreb</izvorni_sadrzaj>
    <derivirana_varijabla naziv="DomainObject.Predmet.ProtustrankaWithAdressOIB_1">AMLEDA USLUGE jednostavno društvo s ograničenom odgovornošću za usluge, OIB 58322506810, Južna ulica 77, 10000 Zagreb</derivirana_varijabla>
  </DomainObject.Predmet.ProtustrankaWithAdressOIB>
  <DomainObject.Predmet.ProtustrankaNazivFormated>
    <izvorni_sadrzaj>AMLEDA USLUGE jednostavno društvo s ograničenom odgovornošću za usluge</izvorni_sadrzaj>
    <derivirana_varijabla naziv="DomainObject.Predmet.ProtustrankaNazivFormated_1">AMLEDA USLUGE jednostavno društvo s ograničenom odgovornošću za usluge</derivirana_varijabla>
  </DomainObject.Predmet.ProtustrankaNazivFormated>
  <DomainObject.Predmet.ProtustrankaNazivFormatedOIB>
    <izvorni_sadrzaj>AMLEDA USLUGE jednostavno društvo s ograničenom odgovornošću za usluge, OIB 58322506810</izvorni_sadrzaj>
    <derivirana_varijabla naziv="DomainObject.Predmet.ProtustrankaNazivFormatedOIB_1">AMLEDA USLUGE jednostavno društvo s ograničenom odgovornošću za usluge, OIB 58322506810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44728.68</izvorni_sadrzaj>
    <derivirana_varijabla naziv="DomainObject.Predmet.TrenutnaVrijednost_1">44728.68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AMLEDA USLUGE jednostavno društvo s ograničenom odgovornošću za usluge</item>
    </izvorni_sadrzaj>
    <derivirana_varijabla naziv="DomainObject.Predmet.ProtuStrankaListFormated_1">
      <item>AMLEDA USLUGE jednostavno društvo s ograničenom odgovornošću za usluge</item>
    </derivirana_varijabla>
  </DomainObject.Predmet.ProtuStrankaListFormated>
  <DomainObject.Predmet.ProtuStrankaListFormatedOIB>
    <izvorni_sadrzaj>
      <item>AMLEDA USLUGE jednostavno društvo s ograničenom odgovornošću za usluge, OIB 58322506810</item>
    </izvorni_sadrzaj>
    <derivirana_varijabla naziv="DomainObject.Predmet.ProtuStrankaListFormatedOIB_1">
      <item>AMLEDA USLUGE jednostavno društvo s ograničenom odgovornošću za usluge, OIB 58322506810</item>
    </derivirana_varijabla>
  </DomainObject.Predmet.ProtuStrankaListFormatedOIB>
  <DomainObject.Predmet.ProtuStrankaListFormatedWithAdress>
    <izvorni_sadrzaj>
      <item>AMLEDA USLUGE jednostavno društvo s ograničenom odgovornošću za usluge, Južna ulica 77, 10000 Zagreb</item>
    </izvorni_sadrzaj>
    <derivirana_varijabla naziv="DomainObject.Predmet.ProtuStrankaListFormatedWithAdress_1">
      <item>AMLEDA USLUGE jednostavno društvo s ograničenom odgovornošću za usluge, Južna ulica 77, 10000 Zagreb</item>
    </derivirana_varijabla>
  </DomainObject.Predmet.ProtuStrankaListFormatedWithAdress>
  <DomainObject.Predmet.ProtuStrankaListFormatedWithAdressOIB>
    <izvorni_sadrzaj>
      <item>AMLEDA USLUGE jednostavno društvo s ograničenom odgovornošću za usluge, OIB 58322506810, Južna ulica 77, 10000 Zagreb</item>
    </izvorni_sadrzaj>
    <derivirana_varijabla naziv="DomainObject.Predmet.ProtuStrankaListFormatedWithAdressOIB_1">
      <item>AMLEDA USLUGE jednostavno društvo s ograničenom odgovornošću za usluge, OIB 58322506810, Južna ulica 77, 10000 Zagreb</item>
    </derivirana_varijabla>
  </DomainObject.Predmet.ProtuStrankaListFormatedWithAdressOIB>
  <DomainObject.Predmet.ProtuStrankaListNazivFormated>
    <izvorni_sadrzaj>
      <item>AMLEDA USLUGE jednostavno društvo s ograničenom odgovornošću za usluge</item>
    </izvorni_sadrzaj>
    <derivirana_varijabla naziv="DomainObject.Predmet.ProtuStrankaListNazivFormated_1">
      <item>AMLEDA USLUGE jednostavno društvo s ograničenom odgovornošću za usluge</item>
    </derivirana_varijabla>
  </DomainObject.Predmet.ProtuStrankaListNazivFormated>
  <DomainObject.Predmet.ProtuStrankaListNazivFormatedOIB>
    <izvorni_sadrzaj>
      <item>AMLEDA USLUGE jednostavno društvo s ograničenom odgovornošću za usluge, OIB 58322506810</item>
    </izvorni_sadrzaj>
    <derivirana_varijabla naziv="DomainObject.Predmet.ProtuStrankaListNazivFormatedOIB_1">
      <item>AMLEDA USLUGE jednostavno društvo s ograničenom odgovornošću za usluge, OIB 58322506810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AMLEDA USLUGE jednostavno društvo s ograničenom odgovornošću za usluge</izvorni_sadrzaj>
    <derivirana_varijabla naziv="DomainObject.Predmet.ProtustrankaIDrugi_1">AMLEDA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AMLEDA USLUGE jednostavno društvo s ograničenom odgovornošću za usluge, OIB 58322506810, Južna ulica 77, 10000 Zagreb</izvorni_sadrzaj>
    <derivirana_varijabla naziv="DomainObject.Predmet.ProtustrankaIDrugiAdressOIB_1">AMLEDA USLUGE jednostavno društvo s ograničenom odgovornošću za usluge, OIB 58322506810, Južna ulica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AMLEDA USLUGE jednostavno društvo s ograničenom odgovornošću za usluge</item>
      <item>FINA Regionalni centar Zagreb</item>
    </izvorni_sadrzaj>
    <derivirana_varijabla naziv="DomainObject.Predmet.SudioniciListNaziv_1">
      <item>AMLEDA USLUGE jednostavno društvo s ograničenom odgovornošću za usluge</item>
      <item>FINA Regionalni centar Zagreb</item>
    </derivirana_varijabla>
  </DomainObject.Predmet.SudioniciListNaziv>
  <DomainObject.Predmet.SudioniciListAdressOIB>
    <izvorni_sadrzaj>
      <item>AMLEDA USLUGE jednostavno društvo s ograničenom odgovornošću za usluge, OIB 58322506810, Južna ulica 77,10000 Zagreb</item>
      <item>FINA Regionalni centar Zagreb, OIB 85821130368, Trg svibanjskih žrtava 1995. br.1,10000 Zagreb</item>
    </izvorni_sadrzaj>
    <derivirana_varijabla naziv="DomainObject.Predmet.SudioniciListAdressOIB_1">
      <item>AMLEDA USLUGE jednostavno društvo s ograničenom odgovornošću za usluge, OIB 58322506810, Južna ulica 77,10000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58322506810</item>
      <item>, OIB 85821130368</item>
    </izvorni_sadrzaj>
    <derivirana_varijabla naziv="DomainObject.Predmet.SudioniciListNazivOIB_1">
      <item>, OIB 58322506810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C53FD-A26F-463E-A4C0-92740D0B9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820</properties:Words>
  <properties:Characters>4650</properties:Characters>
  <properties:Lines>113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2017-03-13T11:24:00Z</dcterms:created>
  <dc:creator>alet</dc:creator>
  <cp:lastModifiedBy>wsadmin</cp:lastModifiedBy>
  <cp:lastPrinted>2017-01-19T10:56:00Z</cp:lastPrinted>
  <dcterms:modified xmlns:xsi="http://www.w3.org/2001/XMLSchema-instance" xsi:type="dcterms:W3CDTF">2017-03-13T11:52:00Z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