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2ff8" w14:paraId="ce02ff8" w:rsidRDefault="007D47BD" w:rsidP="00FB7B71" w:rsidR="00FF7657" w:rsidRPr="000B3D39">
      <w:pPr>
        <w:jc w:val="both"/>
        <w15:collapsed w:val="false"/>
        <w:rPr>
          <w:rStyle w:val="Naglaeno"/>
          <w:sz w:val="22"/>
        </w:rPr>
      </w:pPr>
      <w:r w:rsidRPr="000B3D39">
        <w:rPr>
          <w:rStyle w:val="Naglaeno"/>
          <w:sz w:val="22"/>
        </w:rPr>
        <w:t xml:space="preserve">   </w:t>
      </w:r>
      <w:r w:rsidR="00FB7B71" w:rsidRPr="000B3D39">
        <w:rPr>
          <w:rStyle w:val="Naglaeno"/>
          <w:sz w:val="22"/>
        </w:rPr>
        <w:t xml:space="preserve">            </w:t>
      </w:r>
      <w:r w:rsidR="00FB7B71" w:rsidRPr="000B3D39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0B3D39">
      <w:pPr>
        <w:ind w:hanging="720" w:left="360"/>
        <w:jc w:val="both"/>
        <w:rPr>
          <w:rStyle w:val="Naglaeno"/>
          <w:b w:val="false"/>
          <w:sz w:val="22"/>
        </w:rPr>
      </w:pPr>
      <w:r w:rsidRPr="000B3D39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0B3D39">
      <w:pPr>
        <w:ind w:hanging="720" w:left="360"/>
        <w:jc w:val="both"/>
        <w:rPr>
          <w:rStyle w:val="Naglaeno"/>
          <w:b w:val="false"/>
          <w:sz w:val="22"/>
        </w:rPr>
      </w:pPr>
      <w:r w:rsidRPr="000B3D39">
        <w:rPr>
          <w:rStyle w:val="Naglaeno"/>
          <w:b w:val="false"/>
          <w:sz w:val="22"/>
        </w:rPr>
        <w:t xml:space="preserve">     TRGOVAČKI SUD U OSIJEKU</w:t>
      </w:r>
    </w:p>
    <w:p w:rsidRDefault="0078511F" w:rsidP="00CC7D14" w:rsidR="0078511F" w:rsidRPr="000B3D39">
      <w:pPr>
        <w:jc w:val="both"/>
        <w:rPr>
          <w:rStyle w:val="Naglaeno"/>
          <w:b w:val="false"/>
          <w:sz w:val="22"/>
        </w:rPr>
      </w:pPr>
    </w:p>
    <w:p w:rsidRDefault="00250AE0" w:rsidP="00250AE0" w:rsidR="00250AE0" w:rsidRPr="000B3D39">
      <w:pPr>
        <w:jc w:val="center"/>
        <w:rPr>
          <w:sz w:val="22"/>
        </w:rPr>
      </w:pPr>
      <w:r w:rsidRPr="000B3D39">
        <w:rPr>
          <w:sz w:val="22"/>
        </w:rPr>
        <w:t>R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E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P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U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B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L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I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K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A</w:t>
      </w:r>
      <w:r w:rsidR="00014C4E" w:rsidRPr="000B3D39">
        <w:rPr>
          <w:sz w:val="22"/>
        </w:rPr>
        <w:t xml:space="preserve">   </w:t>
      </w:r>
      <w:r w:rsidRPr="000B3D39">
        <w:rPr>
          <w:sz w:val="22"/>
        </w:rPr>
        <w:t xml:space="preserve"> H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R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V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A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T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S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K</w:t>
      </w:r>
      <w:r w:rsidR="00014C4E" w:rsidRPr="000B3D39">
        <w:rPr>
          <w:sz w:val="22"/>
        </w:rPr>
        <w:t xml:space="preserve"> </w:t>
      </w:r>
      <w:r w:rsidRPr="000B3D39">
        <w:rPr>
          <w:sz w:val="22"/>
        </w:rPr>
        <w:t>A</w:t>
      </w:r>
    </w:p>
    <w:p w:rsidRDefault="00250AE0" w:rsidP="00447F32" w:rsidR="00250AE0" w:rsidRPr="000B3D39">
      <w:pPr>
        <w:jc w:val="center"/>
        <w:rPr>
          <w:sz w:val="22"/>
        </w:rPr>
      </w:pPr>
      <w:r w:rsidRPr="000B3D39">
        <w:rPr>
          <w:sz w:val="22"/>
        </w:rPr>
        <w:t>R J E Š E N J E</w:t>
      </w:r>
    </w:p>
    <w:p w:rsidRDefault="00250AE0" w:rsidP="00250AE0" w:rsidR="00250AE0" w:rsidRPr="000B3D39">
      <w:pPr>
        <w:jc w:val="both"/>
        <w:rPr>
          <w:sz w:val="22"/>
        </w:rPr>
      </w:pPr>
    </w:p>
    <w:p w:rsidRDefault="0078511F" w:rsidP="00250AE0" w:rsidR="0078511F" w:rsidRPr="000B3D39">
      <w:pPr>
        <w:jc w:val="both"/>
        <w:rPr>
          <w:sz w:val="22"/>
        </w:rPr>
      </w:pPr>
    </w:p>
    <w:p w:rsidRDefault="007D47BD" w:rsidP="007D47BD" w:rsidR="007D47BD" w:rsidRPr="000B3D39">
      <w:pPr>
        <w:autoSpaceDE w:val="false"/>
        <w:autoSpaceDN w:val="false"/>
        <w:adjustRightInd w:val="false"/>
        <w:ind w:firstLine="708"/>
        <w:jc w:val="both"/>
        <w:rPr>
          <w:sz w:val="22"/>
        </w:rPr>
      </w:pPr>
      <w:r w:rsidRPr="000B3D39">
        <w:rPr>
          <w:sz w:val="22"/>
        </w:rPr>
        <w:t>Trgovački sud u Osijeku, po stečajnom sucu mr. sc. Borisu Vukoviću</w:t>
      </w:r>
      <w:r w:rsidRPr="000B3D39">
        <w:rPr>
          <w:color w:val="000000"/>
          <w:sz w:val="22"/>
        </w:rPr>
        <w:t xml:space="preserve">, </w:t>
      </w:r>
      <w:r w:rsidRPr="000B3D39">
        <w:rPr>
          <w:sz w:val="22"/>
        </w:rPr>
        <w:t xml:space="preserve">po službenoj dužnosti, u stečajnom postupku nad dužnikom </w:t>
      </w:r>
      <w:r w:rsidR="005362FD" w:rsidRPr="000B3D39">
        <w:rPr>
          <w:sz w:val="22"/>
        </w:rPr>
        <w:t xml:space="preserve">INTERIJER-DRVOPANELI d.o.o. u stečaju, </w:t>
      </w:r>
      <w:proofErr w:type="spellStart"/>
      <w:r w:rsidR="005362FD" w:rsidRPr="000B3D39">
        <w:rPr>
          <w:sz w:val="22"/>
        </w:rPr>
        <w:t>Andrijaševci</w:t>
      </w:r>
      <w:proofErr w:type="spellEnd"/>
      <w:r w:rsidR="005362FD" w:rsidRPr="000B3D39">
        <w:rPr>
          <w:sz w:val="22"/>
        </w:rPr>
        <w:t>, Tri ruže 18, MBS: 070052353, OIB: 31254770611</w:t>
      </w:r>
      <w:r w:rsidRPr="000B3D39">
        <w:rPr>
          <w:sz w:val="22"/>
        </w:rPr>
        <w:t xml:space="preserve">, dana </w:t>
      </w:r>
      <w:r w:rsidR="005362FD" w:rsidRPr="000B3D39">
        <w:rPr>
          <w:sz w:val="22"/>
        </w:rPr>
        <w:t>10. listopada</w:t>
      </w:r>
      <w:r w:rsidRPr="000B3D39">
        <w:rPr>
          <w:sz w:val="22"/>
        </w:rPr>
        <w:t xml:space="preserve"> 201</w:t>
      </w:r>
      <w:r w:rsidR="005362FD" w:rsidRPr="000B3D39">
        <w:rPr>
          <w:sz w:val="22"/>
        </w:rPr>
        <w:t>8</w:t>
      </w:r>
      <w:r w:rsidRPr="000B3D39">
        <w:rPr>
          <w:sz w:val="22"/>
        </w:rPr>
        <w:t>. godine</w:t>
      </w:r>
    </w:p>
    <w:p w:rsidRDefault="0078511F" w:rsidP="00250AE0" w:rsidR="0078511F" w:rsidRPr="000B3D39">
      <w:pPr>
        <w:jc w:val="both"/>
        <w:rPr>
          <w:sz w:val="22"/>
        </w:rPr>
      </w:pPr>
    </w:p>
    <w:p w:rsidRDefault="00250AE0" w:rsidP="00250AE0" w:rsidR="00250AE0" w:rsidRPr="000B3D39">
      <w:pPr>
        <w:jc w:val="center"/>
        <w:rPr>
          <w:sz w:val="22"/>
        </w:rPr>
      </w:pPr>
      <w:r w:rsidRPr="000B3D39">
        <w:rPr>
          <w:sz w:val="22"/>
        </w:rPr>
        <w:t>r i j e š i o  j e</w:t>
      </w:r>
    </w:p>
    <w:p w:rsidRDefault="00250AE0" w:rsidP="00250AE0" w:rsidR="00250AE0" w:rsidRPr="000B3D39">
      <w:pPr>
        <w:jc w:val="both"/>
        <w:rPr>
          <w:sz w:val="22"/>
        </w:rPr>
      </w:pPr>
    </w:p>
    <w:p w:rsidRDefault="0078511F" w:rsidP="00250AE0" w:rsidR="0078511F" w:rsidRPr="000B3D39">
      <w:pPr>
        <w:jc w:val="both"/>
        <w:rPr>
          <w:sz w:val="22"/>
        </w:rPr>
      </w:pPr>
    </w:p>
    <w:p w:rsidRDefault="00250AE0" w:rsidP="00250AE0" w:rsidR="00250AE0" w:rsidRPr="000B3D39">
      <w:pPr>
        <w:ind w:firstLine="708"/>
        <w:jc w:val="both"/>
        <w:rPr>
          <w:sz w:val="22"/>
        </w:rPr>
      </w:pPr>
      <w:r w:rsidRPr="000B3D39">
        <w:rPr>
          <w:sz w:val="22"/>
        </w:rPr>
        <w:t xml:space="preserve">Odgađa se ispitno ročište i izvještajno ročište </w:t>
      </w:r>
      <w:r w:rsidR="007D47BD" w:rsidRPr="000B3D39">
        <w:rPr>
          <w:sz w:val="22"/>
        </w:rPr>
        <w:t xml:space="preserve">stečajnog dužnika </w:t>
      </w:r>
      <w:r w:rsidR="00AB0814" w:rsidRPr="000B3D39">
        <w:rPr>
          <w:sz w:val="22"/>
        </w:rPr>
        <w:t xml:space="preserve">INTERIJER-DRVOPANELI d.o.o. u stečaju, </w:t>
      </w:r>
      <w:proofErr w:type="spellStart"/>
      <w:r w:rsidR="00AB0814" w:rsidRPr="000B3D39">
        <w:rPr>
          <w:sz w:val="22"/>
        </w:rPr>
        <w:t>Andrijaševci</w:t>
      </w:r>
      <w:proofErr w:type="spellEnd"/>
      <w:r w:rsidR="00AB0814" w:rsidRPr="000B3D39">
        <w:rPr>
          <w:sz w:val="22"/>
        </w:rPr>
        <w:t>, Tri ruže 18, MBS: 070052353, OIB: 31254770611</w:t>
      </w:r>
    </w:p>
    <w:p w:rsidRDefault="0027662F" w:rsidP="00250AE0" w:rsidR="0027662F" w:rsidRPr="000B3D39">
      <w:pPr>
        <w:ind w:firstLine="708"/>
        <w:jc w:val="both"/>
        <w:rPr>
          <w:b/>
          <w:sz w:val="22"/>
        </w:rPr>
      </w:pPr>
    </w:p>
    <w:p w:rsidRDefault="00250AE0" w:rsidP="00250AE0" w:rsidR="00250AE0" w:rsidRPr="000B3D39">
      <w:pPr>
        <w:ind w:left="1065"/>
        <w:jc w:val="both"/>
        <w:rPr>
          <w:sz w:val="22"/>
        </w:rPr>
      </w:pPr>
      <w:r w:rsidRPr="000B3D39">
        <w:rPr>
          <w:sz w:val="22"/>
        </w:rPr>
        <w:t>zakazano</w:t>
      </w:r>
      <w:r w:rsidRPr="000B3D39">
        <w:rPr>
          <w:b/>
          <w:sz w:val="22"/>
        </w:rPr>
        <w:t xml:space="preserve"> </w:t>
      </w:r>
      <w:r w:rsidRPr="000B3D39">
        <w:rPr>
          <w:sz w:val="22"/>
        </w:rPr>
        <w:t>za dan</w:t>
      </w:r>
    </w:p>
    <w:p w:rsidRDefault="0027662F" w:rsidP="00250AE0" w:rsidR="0027662F" w:rsidRPr="000B3D39">
      <w:pPr>
        <w:ind w:left="1065"/>
        <w:jc w:val="both"/>
        <w:rPr>
          <w:sz w:val="22"/>
        </w:rPr>
      </w:pPr>
    </w:p>
    <w:p w:rsidRDefault="0081355F" w:rsidP="008A0635" w:rsidR="00250AE0" w:rsidRPr="000B3D39">
      <w:pPr>
        <w:jc w:val="center"/>
        <w:rPr>
          <w:bCs/>
          <w:sz w:val="22"/>
          <w:u w:val="single"/>
        </w:rPr>
      </w:pPr>
      <w:r w:rsidRPr="000B3D39">
        <w:rPr>
          <w:bCs/>
          <w:sz w:val="22"/>
          <w:u w:val="single"/>
        </w:rPr>
        <w:t>18. listopad 2018</w:t>
      </w:r>
      <w:r w:rsidR="007D47BD" w:rsidRPr="000B3D39">
        <w:rPr>
          <w:bCs/>
          <w:sz w:val="22"/>
          <w:u w:val="single"/>
        </w:rPr>
        <w:t>. godine u 9,00 i 9,15 sati</w:t>
      </w:r>
    </w:p>
    <w:p w:rsidRDefault="007D47BD" w:rsidP="008A0635" w:rsidR="007D47BD" w:rsidRPr="000B3D39">
      <w:pPr>
        <w:jc w:val="center"/>
        <w:rPr>
          <w:bCs/>
          <w:sz w:val="22"/>
          <w:u w:val="single"/>
        </w:rPr>
      </w:pPr>
    </w:p>
    <w:p w:rsidRDefault="00250AE0" w:rsidP="00250AE0" w:rsidR="00250AE0" w:rsidRPr="000B3D39">
      <w:pPr>
        <w:ind w:left="1134"/>
        <w:rPr>
          <w:bCs/>
          <w:sz w:val="22"/>
        </w:rPr>
      </w:pPr>
      <w:r w:rsidRPr="000B3D39">
        <w:rPr>
          <w:bCs/>
          <w:sz w:val="22"/>
        </w:rPr>
        <w:t xml:space="preserve">a novo </w:t>
      </w:r>
    </w:p>
    <w:p w:rsidRDefault="00250AE0" w:rsidP="00250AE0" w:rsidR="00250AE0" w:rsidRPr="000B3D39">
      <w:pPr>
        <w:rPr>
          <w:bCs/>
          <w:sz w:val="22"/>
        </w:rPr>
      </w:pPr>
    </w:p>
    <w:p w:rsidRDefault="00250AE0" w:rsidP="0027662F" w:rsidR="0078511F" w:rsidRPr="000B3D39">
      <w:pPr>
        <w:jc w:val="center"/>
        <w:rPr>
          <w:b/>
          <w:bCs/>
          <w:sz w:val="22"/>
          <w:u w:val="single"/>
        </w:rPr>
      </w:pPr>
      <w:r w:rsidRPr="000B3D39">
        <w:rPr>
          <w:b/>
          <w:bCs/>
          <w:sz w:val="22"/>
          <w:u w:val="single"/>
        </w:rPr>
        <w:t>ročište vjerovnika</w:t>
      </w:r>
      <w:r w:rsidR="0027662F" w:rsidRPr="000B3D39">
        <w:rPr>
          <w:b/>
          <w:bCs/>
          <w:sz w:val="22"/>
          <w:u w:val="single"/>
        </w:rPr>
        <w:t xml:space="preserve"> </w:t>
      </w:r>
      <w:r w:rsidRPr="000B3D39">
        <w:rPr>
          <w:b/>
          <w:bCs/>
          <w:sz w:val="22"/>
          <w:u w:val="single"/>
        </w:rPr>
        <w:t>na kojem će se ispitati prijavl</w:t>
      </w:r>
      <w:r w:rsidR="0027662F" w:rsidRPr="000B3D39">
        <w:rPr>
          <w:b/>
          <w:bCs/>
          <w:sz w:val="22"/>
          <w:u w:val="single"/>
        </w:rPr>
        <w:t xml:space="preserve">jene tražbine (ispitno ročište) </w:t>
      </w:r>
    </w:p>
    <w:p w:rsidRDefault="007D47BD" w:rsidP="0027662F" w:rsidR="008A0EEC" w:rsidRPr="000B3D39">
      <w:pPr>
        <w:jc w:val="center"/>
        <w:rPr>
          <w:b/>
          <w:bCs/>
          <w:sz w:val="22"/>
          <w:u w:val="single"/>
        </w:rPr>
      </w:pPr>
      <w:r w:rsidRPr="000B3D39">
        <w:rPr>
          <w:b/>
          <w:bCs/>
          <w:sz w:val="22"/>
          <w:u w:val="single"/>
        </w:rPr>
        <w:t xml:space="preserve">određuje se za dan </w:t>
      </w:r>
      <w:r w:rsidR="00D94D66" w:rsidRPr="000B3D39">
        <w:rPr>
          <w:b/>
          <w:bCs/>
          <w:sz w:val="22"/>
          <w:u w:val="single"/>
        </w:rPr>
        <w:t>8. studeni 2018</w:t>
      </w:r>
      <w:r w:rsidR="0027662F" w:rsidRPr="000B3D39">
        <w:rPr>
          <w:b/>
          <w:bCs/>
          <w:sz w:val="22"/>
          <w:u w:val="single"/>
        </w:rPr>
        <w:t xml:space="preserve">. godine s početkom u </w:t>
      </w:r>
      <w:r w:rsidR="00D94D66" w:rsidRPr="000B3D39">
        <w:rPr>
          <w:b/>
          <w:bCs/>
          <w:sz w:val="22"/>
          <w:u w:val="single"/>
        </w:rPr>
        <w:t>10</w:t>
      </w:r>
      <w:r w:rsidR="0027662F" w:rsidRPr="000B3D39">
        <w:rPr>
          <w:b/>
          <w:bCs/>
          <w:sz w:val="22"/>
          <w:u w:val="single"/>
        </w:rPr>
        <w:t xml:space="preserve">,00 </w:t>
      </w:r>
      <w:proofErr w:type="spellStart"/>
      <w:r w:rsidR="008A0EEC" w:rsidRPr="000B3D39">
        <w:rPr>
          <w:b/>
          <w:bCs/>
          <w:sz w:val="22"/>
          <w:u w:val="single"/>
        </w:rPr>
        <w:t>şati</w:t>
      </w:r>
      <w:proofErr w:type="spellEnd"/>
      <w:r w:rsidR="008A0EEC" w:rsidRPr="000B3D39">
        <w:rPr>
          <w:b/>
          <w:bCs/>
          <w:sz w:val="22"/>
          <w:u w:val="single"/>
        </w:rPr>
        <w:t xml:space="preserve"> </w:t>
      </w:r>
    </w:p>
    <w:p w:rsidRDefault="0078511F" w:rsidP="0027662F" w:rsidR="0078511F" w:rsidRPr="000B3D39">
      <w:pPr>
        <w:jc w:val="center"/>
        <w:rPr>
          <w:b/>
          <w:bCs/>
          <w:sz w:val="22"/>
          <w:u w:val="single"/>
        </w:rPr>
      </w:pPr>
    </w:p>
    <w:p w:rsidRDefault="00250AE0" w:rsidP="008A0EEC" w:rsidR="008A0EEC" w:rsidRPr="000B3D39">
      <w:pPr>
        <w:jc w:val="center"/>
        <w:rPr>
          <w:b/>
          <w:bCs/>
          <w:sz w:val="22"/>
          <w:u w:val="single"/>
        </w:rPr>
      </w:pPr>
      <w:r w:rsidRPr="000B3D39">
        <w:rPr>
          <w:b/>
          <w:bCs/>
          <w:sz w:val="22"/>
          <w:u w:val="single"/>
        </w:rPr>
        <w:t xml:space="preserve">dok se ročište vjerovnika </w:t>
      </w:r>
      <w:r w:rsidR="0027662F" w:rsidRPr="000B3D39">
        <w:rPr>
          <w:b/>
          <w:bCs/>
          <w:sz w:val="22"/>
          <w:u w:val="single"/>
        </w:rPr>
        <w:t xml:space="preserve">(izvještajno ročište) određuje za </w:t>
      </w:r>
    </w:p>
    <w:p w:rsidRDefault="0027662F" w:rsidP="008A0EEC" w:rsidR="00250AE0" w:rsidRPr="000B3D39">
      <w:pPr>
        <w:jc w:val="center"/>
        <w:rPr>
          <w:b/>
          <w:bCs/>
          <w:sz w:val="22"/>
          <w:u w:val="single"/>
        </w:rPr>
      </w:pPr>
      <w:r w:rsidRPr="000B3D39">
        <w:rPr>
          <w:b/>
          <w:bCs/>
          <w:sz w:val="22"/>
          <w:u w:val="single"/>
        </w:rPr>
        <w:t xml:space="preserve">isti dan i na istom mjestu </w:t>
      </w:r>
      <w:r w:rsidR="00250AE0" w:rsidRPr="000B3D39">
        <w:rPr>
          <w:b/>
          <w:bCs/>
          <w:sz w:val="22"/>
          <w:u w:val="single"/>
        </w:rPr>
        <w:t xml:space="preserve">s početkom u </w:t>
      </w:r>
      <w:r w:rsidR="00D94D66" w:rsidRPr="000B3D39">
        <w:rPr>
          <w:b/>
          <w:bCs/>
          <w:sz w:val="22"/>
          <w:u w:val="single"/>
        </w:rPr>
        <w:t>10</w:t>
      </w:r>
      <w:r w:rsidR="00250AE0" w:rsidRPr="000B3D39">
        <w:rPr>
          <w:b/>
          <w:bCs/>
          <w:sz w:val="22"/>
          <w:u w:val="single"/>
        </w:rPr>
        <w:t>,</w:t>
      </w:r>
      <w:r w:rsidR="007D47BD" w:rsidRPr="000B3D39">
        <w:rPr>
          <w:b/>
          <w:bCs/>
          <w:sz w:val="22"/>
          <w:u w:val="single"/>
        </w:rPr>
        <w:t>15</w:t>
      </w:r>
      <w:r w:rsidR="00250AE0" w:rsidRPr="000B3D39">
        <w:rPr>
          <w:b/>
          <w:bCs/>
          <w:sz w:val="22"/>
          <w:u w:val="single"/>
        </w:rPr>
        <w:t xml:space="preserve"> sati.</w:t>
      </w:r>
    </w:p>
    <w:p w:rsidRDefault="0027662F" w:rsidP="00250AE0" w:rsidR="0027662F" w:rsidRPr="000B3D39">
      <w:pPr>
        <w:jc w:val="both"/>
        <w:rPr>
          <w:sz w:val="22"/>
        </w:rPr>
      </w:pPr>
    </w:p>
    <w:p w:rsidRDefault="0078511F" w:rsidP="00250AE0" w:rsidR="0078511F" w:rsidRPr="000B3D39">
      <w:pPr>
        <w:jc w:val="both"/>
        <w:rPr>
          <w:sz w:val="22"/>
        </w:rPr>
      </w:pPr>
    </w:p>
    <w:p w:rsidRDefault="00250AE0" w:rsidP="00250AE0" w:rsidR="00250AE0" w:rsidRPr="000B3D39">
      <w:pPr>
        <w:jc w:val="center"/>
        <w:rPr>
          <w:sz w:val="22"/>
        </w:rPr>
      </w:pPr>
      <w:r w:rsidRPr="000B3D39">
        <w:rPr>
          <w:sz w:val="22"/>
        </w:rPr>
        <w:t>Obrazloženje</w:t>
      </w:r>
    </w:p>
    <w:p w:rsidRDefault="00250AE0" w:rsidP="00250AE0" w:rsidR="00250AE0" w:rsidRPr="000B3D39">
      <w:pPr>
        <w:jc w:val="both"/>
        <w:rPr>
          <w:sz w:val="22"/>
        </w:rPr>
      </w:pPr>
    </w:p>
    <w:p w:rsidRDefault="0078511F" w:rsidP="00250AE0" w:rsidR="0078511F" w:rsidRPr="000B3D39">
      <w:pPr>
        <w:jc w:val="both"/>
        <w:rPr>
          <w:sz w:val="22"/>
        </w:rPr>
      </w:pPr>
    </w:p>
    <w:p w:rsidRDefault="00250AE0" w:rsidP="00014C4E" w:rsidR="00CC7D14" w:rsidRPr="000B3D39">
      <w:pPr>
        <w:pStyle w:val="Tijeloteksta"/>
        <w:jc w:val="both"/>
        <w:rPr>
          <w:sz w:val="22"/>
          <w:szCs w:val="22"/>
        </w:rPr>
      </w:pPr>
      <w:r w:rsidRPr="000B3D39">
        <w:rPr>
          <w:sz w:val="22"/>
          <w:szCs w:val="22"/>
        </w:rPr>
        <w:tab/>
      </w:r>
      <w:r w:rsidR="00220CF3" w:rsidRPr="000B3D39">
        <w:rPr>
          <w:sz w:val="22"/>
          <w:szCs w:val="22"/>
        </w:rPr>
        <w:t xml:space="preserve">Zbog objavljivanja na mrežnoj stranici e-oglasnoj ploči sudova Tablice prijavljenih tražbina, Tablice </w:t>
      </w:r>
      <w:proofErr w:type="spellStart"/>
      <w:r w:rsidR="00220CF3" w:rsidRPr="000B3D39">
        <w:rPr>
          <w:sz w:val="22"/>
          <w:szCs w:val="22"/>
        </w:rPr>
        <w:t>razlučnih</w:t>
      </w:r>
      <w:proofErr w:type="spellEnd"/>
      <w:r w:rsidR="00220CF3" w:rsidRPr="000B3D39">
        <w:rPr>
          <w:sz w:val="22"/>
          <w:szCs w:val="22"/>
        </w:rPr>
        <w:t xml:space="preserve"> prava najkasnije 8 dana prije održavanja ispitnog ročišta, sud je u skladu s čl. 259. Stečajnog zakona („Narodne novine“ broj 71/15 i 104/17) te čl. 116. Zakona o parničnom postupku ("Narodne novine" br. 53/91, 91/92, 112/99, 88/01, 117/03, 88/05, 2/07, 84/08, 96/08 i 123/08, 57/11, 25/13 i 83/14) odluč</w:t>
      </w:r>
      <w:r w:rsidR="00CC7D14" w:rsidRPr="000B3D39">
        <w:rPr>
          <w:sz w:val="22"/>
          <w:szCs w:val="22"/>
        </w:rPr>
        <w:t xml:space="preserve">io </w:t>
      </w:r>
      <w:r w:rsidR="00220CF3" w:rsidRPr="000B3D39">
        <w:rPr>
          <w:sz w:val="22"/>
          <w:szCs w:val="22"/>
        </w:rPr>
        <w:t xml:space="preserve">kao u izreci. </w:t>
      </w:r>
    </w:p>
    <w:p w:rsidRDefault="00250AE0" w:rsidP="00447F32" w:rsidR="00250AE0" w:rsidRPr="000B3D39">
      <w:pPr>
        <w:jc w:val="center"/>
        <w:rPr>
          <w:sz w:val="22"/>
        </w:rPr>
      </w:pPr>
      <w:r w:rsidRPr="000B3D39">
        <w:rPr>
          <w:sz w:val="22"/>
        </w:rPr>
        <w:t xml:space="preserve">U Osijeku </w:t>
      </w:r>
      <w:r w:rsidR="002350A5" w:rsidRPr="000B3D39">
        <w:rPr>
          <w:sz w:val="22"/>
        </w:rPr>
        <w:t>10. listopada 2018</w:t>
      </w:r>
      <w:r w:rsidRPr="000B3D39">
        <w:rPr>
          <w:sz w:val="22"/>
        </w:rPr>
        <w:t>.</w:t>
      </w:r>
    </w:p>
    <w:p w:rsidRDefault="0078511F" w:rsidP="00447F32" w:rsidR="0078511F" w:rsidRPr="000B3D39">
      <w:pPr>
        <w:jc w:val="center"/>
        <w:rPr>
          <w:sz w:val="22"/>
        </w:rPr>
      </w:pPr>
    </w:p>
    <w:p w:rsidRDefault="00250AE0" w:rsidP="00250AE0" w:rsidR="00250AE0" w:rsidRPr="000B3D39">
      <w:pPr>
        <w:jc w:val="both"/>
        <w:rPr>
          <w:sz w:val="22"/>
        </w:rPr>
      </w:pP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</w:r>
      <w:r w:rsidRPr="000B3D39">
        <w:rPr>
          <w:sz w:val="22"/>
        </w:rPr>
        <w:tab/>
        <w:t xml:space="preserve">           </w:t>
      </w:r>
      <w:r w:rsidR="007C43DD" w:rsidRPr="000B3D39">
        <w:rPr>
          <w:sz w:val="22"/>
        </w:rPr>
        <w:t xml:space="preserve"> </w:t>
      </w:r>
      <w:r w:rsidR="004934EF">
        <w:rPr>
          <w:sz w:val="22"/>
        </w:rPr>
        <w:t xml:space="preserve">   </w:t>
      </w:r>
      <w:r w:rsidRPr="000B3D39">
        <w:rPr>
          <w:sz w:val="22"/>
        </w:rPr>
        <w:t>STEČAJNI SUDAC</w:t>
      </w:r>
    </w:p>
    <w:p w:rsidRDefault="00250AE0" w:rsidP="00250AE0" w:rsidR="00250AE0" w:rsidRPr="000B3D39">
      <w:pPr>
        <w:ind w:left="4956"/>
        <w:jc w:val="center"/>
        <w:rPr>
          <w:sz w:val="22"/>
        </w:rPr>
      </w:pPr>
      <w:r w:rsidRPr="000B3D39">
        <w:rPr>
          <w:sz w:val="22"/>
        </w:rPr>
        <w:t xml:space="preserve">      </w:t>
      </w:r>
      <w:r w:rsidR="0078511F" w:rsidRPr="000B3D39">
        <w:rPr>
          <w:sz w:val="22"/>
        </w:rPr>
        <w:t xml:space="preserve">      </w:t>
      </w:r>
      <w:r w:rsidRPr="000B3D39">
        <w:rPr>
          <w:sz w:val="22"/>
        </w:rPr>
        <w:t xml:space="preserve"> mr. sc. Boris Vuković</w:t>
      </w:r>
      <w:bookmarkStart w:name="_GoBack" w:id="0"/>
      <w:bookmarkEnd w:id="0"/>
    </w:p>
    <w:p w:rsidRDefault="00250AE0" w:rsidP="00250AE0" w:rsidR="00250AE0" w:rsidRPr="000B3D39">
      <w:pPr>
        <w:jc w:val="both"/>
        <w:rPr>
          <w:sz w:val="22"/>
        </w:rPr>
      </w:pPr>
    </w:p>
    <w:p w:rsidRDefault="00250AE0" w:rsidP="00250AE0" w:rsidR="00250AE0" w:rsidRPr="000B3D39">
      <w:pPr>
        <w:jc w:val="both"/>
        <w:rPr>
          <w:sz w:val="22"/>
        </w:rPr>
      </w:pPr>
      <w:r w:rsidRPr="000B3D39">
        <w:rPr>
          <w:sz w:val="22"/>
        </w:rPr>
        <w:t xml:space="preserve">Zapisničar: Danijela Špeletić                                          </w:t>
      </w:r>
    </w:p>
    <w:p w:rsidRDefault="00447F32" w:rsidP="00250AE0" w:rsidR="00447F32" w:rsidRPr="000B3D39">
      <w:pPr>
        <w:jc w:val="both"/>
        <w:rPr>
          <w:sz w:val="22"/>
        </w:rPr>
      </w:pPr>
    </w:p>
    <w:p w:rsidRDefault="00CC7D14" w:rsidP="00250AE0" w:rsidR="00CC7D14">
      <w:pPr>
        <w:jc w:val="both"/>
        <w:rPr>
          <w:sz w:val="22"/>
        </w:rPr>
      </w:pPr>
    </w:p>
    <w:p w:rsidRDefault="000B3D39" w:rsidP="00250AE0" w:rsidR="000B3D39" w:rsidRPr="000B3D39">
      <w:pPr>
        <w:jc w:val="both"/>
        <w:rPr>
          <w:sz w:val="22"/>
        </w:rPr>
      </w:pPr>
    </w:p>
    <w:p w:rsidRDefault="002350A5" w:rsidP="00250AE0" w:rsidR="00250AE0" w:rsidRPr="000B3D39">
      <w:pPr>
        <w:jc w:val="both"/>
        <w:rPr>
          <w:sz w:val="22"/>
        </w:rPr>
      </w:pPr>
      <w:r w:rsidRPr="000B3D39">
        <w:rPr>
          <w:sz w:val="22"/>
        </w:rPr>
        <w:t>UPUTA</w:t>
      </w:r>
      <w:r w:rsidR="00250AE0" w:rsidRPr="000B3D39">
        <w:rPr>
          <w:sz w:val="22"/>
        </w:rPr>
        <w:t xml:space="preserve"> O PRAVNOM LIJEKU:</w:t>
      </w:r>
    </w:p>
    <w:p w:rsidRDefault="00250AE0" w:rsidP="00250AE0" w:rsidR="00250AE0" w:rsidRPr="000B3D39">
      <w:pPr>
        <w:jc w:val="both"/>
        <w:rPr>
          <w:sz w:val="22"/>
        </w:rPr>
      </w:pPr>
      <w:r w:rsidRPr="000B3D39">
        <w:rPr>
          <w:sz w:val="22"/>
        </w:rPr>
        <w:t>Protiv rješenja o odgodi ročišta nije dopuštena žalba (čl. 116. st. 3. ZPP-a u vezi s čl. 10. SZ)</w:t>
      </w:r>
    </w:p>
    <w:p w:rsidRDefault="00250AE0" w:rsidP="00250AE0" w:rsidR="00250AE0" w:rsidRPr="000B3D39">
      <w:pPr>
        <w:jc w:val="both"/>
        <w:rPr>
          <w:sz w:val="22"/>
        </w:rPr>
      </w:pPr>
    </w:p>
    <w:p w:rsidRDefault="00250AE0" w:rsidP="00250AE0" w:rsidR="00250AE0" w:rsidRPr="000B3D39">
      <w:pPr>
        <w:jc w:val="both"/>
        <w:rPr>
          <w:sz w:val="22"/>
        </w:rPr>
      </w:pPr>
      <w:r w:rsidRPr="000B3D39">
        <w:rPr>
          <w:sz w:val="22"/>
        </w:rPr>
        <w:t>D N A :</w:t>
      </w:r>
    </w:p>
    <w:p w:rsidRDefault="002350A5" w:rsidP="002350A5" w:rsidR="002350A5" w:rsidRPr="000B3D39">
      <w:pPr>
        <w:jc w:val="both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  <w:t xml:space="preserve">stečajni upravitelj Blanka </w:t>
      </w:r>
      <w:proofErr w:type="spellStart"/>
      <w:r w:rsidRPr="000B3D39">
        <w:rPr>
          <w:sz w:val="22"/>
        </w:rPr>
        <w:t>Gambiraža</w:t>
      </w:r>
      <w:proofErr w:type="spellEnd"/>
      <w:r w:rsidRPr="000B3D39">
        <w:rPr>
          <w:sz w:val="22"/>
        </w:rPr>
        <w:t xml:space="preserve">, Osijek, </w:t>
      </w:r>
      <w:proofErr w:type="spellStart"/>
      <w:r w:rsidRPr="000B3D39">
        <w:rPr>
          <w:sz w:val="22"/>
        </w:rPr>
        <w:t>Šamačka</w:t>
      </w:r>
      <w:proofErr w:type="spellEnd"/>
      <w:r w:rsidRPr="000B3D39">
        <w:rPr>
          <w:sz w:val="22"/>
        </w:rPr>
        <w:t xml:space="preserve"> 9/I</w:t>
      </w:r>
    </w:p>
    <w:p w:rsidRDefault="002350A5" w:rsidP="002350A5" w:rsidR="002350A5" w:rsidRPr="000B3D39">
      <w:pPr>
        <w:jc w:val="both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  <w:t xml:space="preserve">FINA </w:t>
      </w:r>
    </w:p>
    <w:p w:rsidRDefault="002350A5" w:rsidP="0080787E" w:rsidR="002350A5" w:rsidRPr="000B3D39">
      <w:pPr>
        <w:ind w:hanging="705" w:left="705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</w:r>
      <w:proofErr w:type="spellStart"/>
      <w:r w:rsidRPr="000B3D39">
        <w:rPr>
          <w:sz w:val="22"/>
        </w:rPr>
        <w:t>Dal</w:t>
      </w:r>
      <w:proofErr w:type="spellEnd"/>
      <w:r w:rsidRPr="000B3D39">
        <w:rPr>
          <w:sz w:val="22"/>
        </w:rPr>
        <w:t xml:space="preserve"> </w:t>
      </w:r>
      <w:proofErr w:type="spellStart"/>
      <w:r w:rsidRPr="000B3D39">
        <w:rPr>
          <w:sz w:val="22"/>
        </w:rPr>
        <w:t>Lago</w:t>
      </w:r>
      <w:proofErr w:type="spellEnd"/>
      <w:r w:rsidRPr="000B3D39">
        <w:rPr>
          <w:sz w:val="22"/>
        </w:rPr>
        <w:t xml:space="preserve"> </w:t>
      </w:r>
      <w:proofErr w:type="spellStart"/>
      <w:r w:rsidRPr="000B3D39">
        <w:rPr>
          <w:sz w:val="22"/>
        </w:rPr>
        <w:t>SpA</w:t>
      </w:r>
      <w:proofErr w:type="spellEnd"/>
      <w:r w:rsidRPr="000B3D39">
        <w:rPr>
          <w:sz w:val="22"/>
        </w:rPr>
        <w:t xml:space="preserve">, Italija po pun. </w:t>
      </w:r>
      <w:proofErr w:type="spellStart"/>
      <w:r w:rsidRPr="000B3D39">
        <w:rPr>
          <w:sz w:val="22"/>
        </w:rPr>
        <w:t>Žurić</w:t>
      </w:r>
      <w:proofErr w:type="spellEnd"/>
      <w:r w:rsidRPr="000B3D39">
        <w:rPr>
          <w:sz w:val="22"/>
        </w:rPr>
        <w:t xml:space="preserve"> i Partneri odvjetničko društvo d.o.o. Zagreb, Ivana Lučića 2A/15</w:t>
      </w:r>
    </w:p>
    <w:p w:rsidRDefault="002350A5" w:rsidP="002350A5" w:rsidR="002350A5" w:rsidRPr="000B3D39">
      <w:pPr>
        <w:jc w:val="both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  <w:t xml:space="preserve">Porezna uprava </w:t>
      </w:r>
      <w:proofErr w:type="spellStart"/>
      <w:r w:rsidRPr="000B3D39">
        <w:rPr>
          <w:sz w:val="22"/>
        </w:rPr>
        <w:t>Vunkovci</w:t>
      </w:r>
      <w:proofErr w:type="spellEnd"/>
    </w:p>
    <w:p w:rsidRDefault="002350A5" w:rsidP="002350A5" w:rsidR="002350A5" w:rsidRPr="000B3D39">
      <w:pPr>
        <w:jc w:val="both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  <w:t>ŽDO GUO  Vukovar</w:t>
      </w:r>
    </w:p>
    <w:p w:rsidRDefault="002350A5" w:rsidP="002350A5" w:rsidR="002350A5" w:rsidRPr="000B3D39">
      <w:pPr>
        <w:jc w:val="both"/>
        <w:rPr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  <w:t>e-</w:t>
      </w:r>
      <w:proofErr w:type="spellStart"/>
      <w:r w:rsidRPr="000B3D39">
        <w:rPr>
          <w:sz w:val="22"/>
        </w:rPr>
        <w:t>ogl</w:t>
      </w:r>
      <w:proofErr w:type="spellEnd"/>
      <w:r w:rsidRPr="000B3D39">
        <w:rPr>
          <w:sz w:val="22"/>
        </w:rPr>
        <w:t>. ploča</w:t>
      </w:r>
    </w:p>
    <w:p w:rsidRDefault="002350A5" w:rsidP="002350A5" w:rsidR="00C1482D" w:rsidRPr="000B3D39">
      <w:pPr>
        <w:jc w:val="both"/>
        <w:rPr>
          <w:rStyle w:val="Naglaeno"/>
          <w:b w:val="false"/>
          <w:sz w:val="22"/>
        </w:rPr>
      </w:pPr>
      <w:r w:rsidRPr="000B3D39">
        <w:rPr>
          <w:sz w:val="22"/>
        </w:rPr>
        <w:t>-</w:t>
      </w:r>
      <w:r w:rsidRPr="000B3D39">
        <w:rPr>
          <w:sz w:val="22"/>
        </w:rPr>
        <w:tab/>
      </w:r>
      <w:proofErr w:type="spellStart"/>
      <w:r w:rsidRPr="000B3D39">
        <w:rPr>
          <w:sz w:val="22"/>
        </w:rPr>
        <w:t>roč</w:t>
      </w:r>
      <w:proofErr w:type="spellEnd"/>
      <w:r w:rsidRPr="000B3D39">
        <w:rPr>
          <w:sz w:val="22"/>
        </w:rPr>
        <w:t>. 08.11.2018. u 10h ispitno, u 10,15izvještajno</w:t>
      </w:r>
    </w:p>
    <w:sectPr w:rsidR="00C1482D" w:rsidRPr="000B3D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DC3" w:rsidP="00FF7657" w:rsidR="00583DC3">
      <w:r>
        <w:separator/>
      </w:r>
    </w:p>
  </w:endnote>
  <w:endnote w:id="0" w:type="continuationSeparator">
    <w:p w:rsidRDefault="00583DC3" w:rsidP="00FF7657" w:rsidR="0058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DC3" w:rsidP="00FF7657" w:rsidR="00583DC3">
      <w:r>
        <w:separator/>
      </w:r>
    </w:p>
  </w:footnote>
  <w:footnote w:id="0" w:type="continuationSeparator">
    <w:p w:rsidRDefault="00583DC3" w:rsidP="00FF7657" w:rsidR="00583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8EE" w:rsidP="008368EE" w:rsidR="00FF7657">
    <w:pPr>
      <w:pStyle w:val="Zaglavlje"/>
      <w:jc w:val="right"/>
    </w:pPr>
    <w:r>
      <w:t>7 St-1526/17-47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057E3"/>
    <w:rsid w:val="00014C4E"/>
    <w:rsid w:val="000303F4"/>
    <w:rsid w:val="000500FD"/>
    <w:rsid w:val="000B05D0"/>
    <w:rsid w:val="000B3D39"/>
    <w:rsid w:val="00132B5D"/>
    <w:rsid w:val="00176174"/>
    <w:rsid w:val="00220CF3"/>
    <w:rsid w:val="002302DC"/>
    <w:rsid w:val="002350A5"/>
    <w:rsid w:val="00250AE0"/>
    <w:rsid w:val="002655BB"/>
    <w:rsid w:val="0027662F"/>
    <w:rsid w:val="003078BE"/>
    <w:rsid w:val="00316E9D"/>
    <w:rsid w:val="00343DE6"/>
    <w:rsid w:val="00447F32"/>
    <w:rsid w:val="004934EF"/>
    <w:rsid w:val="004C6F54"/>
    <w:rsid w:val="004D6302"/>
    <w:rsid w:val="005362FD"/>
    <w:rsid w:val="00583DC3"/>
    <w:rsid w:val="00594FD3"/>
    <w:rsid w:val="006100B2"/>
    <w:rsid w:val="00622913"/>
    <w:rsid w:val="006564E0"/>
    <w:rsid w:val="006934E5"/>
    <w:rsid w:val="0078511F"/>
    <w:rsid w:val="007B324D"/>
    <w:rsid w:val="007C43DD"/>
    <w:rsid w:val="007D47BD"/>
    <w:rsid w:val="007F13B4"/>
    <w:rsid w:val="0080787E"/>
    <w:rsid w:val="0081355F"/>
    <w:rsid w:val="00821F9A"/>
    <w:rsid w:val="008240F5"/>
    <w:rsid w:val="008368EE"/>
    <w:rsid w:val="00883803"/>
    <w:rsid w:val="008A0635"/>
    <w:rsid w:val="008A0EEC"/>
    <w:rsid w:val="009D17A4"/>
    <w:rsid w:val="009D6848"/>
    <w:rsid w:val="009D775C"/>
    <w:rsid w:val="009F69F0"/>
    <w:rsid w:val="00A26A42"/>
    <w:rsid w:val="00A62098"/>
    <w:rsid w:val="00A65985"/>
    <w:rsid w:val="00A85946"/>
    <w:rsid w:val="00AA0F60"/>
    <w:rsid w:val="00AB0814"/>
    <w:rsid w:val="00AB492D"/>
    <w:rsid w:val="00AC032A"/>
    <w:rsid w:val="00B40A95"/>
    <w:rsid w:val="00C1482D"/>
    <w:rsid w:val="00C42A4B"/>
    <w:rsid w:val="00CC7D14"/>
    <w:rsid w:val="00D94D66"/>
    <w:rsid w:val="00DB77C9"/>
    <w:rsid w:val="00DE0EAA"/>
    <w:rsid w:val="00E0209B"/>
    <w:rsid w:val="00E4190A"/>
    <w:rsid w:val="00E67CAE"/>
    <w:rsid w:val="00E720CB"/>
    <w:rsid w:val="00E803AC"/>
    <w:rsid w:val="00EB719B"/>
    <w:rsid w:val="00EC5F81"/>
    <w:rsid w:val="00ED1BF2"/>
    <w:rsid w:val="00EF68F0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20CF3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0CF3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2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02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02DC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2DC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2DC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20CF3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0CF3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2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02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02DC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DC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DC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9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1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20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46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St-1526/2017-39</izvorni_sadrzaj>
    <derivirana_varijabla naziv="DomainObject.PredzadnjaOdlukaIzPredmeta.Oznaka_1">St-1526/2017-39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1510</properties:Characters>
  <properties:Lines>60</properties:Lines>
  <properties:Paragraphs>30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2017-04-27T05:40:00Z</dcterms:created>
  <dc:creator>Tihomir Kovačević</dc:creator>
  <cp:lastModifiedBy>Danijela Špeletić</cp:lastModifiedBy>
  <cp:lastPrinted>2018-10-10T11:25:00Z</cp:lastPrinted>
  <dcterms:modified xmlns:xsi="http://www.w3.org/2001/XMLSchema-instance" xsi:type="dcterms:W3CDTF">2018-10-10T11:26:00Z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(1526-17 (-47) INTERIJER-DRVOPANELI.docx)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