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7385" w14:paraId="b0c7385" w:rsidRDefault="00A60135" w:rsidP="00A60135" w:rsidR="00A60135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60135" w:rsidP="00A60135" w:rsidR="00A60135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60135" w:rsidP="00A60135" w:rsidR="00A60135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60135" w:rsidP="00A60135" w:rsidR="00A6013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A60135" w:rsidP="00A60135" w:rsidR="00A6013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St-6110/2015</w:t>
      </w:r>
    </w:p>
    <w:p w:rsidRDefault="00A60135" w:rsidP="00A60135" w:rsidR="00A60135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60135" w:rsidP="00A60135" w:rsidR="00A60135">
      <w:pPr>
        <w:jc w:val="center"/>
        <w:rPr>
          <w:rFonts w:hAnsi="Times New Roman" w:ascii="Times New Roman"/>
          <w:szCs w:val="24"/>
          <w:lang w:val="hr-HR"/>
        </w:rPr>
      </w:pPr>
    </w:p>
    <w:p w:rsidRDefault="00A60135" w:rsidP="00A60135" w:rsidR="00A60135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60135" w:rsidP="00A60135" w:rsidR="00A6013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60135" w:rsidP="00A60135" w:rsidR="00A6013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60135" w:rsidP="00A60135" w:rsidR="00A6013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60135" w:rsidP="00A60135" w:rsidR="00A6013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GRAFIKA HISON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gramStart"/>
      <w:r>
        <w:rPr>
          <w:rFonts w:hAnsi="Times New Roman" w:ascii="Times New Roman"/>
          <w:szCs w:val="24"/>
        </w:rPr>
        <w:t>u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likvidaciji</w:t>
      </w:r>
      <w:proofErr w:type="spellEnd"/>
      <w:r>
        <w:rPr>
          <w:rFonts w:hAnsi="Times New Roman" w:ascii="Times New Roman"/>
          <w:szCs w:val="24"/>
        </w:rPr>
        <w:t xml:space="preserve">, OIB: 19858462390, Zagreb, </w:t>
      </w:r>
      <w:proofErr w:type="spellStart"/>
      <w:r>
        <w:rPr>
          <w:rFonts w:hAnsi="Times New Roman" w:ascii="Times New Roman"/>
          <w:szCs w:val="24"/>
        </w:rPr>
        <w:t>Piazzina</w:t>
      </w:r>
      <w:proofErr w:type="spellEnd"/>
      <w:r>
        <w:rPr>
          <w:rFonts w:hAnsi="Times New Roman" w:ascii="Times New Roman"/>
          <w:szCs w:val="24"/>
        </w:rPr>
        <w:t xml:space="preserve"> 5,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60135" w:rsidP="00A60135" w:rsidR="00A6013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60135" w:rsidP="00A60135" w:rsidR="00A6013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60135" w:rsidP="00A60135" w:rsidR="00A6013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60135" w:rsidP="00A60135" w:rsidR="00A6013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GRAFIKA HISON d.o.o. u likvidaciji, OIB: 19858462390, Zagreb, </w:t>
      </w:r>
      <w:proofErr w:type="spellStart"/>
      <w:r>
        <w:rPr>
          <w:rFonts w:hAnsi="Times New Roman" w:ascii="Times New Roman"/>
          <w:szCs w:val="24"/>
        </w:rPr>
        <w:t>Piazzina</w:t>
      </w:r>
      <w:proofErr w:type="spellEnd"/>
      <w:r>
        <w:rPr>
          <w:rFonts w:hAnsi="Times New Roman" w:ascii="Times New Roman"/>
          <w:szCs w:val="24"/>
        </w:rPr>
        <w:t xml:space="preserve"> 5.</w:t>
      </w:r>
    </w:p>
    <w:p w:rsidRDefault="00A60135" w:rsidP="00A60135" w:rsidR="00A601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0135" w:rsidP="00A60135" w:rsidR="00A6013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13 sati i 10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A60135" w:rsidP="00A60135" w:rsidR="00A6013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60135" w:rsidP="00A60135" w:rsidR="00A60135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Marko Marić , OIB: 40578632064 , iz Zagreba, Petrinjska 59 a .</w:t>
      </w:r>
    </w:p>
    <w:p w:rsidRDefault="00A60135" w:rsidP="00A60135" w:rsidR="00A6013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60135" w:rsidP="00A60135" w:rsidR="00A6013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GRAFIKA HISON d.o.o. u likvidaciji, OIB: 19858462390, Zagreb, </w:t>
      </w:r>
      <w:proofErr w:type="spellStart"/>
      <w:r>
        <w:rPr>
          <w:rFonts w:hAnsi="Times New Roman" w:ascii="Times New Roman"/>
          <w:szCs w:val="24"/>
        </w:rPr>
        <w:t>Piazzina</w:t>
      </w:r>
      <w:proofErr w:type="spellEnd"/>
      <w:r>
        <w:rPr>
          <w:rFonts w:hAnsi="Times New Roman" w:ascii="Times New Roman"/>
          <w:szCs w:val="24"/>
        </w:rPr>
        <w:t xml:space="preserve"> 5.</w:t>
      </w:r>
    </w:p>
    <w:p w:rsidRDefault="00A60135" w:rsidP="00A60135" w:rsidR="00A601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0135" w:rsidP="00A60135" w:rsidR="00A6013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60135" w:rsidP="00A60135" w:rsidR="00A6013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60135" w:rsidP="00A60135" w:rsidR="00A6013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0135" w:rsidP="00A60135" w:rsidR="00A6013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60135" w:rsidP="00A60135" w:rsidR="00A60135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60135" w:rsidP="00A60135" w:rsidR="00A60135">
      <w:pPr>
        <w:jc w:val="both"/>
        <w:rPr>
          <w:rFonts w:hAnsi="Times New Roman" w:ascii="Times New Roman"/>
          <w:lang w:val="hr-HR"/>
        </w:rPr>
      </w:pPr>
    </w:p>
    <w:p w:rsidRDefault="00A60135" w:rsidP="00A60135" w:rsidR="00A60135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A60135" w:rsidP="00A60135" w:rsidR="00A60135">
      <w:pPr>
        <w:jc w:val="both"/>
        <w:rPr>
          <w:rFonts w:hAnsi="Times New Roman" w:ascii="Times New Roman"/>
        </w:rPr>
      </w:pPr>
    </w:p>
    <w:p w:rsidRDefault="00A60135" w:rsidP="00A60135" w:rsidR="00A60135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A60135" w:rsidP="00A60135" w:rsidR="00A601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60135" w:rsidP="00A60135" w:rsidR="00A60135">
      <w:pPr>
        <w:jc w:val="both"/>
        <w:rPr>
          <w:rFonts w:hAnsi="Times New Roman" w:ascii="Times New Roman"/>
          <w:lang w:val="hr-HR"/>
        </w:rPr>
      </w:pPr>
    </w:p>
    <w:p w:rsidRDefault="00A60135" w:rsidP="00A60135" w:rsidR="00A60135">
      <w:pPr>
        <w:jc w:val="both"/>
        <w:rPr>
          <w:rFonts w:hAnsi="Times New Roman" w:ascii="Times New Roman"/>
          <w:lang w:val="hr-HR"/>
        </w:rPr>
      </w:pPr>
    </w:p>
    <w:p w:rsidRDefault="00A60135" w:rsidP="00A60135" w:rsidR="00A6013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A60135" w:rsidP="00A60135" w:rsidR="00A60135">
      <w:pPr>
        <w:jc w:val="center"/>
        <w:rPr>
          <w:rFonts w:hAnsi="Times New Roman" w:ascii="Times New Roman"/>
          <w:lang w:val="hr-HR"/>
        </w:rPr>
      </w:pPr>
    </w:p>
    <w:p w:rsidRDefault="00A60135" w:rsidP="00A60135" w:rsidR="00A60135">
      <w:pPr>
        <w:jc w:val="center"/>
        <w:rPr>
          <w:rFonts w:hAnsi="Times New Roman" w:ascii="Times New Roman"/>
          <w:lang w:val="hr-HR"/>
        </w:rPr>
      </w:pPr>
    </w:p>
    <w:p w:rsidRDefault="00A60135" w:rsidP="00A60135" w:rsidR="00A6013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60135" w:rsidP="00A60135" w:rsidR="00A6013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A60135" w:rsidP="00A60135" w:rsidR="00A6013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60135" w:rsidP="00A60135" w:rsidR="00A60135">
      <w:pPr>
        <w:jc w:val="both"/>
        <w:rPr>
          <w:rFonts w:hAnsi="Times New Roman" w:ascii="Times New Roman"/>
          <w:szCs w:val="24"/>
          <w:lang w:val="hr-HR"/>
        </w:rPr>
      </w:pPr>
    </w:p>
    <w:p w:rsidRDefault="00A60135" w:rsidP="00A60135" w:rsidR="00A601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60135" w:rsidP="00A60135" w:rsidR="00A60135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0135" w:rsidP="00A60135" w:rsidR="00A60135">
      <w:pPr>
        <w:jc w:val="both"/>
        <w:rPr>
          <w:rFonts w:hAnsi="Times New Roman" w:ascii="Times New Roman"/>
        </w:rPr>
      </w:pPr>
    </w:p>
    <w:p w:rsidRDefault="00A60135" w:rsidP="00A60135" w:rsidR="00A60135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0135" w:rsidP="00A60135" w:rsidR="00A601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A60135" w:rsidP="00A60135" w:rsidR="00A60135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A60135" w:rsidP="00A60135" w:rsidR="00A601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0135" w:rsidP="00A60135" w:rsidR="00A601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0135" w:rsidP="00A60135" w:rsidR="00A60135" w:rsidRPr="00D44D4F">
      <w:pPr>
        <w:jc w:val="center"/>
        <w:rPr>
          <w:sz w:val="32"/>
          <w:u w:val="single"/>
          <w:lang w:val="hr-HR"/>
        </w:rPr>
      </w:pPr>
    </w:p>
    <w:p w:rsidRDefault="00A60135" w:rsidP="00A60135" w:rsidR="00A60135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B15" w:rsidR="00000000">
      <w:r>
        <w:separator/>
      </w:r>
    </w:p>
  </w:endnote>
  <w:endnote w:id="0" w:type="continuationSeparator">
    <w:p w:rsidRDefault="00925B1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B15" w:rsidR="00000000">
      <w:r>
        <w:separator/>
      </w:r>
    </w:p>
  </w:footnote>
  <w:footnote w:id="0" w:type="continuationSeparator">
    <w:p w:rsidRDefault="00925B1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60135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St-6110/2015</w:t>
        </w:r>
      </w:p>
    </w:sdtContent>
  </w:sdt>
  <w:p w:rsidRDefault="00A6013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135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25B15" w:rsidP="00840E3D" w:rsidR="00840E3D">
    <w:pPr>
      <w:pStyle w:val="Zaglavlje"/>
      <w:rPr>
        <w:lang w:val="hr-HR"/>
      </w:rPr>
    </w:pPr>
  </w:p>
  <w:p w:rsidRDefault="00A60135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60135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07D"/>
    <w:rsid w:val="00135025"/>
    <w:rsid w:val="00181F4E"/>
    <w:rsid w:val="001B007D"/>
    <w:rsid w:val="00925B15"/>
    <w:rsid w:val="00A6013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013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1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0135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6013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01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013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5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B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013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1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0135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6013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01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013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5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B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6110</izvorni_sadrzaj>
    <derivirana_varijabla naziv="DomainObject.Predmet.Broj_1">6110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St-6110/2015</izvorni_sadrzaj>
    <derivirana_varijabla naziv="DomainObject.Predmet.OznakaBroj_1">St-6110/2015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HISON d.o.o. u likvidaciji zastupanog po punomoćniku Slavko Hison</izvorni_sadrzaj>
    <derivirana_varijabla naziv="DomainObject.Predmet.ProtustrankaFormated_1">  GRAFIKA HISON d.o.o. u likvidaciji zastupanog po punomoćniku Slavko Hison</derivirana_varijabla>
  </DomainObject.Predmet.ProtustrankaFormated>
  <DomainObject.Predmet.ProtustrankaFormatedOIB>
    <izvorni_sadrzaj>  GRAFIKA HISON d.o.o. u likvidaciji, OIB 19858462390 zastupanog po punomoćniku Slavko Hison</izvorni_sadrzaj>
    <derivirana_varijabla naziv="DomainObject.Predmet.ProtustrankaFormatedOIB_1">  GRAFIKA HISON d.o.o. u likvidaciji, OIB 19858462390 zastupanog po punomoćniku Slavko Hison</derivirana_varijabla>
  </DomainObject.Predmet.ProtustrankaFormatedOIB>
  <DomainObject.Predmet.ProtustrankaFormatedWithAdress>
    <izvorni_sadrzaj> GRAFIKA HISON d.o.o. u likvidaciji, Piazzina 5, 10000 Zagreb zastupanog po punomoćniku Slavko Hison</izvorni_sadrzaj>
    <derivirana_varijabla naziv="DomainObject.Predmet.ProtustrankaFormatedWithAdress_1"> GRAFIKA HISON d.o.o. u likvidaciji, Piazzina 5, 10000 Zagreb zastupanog po punomoćniku Slavko Hison</derivirana_varijabla>
  </DomainObject.Predmet.ProtustrankaFormatedWithAdress>
  <DomainObject.Predmet.ProtustrankaFormatedWithAdressOIB>
    <izvorni_sadrzaj> GRAFIKA HISON d.o.o. u likvidaciji, OIB 19858462390, Piazzina 5, 10000 Zagreb zastupanog po punomoćniku Slavko Hison</izvorni_sadrzaj>
    <derivirana_varijabla naziv="DomainObject.Predmet.ProtustrankaFormatedWithAdressOIB_1"> GRAFIKA HISON d.o.o. u likvidaciji, OIB 19858462390, Piazzina 5, 10000 Zagreb zastupanog po punomoćniku Slavko Hison</derivirana_varijabla>
  </DomainObject.Predmet.ProtustrankaFormatedWithAdressOIB>
  <DomainObject.Predmet.ProtustrankaWithAdress>
    <izvorni_sadrzaj>GRAFIKA HISON d.o.o. u likvidaciji Piazzina 5, 10000 Zagreb</izvorni_sadrzaj>
    <derivirana_varijabla naziv="DomainObject.Predmet.ProtustrankaWithAdress_1">GRAFIKA HISON d.o.o. u likvidaciji Piazzina 5, 10000 Zagreb</derivirana_varijabla>
  </DomainObject.Predmet.ProtustrankaWithAdress>
  <DomainObject.Predmet.ProtustrankaWithAdressOIB>
    <izvorni_sadrzaj>GRAFIKA HISON d.o.o. u likvidaciji, OIB 19858462390, Piazzina 5, 10000 Zagreb</izvorni_sadrzaj>
    <derivirana_varijabla naziv="DomainObject.Predmet.ProtustrankaWithAdressOIB_1">GRAFIKA HISON d.o.o. u likvidaciji, OIB 19858462390, Piazzina 5, 10000 Zagreb</derivirana_varijabla>
  </DomainObject.Predmet.ProtustrankaWithAdressOIB>
  <DomainObject.Predmet.ProtustrankaNazivFormated>
    <izvorni_sadrzaj>GRAFIKA HISON d.o.o. u likvidaciji</izvorni_sadrzaj>
    <derivirana_varijabla naziv="DomainObject.Predmet.ProtustrankaNazivFormated_1">GRAFIKA HISON d.o.o. u likvidaciji</derivirana_varijabla>
  </DomainObject.Predmet.ProtustrankaNazivFormated>
  <DomainObject.Predmet.ProtustrankaNazivFormatedOIB>
    <izvorni_sadrzaj>GRAFIKA HISON d.o.o. u likvidaciji, OIB 19858462390</izvorni_sadrzaj>
    <derivirana_varijabla naziv="DomainObject.Predmet.ProtustrankaNazivFormatedOIB_1">GRAFIKA HISON d.o.o. u likvidaciji, OIB 19858462390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GRAFIKA HISON d.o.o. u likvidaciji zastupanog po punomoćniku Slavko Hison</item>
    </izvorni_sadrzaj>
    <derivirana_varijabla naziv="DomainObject.Predmet.ProtuStrankaListFormated_1">
      <item>GRAFIKA HISON d.o.o. u likvidaciji zastupanog po punomoćniku Slavko Hison</item>
    </derivirana_varijabla>
  </DomainObject.Predmet.ProtuStrankaListFormated>
  <DomainObject.Predmet.ProtuStrankaListFormatedOIB>
    <izvorni_sadrzaj>
      <item>GRAFIKA HISON d.o.o. u likvidaciji, OIB 19858462390 zastupanog po punomoćniku Slavko Hison</item>
    </izvorni_sadrzaj>
    <derivirana_varijabla naziv="DomainObject.Predmet.ProtuStrankaListFormatedOIB_1">
      <item>GRAFIKA HISON d.o.o. u likvidaciji, OIB 19858462390 zastupanog po punomoćniku Slavko Hison</item>
    </derivirana_varijabla>
  </DomainObject.Predmet.ProtuStrankaListFormatedOIB>
  <DomainObject.Predmet.ProtuStrankaListFormatedWithAdress>
    <izvorni_sadrzaj>
      <item>GRAFIKA HISON d.o.o. u likvidaciji, Piazzina 5, 10000 Zagreb zastupanog po punomoćniku Slavko Hison</item>
    </izvorni_sadrzaj>
    <derivirana_varijabla naziv="DomainObject.Predmet.ProtuStrankaListFormatedWithAdress_1">
      <item>GRAFIKA HISON d.o.o. u likvidaciji, Piazzina 5, 10000 Zagreb zastupanog po punomoćniku Slavko Hison</item>
    </derivirana_varijabla>
  </DomainObject.Predmet.ProtuStrankaListFormatedWithAdress>
  <DomainObject.Predmet.ProtuStrankaListFormatedWithAdressOIB>
    <izvorni_sadrzaj>
      <item>GRAFIKA HISON d.o.o. u likvidaciji, OIB 19858462390, Piazzina 5, 10000 Zagreb zastupanog po punomoćniku Slavko Hison</item>
    </izvorni_sadrzaj>
    <derivirana_varijabla naziv="DomainObject.Predmet.ProtuStrankaListFormatedWithAdressOIB_1">
      <item>GRAFIKA HISON d.o.o. u likvidaciji, OIB 19858462390, Piazzina 5, 10000 Zagreb zastupanog po punomoćniku Slavko Hison</item>
    </derivirana_varijabla>
  </DomainObject.Predmet.ProtuStrankaListFormatedWithAdressOIB>
  <DomainObject.Predmet.ProtuStrankaListNazivFormated>
    <izvorni_sadrzaj>
      <item>GRAFIKA HISON d.o.o. u likvidaciji</item>
    </izvorni_sadrzaj>
    <derivirana_varijabla naziv="DomainObject.Predmet.ProtuStrankaListNazivFormated_1">
      <item>GRAFIKA HISON d.o.o. u likvidaciji</item>
    </derivirana_varijabla>
  </DomainObject.Predmet.ProtuStrankaListNazivFormated>
  <DomainObject.Predmet.ProtuStrankaListNazivFormatedOIB>
    <izvorni_sadrzaj>
      <item>GRAFIKA HISON d.o.o. u likvidaciji, OIB 19858462390</item>
    </izvorni_sadrzaj>
    <derivirana_varijabla naziv="DomainObject.Predmet.ProtuStrankaListNazivFormatedOIB_1">
      <item>GRAFIKA HISON d.o.o. u likvidaciji, OIB 19858462390</item>
    </derivirana_varijabla>
  </DomainObject.Predmet.ProtuStrankaListNazivFormatedOIB>
  <DomainObject.Predmet.OstaliListFormated>
    <izvorni_sadrzaj>
      <item>Slavko Hison punomoćnik sudionika u postupku GRAFIKA HISON d.o.o. u likvidaciji</item>
    </izvorni_sadrzaj>
    <derivirana_varijabla naziv="DomainObject.Predmet.OstaliListFormated_1">
      <item>Slavko Hison punomoćnik sudionika u postupku GRAFIKA HISON d.o.o. u likvidaciji</item>
    </derivirana_varijabla>
  </DomainObject.Predmet.OstaliListFormated>
  <DomainObject.Predmet.OstaliListFormatedOIB>
    <izvorni_sadrzaj>
      <item>Slavko Hison, OIB 91835351259 punomoćnik sudionika u postupku GRAFIKA HISON d.o.o. u likvidaciji</item>
    </izvorni_sadrzaj>
    <derivirana_varijabla naziv="DomainObject.Predmet.OstaliListFormatedOIB_1">
      <item>Slavko Hison, OIB 91835351259 punomoćnik sudionika u postupku GRAFIKA HISON d.o.o. u likvidaciji</item>
    </derivirana_varijabla>
  </DomainObject.Predmet.OstaliListFormatedOIB>
  <DomainObject.Predmet.OstaliListFormatedWithAdress>
    <izvorni_sadrzaj>
      <item>Slavko Hison, Augusta Piazze 5, 10000 Zagreb punomoćnik sudionika u postupku GRAFIKA HISON d.o.o. u likvidaciji</item>
    </izvorni_sadrzaj>
    <derivirana_varijabla naziv="DomainObject.Predmet.OstaliListFormatedWithAdress_1">
      <item>Slavko Hison, Augusta Piazze 5, 10000 Zagreb punomoćnik sudionika u postupku GRAFIKA HISON d.o.o. u likvidaciji</item>
    </derivirana_varijabla>
  </DomainObject.Predmet.OstaliListFormatedWithAdress>
  <DomainObject.Predmet.OstaliListFormatedWithAdressOIB>
    <izvorni_sadrzaj>
      <item>Slavko Hison, OIB 91835351259, Augusta Piazze 5, 10000 Zagreb punomoćnik sudionika u postupku GRAFIKA HISON d.o.o. u likvidaciji</item>
    </izvorni_sadrzaj>
    <derivirana_varijabla naziv="DomainObject.Predmet.OstaliListFormatedWithAdressOIB_1">
      <item>Slavko Hison, OIB 91835351259, Augusta Piazze 5, 10000 Zagreb punomoćnik sudionika u postupku GRAFIKA HISON d.o.o. u likvidaciji</item>
    </derivirana_varijabla>
  </DomainObject.Predmet.OstaliListFormatedWithAdressOIB>
  <DomainObject.Predmet.OstaliListNazivFormated>
    <izvorni_sadrzaj>
      <item>Slavko Hison</item>
    </izvorni_sadrzaj>
    <derivirana_varijabla naziv="DomainObject.Predmet.OstaliListNazivFormated_1">
      <item>Slavko Hison</item>
    </derivirana_varijabla>
  </DomainObject.Predmet.OstaliListNazivFormated>
  <DomainObject.Predmet.OstaliListNazivFormatedOIB>
    <izvorni_sadrzaj>
      <item>Slavko Hison, OIB 91835351259</item>
    </izvorni_sadrzaj>
    <derivirana_varijabla naziv="DomainObject.Predmet.OstaliListNazivFormatedOIB_1">
      <item>Slavko Hison, OIB 91835351259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GRAFIKA HISON d.o.o. u likvidaciji</izvorni_sadrzaj>
    <derivirana_varijabla naziv="DomainObject.Predmet.ProtustrankaIDrugi_1">GRAFIKA HISON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GRAFIKA HISON d.o.o. u likvidaciji, OIB 19858462390, Piazzina 5, 10000 Zagreb</izvorni_sadrzaj>
    <derivirana_varijabla naziv="DomainObject.Predmet.ProtustrankaIDrugiAdressOIB_1">GRAFIKA HISON d.o.o. u likvidaciji, OIB 19858462390, Piazzina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HISON d.o.o. u likvidaciji</item>
      <item>Slavko Hison</item>
    </izvorni_sadrzaj>
    <derivirana_varijabla naziv="DomainObject.Predmet.SudioniciListNaziv_1">
      <item>FINA Regionalni centar Zagreb</item>
      <item>GRAFIKA HISON d.o.o. u likvidaciji</item>
      <item>Slavko Hison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HISON d.o.o. u likvidaciji, OIB 19858462390, Piazzina 5,10000 Zagreb</item>
      <item>Slavko Hison, OIB 91835351259, Augusta Piazze 5,10000 Zagreb</item>
    </izvorni_sadrzaj>
    <derivirana_varijabla naziv="DomainObject.Predmet.SudioniciListAdressOIB_1">
      <item>FINA Regionalni centar Zagreb, OIB 85821130368, Trg svibanjskih žrtava 1995. 1,10000 Zagreb</item>
      <item>GRAFIKA HISON d.o.o. u likvidaciji, OIB 19858462390, Piazzina 5,10000 Zagreb</item>
      <item>Slavko Hison, OIB 91835351259, Augusta Piazze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19858462390</item>
      <item>, OIB 91835351259</item>
    </izvorni_sadrzaj>
    <derivirana_varijabla naziv="DomainObject.Predmet.SudioniciListNazivOIB_1">
      <item>, OIB 85821130368</item>
      <item>, OIB 19858462390</item>
      <item>, OIB 91835351259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1904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2016-04-19T06:21:00Z</dcterms:created>
  <dc:creator>Marija Lukić</dc:creator>
  <dc:description/>
  <cp:keywords/>
  <cp:lastModifiedBy>Marija Lukić</cp:lastModifiedBy>
  <cp:lastPrinted>2016-04-19T06:22:00Z</cp:lastPrinted>
  <dcterms:modified xmlns:xsi="http://www.w3.org/2001/XMLSchema-instance" xsi:type="dcterms:W3CDTF">2016-04-19T06:23:00Z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