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40ba" w14:paraId="7c440b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A0260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St-4750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1EB1" w:rsidRP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CESTOGRAD - ING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Gospodarska 5/B, OIB: </w:t>
      </w:r>
      <w:r w:rsidR="009F1EB1" w:rsidRP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55543788019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9F41A1" w:rsidRP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1EB1" w:rsidRP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CESTOGRAD - ING d.o.o.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Gospodarska 5/B, OIB: </w:t>
      </w:r>
      <w:r w:rsidR="009F1EB1" w:rsidRP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55543788019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1EB1" w:rsidP="00C64D92" w:rsidR="009F1EB1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F1E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C4A65" w:rsidP="000C4A65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uvidom u stečajni predmet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broj: </w:t>
      </w:r>
      <w:r w:rsidR="009F1E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St-1030/14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utvrđeno je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kako je protiv navedenog dužnika već pokrenut </w:t>
      </w:r>
      <w:r w:rsidR="00DF4FA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skraćeni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stečajni postupak povodom zahtjeva Ministarstva financija – Porezne uprave RH</w:t>
      </w: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C4A65" w:rsidP="000C4A65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C4A6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skraćeni stečajni postupak pokrenut na zahtjev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Ministarstva financij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RH -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Porezne uprave pred ovim sudom, u kojem 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postupku je doneseno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rješenje o pokretanju 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skraćenog stečajnog postupka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 odlučeno je kao u izreci kada je odbačen novi prijedlog za provođen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skraćenog stečajnog postupka,</w:t>
      </w:r>
      <w:r w:rsidR="005727D3" w:rsidRPr="005727D3">
        <w:t xml:space="preserve">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>2. 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sectPr w:rsidR="009F7260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8717D"/>
    <w:rsid w:val="002A0260"/>
    <w:rsid w:val="002B5FFE"/>
    <w:rsid w:val="003928AF"/>
    <w:rsid w:val="00393011"/>
    <w:rsid w:val="003A1F20"/>
    <w:rsid w:val="003C0253"/>
    <w:rsid w:val="00461F04"/>
    <w:rsid w:val="0050115D"/>
    <w:rsid w:val="005727D3"/>
    <w:rsid w:val="00604F51"/>
    <w:rsid w:val="00663DB2"/>
    <w:rsid w:val="006A7C4C"/>
    <w:rsid w:val="00741848"/>
    <w:rsid w:val="007659BE"/>
    <w:rsid w:val="007E7B9C"/>
    <w:rsid w:val="009D1BD2"/>
    <w:rsid w:val="009F1EB1"/>
    <w:rsid w:val="009F41A1"/>
    <w:rsid w:val="009F7260"/>
    <w:rsid w:val="00A15DB0"/>
    <w:rsid w:val="00A3609A"/>
    <w:rsid w:val="00A362F8"/>
    <w:rsid w:val="00BA36F5"/>
    <w:rsid w:val="00BE3395"/>
    <w:rsid w:val="00C13481"/>
    <w:rsid w:val="00C537FD"/>
    <w:rsid w:val="00C64D92"/>
    <w:rsid w:val="00C9607A"/>
    <w:rsid w:val="00CA6C01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63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DB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63DB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63DB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63DB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63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D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63D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63D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63D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4750</izvorni_sadrzaj>
    <derivirana_varijabla naziv="DomainObject.Predmet.Broj_1">4750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St-4750/2015</izvorni_sadrzaj>
    <derivirana_varijabla naziv="DomainObject.Predmet.OznakaBroj_1">St-4750/2015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CESTOGRAD - ING d.o.o.</izvorni_sadrzaj>
    <derivirana_varijabla naziv="DomainObject.Predmet.ProtustrankaFormated_1">  CESTOGRAD - ING d.o.o.</derivirana_varijabla>
  </DomainObject.Predmet.ProtustrankaFormated>
  <DomainObject.Predmet.ProtustrankaFormatedOIB>
    <izvorni_sadrzaj>  CESTOGRAD - ING d.o.o., OIB 55543788019</izvorni_sadrzaj>
    <derivirana_varijabla naziv="DomainObject.Predmet.ProtustrankaFormatedOIB_1">  CESTOGRAD - ING d.o.o., OIB 55543788019</derivirana_varijabla>
  </DomainObject.Predmet.ProtustrankaFormatedOIB>
  <DomainObject.Predmet.ProtustrankaFormatedWithAdress>
    <izvorni_sadrzaj> CESTOGRAD - ING d.o.o., Gospodarska 5/B, 10000 Zagreb</izvorni_sadrzaj>
    <derivirana_varijabla naziv="DomainObject.Predmet.ProtustrankaFormatedWithAdress_1"> CESTOGRAD - ING d.o.o., Gospodarska 5/B, 10000 Zagreb</derivirana_varijabla>
  </DomainObject.Predmet.ProtustrankaFormatedWithAdress>
  <DomainObject.Predmet.ProtustrankaFormatedWithAdressOIB>
    <izvorni_sadrzaj> CESTOGRAD - ING d.o.o., OIB 55543788019, Gospodarska 5/B, 10000 Zagreb</izvorni_sadrzaj>
    <derivirana_varijabla naziv="DomainObject.Predmet.ProtustrankaFormatedWithAdressOIB_1"> CESTOGRAD - ING d.o.o., OIB 55543788019, Gospodarska 5/B, 10000 Zagreb</derivirana_varijabla>
  </DomainObject.Predmet.ProtustrankaFormatedWithAdressOIB>
  <DomainObject.Predmet.ProtustrankaWithAdress>
    <izvorni_sadrzaj>CESTOGRAD - ING d.o.o. Gospodarska 5/B, 10000 Zagreb</izvorni_sadrzaj>
    <derivirana_varijabla naziv="DomainObject.Predmet.ProtustrankaWithAdress_1">CESTOGRAD - ING d.o.o. Gospodarska 5/B, 10000 Zagreb</derivirana_varijabla>
  </DomainObject.Predmet.ProtustrankaWithAdress>
  <DomainObject.Predmet.ProtustrankaWithAdressOIB>
    <izvorni_sadrzaj>CESTOGRAD - ING d.o.o., OIB 55543788019, Gospodarska 5/B, 10000 Zagreb</izvorni_sadrzaj>
    <derivirana_varijabla naziv="DomainObject.Predmet.ProtustrankaWithAdressOIB_1">CESTOGRAD - ING d.o.o., OIB 55543788019, Gospodarska 5/B, 10000 Zagreb</derivirana_varijabla>
  </DomainObject.Predmet.ProtustrankaWithAdressOIB>
  <DomainObject.Predmet.ProtustrankaNazivFormated>
    <izvorni_sadrzaj>CESTOGRAD - ING d.o.o.</izvorni_sadrzaj>
    <derivirana_varijabla naziv="DomainObject.Predmet.ProtustrankaNazivFormated_1">CESTOGRAD - ING d.o.o.</derivirana_varijabla>
  </DomainObject.Predmet.ProtustrankaNazivFormated>
  <DomainObject.Predmet.ProtustrankaNazivFormatedOIB>
    <izvorni_sadrzaj>CESTOGRAD - ING d.o.o., OIB 55543788019</izvorni_sadrzaj>
    <derivirana_varijabla naziv="DomainObject.Predmet.ProtustrankaNazivFormatedOIB_1">CESTOGRAD - ING d.o.o., OIB 55543788019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CESTOGRAD - ING d.o.o.</item>
    </izvorni_sadrzaj>
    <derivirana_varijabla naziv="DomainObject.Predmet.ProtuStrankaListFormated_1">
      <item>CESTOGRAD - ING d.o.o.</item>
    </derivirana_varijabla>
  </DomainObject.Predmet.ProtuStrankaListFormated>
  <DomainObject.Predmet.ProtuStrankaListFormatedOIB>
    <izvorni_sadrzaj>
      <item>CESTOGRAD - ING d.o.o., OIB 55543788019</item>
    </izvorni_sadrzaj>
    <derivirana_varijabla naziv="DomainObject.Predmet.ProtuStrankaListFormatedOIB_1">
      <item>CESTOGRAD - ING d.o.o., OIB 55543788019</item>
    </derivirana_varijabla>
  </DomainObject.Predmet.ProtuStrankaListFormatedOIB>
  <DomainObject.Predmet.ProtuStrankaListFormatedWithAdress>
    <izvorni_sadrzaj>
      <item>CESTOGRAD - ING d.o.o., Gospodarska 5/B, 10000 Zagreb</item>
    </izvorni_sadrzaj>
    <derivirana_varijabla naziv="DomainObject.Predmet.ProtuStrankaListFormatedWithAdress_1">
      <item>CESTOGRAD - ING d.o.o., Gospodarska 5/B, 10000 Zagreb</item>
    </derivirana_varijabla>
  </DomainObject.Predmet.ProtuStrankaListFormatedWithAdress>
  <DomainObject.Predmet.ProtuStrankaListFormatedWithAdressOIB>
    <izvorni_sadrzaj>
      <item>CESTOGRAD - ING d.o.o., OIB 55543788019, Gospodarska 5/B, 10000 Zagreb</item>
    </izvorni_sadrzaj>
    <derivirana_varijabla naziv="DomainObject.Predmet.ProtuStrankaListFormatedWithAdressOIB_1">
      <item>CESTOGRAD - ING d.o.o., OIB 55543788019, Gospodarska 5/B, 10000 Zagreb</item>
    </derivirana_varijabla>
  </DomainObject.Predmet.ProtuStrankaListFormatedWithAdressOIB>
  <DomainObject.Predmet.ProtuStrankaListNazivFormated>
    <izvorni_sadrzaj>
      <item>CESTOGRAD - ING d.o.o.</item>
    </izvorni_sadrzaj>
    <derivirana_varijabla naziv="DomainObject.Predmet.ProtuStrankaListNazivFormated_1">
      <item>CESTOGRAD - ING d.o.o.</item>
    </derivirana_varijabla>
  </DomainObject.Predmet.ProtuStrankaListNazivFormated>
  <DomainObject.Predmet.ProtuStrankaListNazivFormatedOIB>
    <izvorni_sadrzaj>
      <item>CESTOGRAD - ING d.o.o., OIB 55543788019</item>
    </izvorni_sadrzaj>
    <derivirana_varijabla naziv="DomainObject.Predmet.ProtuStrankaListNazivFormatedOIB_1">
      <item>CESTOGRAD - ING d.o.o., OIB 55543788019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CESTOGRAD - ING d.o.o.</izvorni_sadrzaj>
    <derivirana_varijabla naziv="DomainObject.Predmet.ProtustrankaIDrugi_1">CESTOGRAD -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CESTOGRAD - ING d.o.o., OIB 55543788019, Gospodarska 5/B, 10000 Zagreb</izvorni_sadrzaj>
    <derivirana_varijabla naziv="DomainObject.Predmet.ProtustrankaIDrugiAdressOIB_1">CESTOGRAD - ING d.o.o., OIB 55543788019, Gospodarska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CESTOGRAD - ING d.o.o.</item>
    </izvorni_sadrzaj>
    <derivirana_varijabla naziv="DomainObject.Predmet.SudioniciListNaziv_1">
      <item>FINA Regionalni centar Zagreb</item>
      <item>CESTOGRAD - 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CESTOGRAD - ING d.o.o., OIB 55543788019, Gospodarska 5/B,10000 Zagreb</item>
    </izvorni_sadrzaj>
    <derivirana_varijabla naziv="DomainObject.Predmet.SudioniciListAdressOIB_1">
      <item>FINA Regionalni centar Zagreb, OIB 85821130368, Trg svibanjskih žrtava 1995. 1,10000 Zagreb</item>
      <item>CESTOGRAD - ING d.o.o., OIB 55543788019, Gospodarska 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55543788019</item>
    </izvorni_sadrzaj>
    <derivirana_varijabla naziv="DomainObject.Predmet.SudioniciListNazivOIB_1">
      <item>, OIB 85821130368</item>
      <item>, OIB 55543788019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1671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2015-12-22T10:18:00Z</dcterms:created>
  <dc:creator>Ivan Turčić</dc:creator>
  <cp:lastModifiedBy>Slavica Sorić</cp:lastModifiedBy>
  <dcterms:modified xmlns:xsi="http://www.w3.org/2001/XMLSchema-instance" xsi:type="dcterms:W3CDTF">2015-12-23T09:54:00Z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