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6fed" w14:paraId="1fb6fe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BF0A7D">
        <w:rPr>
          <w:lang w:val="hr-HR"/>
        </w:rPr>
        <w:t>340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F0A7D">
        <w:rPr>
          <w:lang w:val="hr-HR"/>
        </w:rPr>
        <w:t>QUALITAS društvo s ograničenom odgovornošću za zastupanje u osiguranju</w:t>
      </w:r>
      <w:r w:rsidR="00B97F89">
        <w:rPr>
          <w:lang w:val="hr-HR"/>
        </w:rPr>
        <w:t>,</w:t>
      </w:r>
      <w:r w:rsidR="00BF0A7D">
        <w:rPr>
          <w:lang w:val="hr-HR"/>
        </w:rPr>
        <w:t xml:space="preserve"> Bjelovar, Petra Zrinskog 11,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BF0A7D">
        <w:rPr>
          <w:lang w:val="hr-HR"/>
        </w:rPr>
        <w:t>070084432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BF0A7D">
        <w:rPr>
          <w:lang w:val="hr-HR"/>
        </w:rPr>
        <w:t>24544528593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F0A7D">
        <w:rPr>
          <w:lang w:val="hr-HR"/>
        </w:rPr>
        <w:t>340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F0A7D">
        <w:rPr>
          <w:lang w:val="hr-HR"/>
        </w:rPr>
        <w:t xml:space="preserve">43.051,01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F0A7D">
        <w:rPr>
          <w:lang w:val="hr-HR"/>
        </w:rPr>
        <w:t>Tihomir Bedeković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BF0A7D">
        <w:rPr>
          <w:lang w:val="hr-HR"/>
        </w:rPr>
        <w:t>Maglenče</w:t>
      </w:r>
      <w:r w:rsidR="00605F99">
        <w:rPr>
          <w:lang w:val="hr-HR"/>
        </w:rPr>
        <w:t xml:space="preserve">, </w:t>
      </w:r>
      <w:r w:rsidR="00BF0A7D">
        <w:rPr>
          <w:lang w:val="hr-HR"/>
        </w:rPr>
        <w:t>Maglenča 85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F0A7D">
        <w:rPr>
          <w:lang w:val="hr-HR"/>
        </w:rPr>
        <w:t>96696521537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F0A7D">
        <w:rPr>
          <w:lang w:val="hr-HR"/>
        </w:rPr>
        <w:t>20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BF0A7D">
        <w:rPr>
          <w:lang w:val="hr-HR"/>
        </w:rPr>
        <w:t>20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DBC" w:rsidR="00FD3DBC">
      <w:r>
        <w:separator/>
      </w:r>
    </w:p>
  </w:endnote>
  <w:endnote w:id="0" w:type="continuationSeparator">
    <w:p w:rsidRDefault="00FD3DBC" w:rsidR="00FD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DBC" w:rsidR="00FD3DBC">
      <w:r>
        <w:separator/>
      </w:r>
    </w:p>
  </w:footnote>
  <w:footnote w:id="0" w:type="continuationSeparator">
    <w:p w:rsidRDefault="00FD3DBC" w:rsidR="00FD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30CD2"/>
    <w:rsid w:val="0032457F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67413"/>
    <w:rsid w:val="007E27E0"/>
    <w:rsid w:val="007F3490"/>
    <w:rsid w:val="008259B1"/>
    <w:rsid w:val="00831DA7"/>
    <w:rsid w:val="008A217A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BF0A7D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  <w:rsid w:val="00FD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F0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0A7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3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4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4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4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4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F0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0A7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3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4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4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4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4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QUALITAS društvo s ograničenom odgovornošću za zastupanje u osiguranju, Bjelovar zastupanog po punomoćniku Tihomir Bedeković</izvorni_sadrzaj>
    <derivirana_varijabla naziv="DomainObject.Predmet.ProtustrankaFormated_1">  QUALITAS društvo s ograničenom odgovornošću za zastupanje u osiguranju, Bjelovar zastupanog po punomoćniku Tihomir Bedeković</derivirana_varijabla>
  </DomainObject.Predmet.ProtustrankaFormated>
  <DomainObject.Predmet.ProtustrankaFormatedOIB>
    <izvorni_sadrzaj>  QUALITAS društvo s ograničenom odgovornošću za zastupanje u osiguranju, Bjelovar, OIB 24544528593 zastupanog po punomoćniku Tihomir Bedeković</izvorni_sadrzaj>
    <derivirana_varijabla naziv="DomainObject.Predmet.ProtustrankaFormatedOIB_1">  QUALITAS društvo s ograničenom odgovornošću za zastupanje u osiguranju, Bjelovar, OIB 24544528593 zastupanog po punomoćniku Tihomir Bedeković</derivirana_varijabla>
  </DomainObject.Predmet.ProtustrankaFormatedOIB>
  <DomainObject.Predmet.ProtustrankaFormatedWithAdress>
    <izvorni_sadrzaj> QUALITAS društvo s ograničenom odgovornošću za zastupanje u osiguranju, Bjelovar, Petra Zrinskog 11, 43000 Bjelovar zastupanog po punomoćniku Tihomir Bedeković</izvorni_sadrzaj>
    <derivirana_varijabla naziv="DomainObject.Predmet.ProtustrankaFormatedWithAdress_1"> QUALITAS društvo s ograničenom odgovornošću za zastupanje u osiguranju, Bjelovar, Petra Zrinskog 11, 43000 Bjelovar zastupanog po punomoćniku Tihomir Bedeković</derivirana_varijabla>
  </DomainObject.Predmet.ProtustrankaFormatedWithAdress>
  <DomainObject.Predmet.ProtustrankaFormatedWithAdressOIB>
    <izvorni_sadrzaj> QUALITAS društvo s ograničenom odgovornošću za zastupanje u osiguranju, Bjelovar, OIB 24544528593, Petra Zrinskog 11, 43000 Bjelovar zastupanog po punomoćniku Tihomir Bedeković</izvorni_sadrzaj>
    <derivirana_varijabla naziv="DomainObject.Predmet.ProtustrankaFormatedWithAdressOIB_1"> QUALITAS društvo s ograničenom odgovornošću za zastupanje u osiguranju, Bjelovar, OIB 24544528593, Petra Zrinskog 11, 43000 Bjelovar zastupanog po punomoćniku Tihomir Bedeković</derivirana_varijabla>
  </DomainObject.Predmet.ProtustrankaFormatedWithAdressOIB>
  <DomainObject.Predmet.ProtustrankaWithAdress>
    <izvorni_sadrzaj>QUALITAS društvo s ograničenom odgovornošću za zastupanje u osiguranju, Bjelovar Petra Zrinskog 11, 43000 Bjelovar</izvorni_sadrzaj>
    <derivirana_varijabla naziv="DomainObject.Predmet.ProtustrankaWithAdress_1">QUALITAS društvo s ograničenom odgovornošću za zastupanje u osiguranju, Bjelovar Petra Zrinskog 11, 43000 Bjelovar</derivirana_varijabla>
  </DomainObject.Predmet.ProtustrankaWithAdress>
  <DomainObject.Predmet.ProtustrankaWithAdressOIB>
    <izvorni_sadrzaj>QUALITAS društvo s ograničenom odgovornošću za zastupanje u osiguranju, Bjelovar, OIB 24544528593, Petra Zrinskog 11, 43000 Bjelovar</izvorni_sadrzaj>
    <derivirana_varijabla naziv="DomainObject.Predmet.ProtustrankaWithAdressOIB_1">QUALITAS društvo s ograničenom odgovornošću za zastupanje u osiguranju, Bjelovar, OIB 24544528593, Petra Zrinskog 11, 43000 Bjelovar</derivirana_varijabla>
  </DomainObject.Predmet.ProtustrankaWithAdressOIB>
  <DomainObject.Predmet.ProtustrankaNazivFormated>
    <izvorni_sadrzaj>QUALITAS društvo s ograničenom odgovornošću za zastupanje u osiguranju, Bjelovar</izvorni_sadrzaj>
    <derivirana_varijabla naziv="DomainObject.Predmet.ProtustrankaNazivFormated_1">QUALITAS društvo s ograničenom odgovornošću za zastupanje u osiguranju, Bjelovar</derivirana_varijabla>
  </DomainObject.Predmet.ProtustrankaNazivFormated>
  <DomainObject.Predmet.ProtustrankaNazivFormatedOIB>
    <izvorni_sadrzaj>QUALITAS društvo s ograničenom odgovornošću za zastupanje u osiguranju, Bjelovar, OIB 24544528593</izvorni_sadrzaj>
    <derivirana_varijabla naziv="DomainObject.Predmet.ProtustrankaNazivFormatedOIB_1">QUALITAS društvo s ograničenom odgovornošću za zastupanje u osiguranju, Bjelovar, OIB 24544528593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QUALITAS društvo s ograničenom odgovornošću za zastupanje u osiguranju, Bjelovar zastupanog po punomoćniku Tihomir Bedeković</item>
    </izvorni_sadrzaj>
    <derivirana_varijabla naziv="DomainObject.Predmet.ProtuStrankaListFormated_1">
      <item>QUALITAS društvo s ograničenom odgovornošću za zastupanje u osiguranju, Bjelovar zastupanog po punomoćniku Tihomir Bedeković</item>
    </derivirana_varijabla>
  </DomainObject.Predmet.ProtuStrankaListFormated>
  <DomainObject.Predmet.ProtuStrankaListFormatedOIB>
    <izvorni_sadrzaj>
      <item>QUALITAS društvo s ograničenom odgovornošću za zastupanje u osiguranju, Bjelovar, OIB 24544528593 zastupanog po punomoćniku Tihomir Bedeković</item>
    </izvorni_sadrzaj>
    <derivirana_varijabla naziv="DomainObject.Predmet.ProtuStrankaListFormatedOIB_1">
      <item>QUALITAS društvo s ograničenom odgovornošću za zastupanje u osiguranju, Bjelovar, OIB 24544528593 zastupanog po punomoćniku Tihomir Bedeković</item>
    </derivirana_varijabla>
  </DomainObject.Predmet.ProtuStrankaListFormatedOIB>
  <DomainObject.Predmet.ProtuStrankaListFormatedWithAdress>
    <izvorni_sadrzaj>
      <item>QUALITAS društvo s ograničenom odgovornošću za zastupanje u osiguranju, Bjelovar, Petra Zrinskog 11, 43000 Bjelovar zastupanog po punomoćniku Tihomir Bedeković</item>
    </izvorni_sadrzaj>
    <derivirana_varijabla naziv="DomainObject.Predmet.ProtuStrankaListFormatedWithAdress_1">
      <item>QUALITAS društvo s ograničenom odgovornošću za zastupanje u osiguranju, Bjelovar, Petra Zrinskog 11, 43000 Bjelovar zastupanog po punomoćniku Tihomir Bedeković</item>
    </derivirana_varijabla>
  </DomainObject.Predmet.ProtuStrankaListFormatedWithAdress>
  <DomainObject.Predmet.ProtuStrankaListFormatedWithAdressOIB>
    <izvorni_sadrzaj>
      <item>QUALITAS društvo s ograničenom odgovornošću za zastupanje u osiguranju, Bjelovar, OIB 24544528593, Petra Zrinskog 11, 43000 Bjelovar zastupanog po punomoćniku Tihomir Bedeković</item>
    </izvorni_sadrzaj>
    <derivirana_varijabla naziv="DomainObject.Predmet.ProtuStrankaListFormatedWithAdressOIB_1">
      <item>QUALITAS društvo s ograničenom odgovornošću za zastupanje u osiguranju, Bjelovar, OIB 24544528593, Petra Zrinskog 11, 43000 Bjelovar zastupanog po punomoćniku Tihomir Bedeković</item>
    </derivirana_varijabla>
  </DomainObject.Predmet.ProtuStrankaListFormatedWithAdressOIB>
  <DomainObject.Predmet.ProtuStrankaListNazivFormated>
    <izvorni_sadrzaj>
      <item>QUALITAS društvo s ograničenom odgovornošću za zastupanje u osiguranju, Bjelovar</item>
    </izvorni_sadrzaj>
    <derivirana_varijabla naziv="DomainObject.Predmet.ProtuStrankaListNazivFormated_1">
      <item>QUALITAS društvo s ograničenom odgovornošću za zastupanje u osiguranju, Bjelovar</item>
    </derivirana_varijabla>
  </DomainObject.Predmet.ProtuStrankaListNazivFormated>
  <DomainObject.Predmet.ProtuStrankaListNazivFormatedOIB>
    <izvorni_sadrzaj>
      <item>QUALITAS društvo s ograničenom odgovornošću za zastupanje u osiguranju, Bjelovar, OIB 24544528593</item>
    </izvorni_sadrzaj>
    <derivirana_varijabla naziv="DomainObject.Predmet.ProtuStrankaListNazivFormatedOIB_1">
      <item>QUALITAS društvo s ograničenom odgovornošću za zastupanje u osiguranju, Bjelovar, OIB 24544528593</item>
    </derivirana_varijabla>
  </DomainObject.Predmet.ProtuStrankaListNazivFormatedOIB>
  <DomainObject.Predmet.OstaliListFormated>
    <izvorni_sadrzaj>
      <item>Tihomir Bedeković punomoćnik sudionika u postupku QUALITAS društvo s ograničenom odgovornošću za zastupanje u osiguranju, Bjelovar</item>
    </izvorni_sadrzaj>
    <derivirana_varijabla naziv="DomainObject.Predmet.OstaliListFormated_1">
      <item>Tihomir Bedeković punomoćnik sudionika u postupku QUALITAS društvo s ograničenom odgovornošću za zastupanje u osiguranju, Bjelovar</item>
    </derivirana_varijabla>
  </DomainObject.Predmet.OstaliListFormated>
  <DomainObject.Predmet.OstaliListFormatedOIB>
    <izvorni_sadrzaj>
      <item>Tihomir Bedeković, OIB 96696521537 punomoćnik sudionika u postupku QUALITAS društvo s ograničenom odgovornošću za zastupanje u osiguranju, Bjelovar</item>
    </izvorni_sadrzaj>
    <derivirana_varijabla naziv="DomainObject.Predmet.OstaliListFormatedOIB_1">
      <item>Tihomir Bedeković, OIB 96696521537 punomoćnik sudionika u postupku QUALITAS društvo s ograničenom odgovornošću za zastupanje u osiguranju, Bjelovar</item>
    </derivirana_varijabla>
  </DomainObject.Predmet.OstaliListFormatedOIB>
  <DomainObject.Predmet.OstaliListFormatedWithAdress>
    <izvorni_sadrzaj>
      <item>Tihomir Bedeković, Maglenča 85, 43226 Maglenča punomoćnik sudionika u postupku QUALITAS društvo s ograničenom odgovornošću za zastupanje u osiguranju, Bjelovar</item>
    </izvorni_sadrzaj>
    <derivirana_varijabla naziv="DomainObject.Predmet.OstaliListFormatedWithAdress_1">
      <item>Tihomir Bedeković, Maglenča 85, 43226 Maglenča punomoćnik sudionika u postupku QUALITAS društvo s ograničenom odgovornošću za zastupanje u osiguranju, Bjelovar</item>
    </derivirana_varijabla>
  </DomainObject.Predmet.OstaliListFormatedWithAdress>
  <DomainObject.Predmet.OstaliListFormatedWithAdressOIB>
    <izvorni_sadrzaj>
      <item>Tihomir Bedeković, OIB 96696521537, Maglenča 85, 43226 Maglenča punomoćnik sudionika u postupku QUALITAS društvo s ograničenom odgovornošću za zastupanje u osiguranju, Bjelovar</item>
    </izvorni_sadrzaj>
    <derivirana_varijabla naziv="DomainObject.Predmet.OstaliListFormatedWithAdressOIB_1">
      <item>Tihomir Bedeković, OIB 96696521537, Maglenča 85, 43226 Maglenča punomoćnik sudionika u postupku QUALITAS društvo s ograničenom odgovornošću za zastupanje u osiguranju, Bjelovar</item>
    </derivirana_varijabla>
  </DomainObject.Predmet.OstaliListFormatedWithAdressOIB>
  <DomainObject.Predmet.OstaliListNazivFormated>
    <izvorni_sadrzaj>
      <item>Tihomir Bedeković</item>
    </izvorni_sadrzaj>
    <derivirana_varijabla naziv="DomainObject.Predmet.OstaliListNazivFormated_1">
      <item>Tihomir Bedeković</item>
    </derivirana_varijabla>
  </DomainObject.Predmet.OstaliListNazivFormated>
  <DomainObject.Predmet.OstaliListNazivFormatedOIB>
    <izvorni_sadrzaj>
      <item>Tihomir Bedeković, OIB 96696521537</item>
    </izvorni_sadrzaj>
    <derivirana_varijabla naziv="DomainObject.Predmet.OstaliListNazivFormatedOIB_1">
      <item>Tihomir Bedeković, OIB 96696521537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QUALITAS društvo s ograničenom odgovornošću za zastupanje u osiguranju, Bjelovar</izvorni_sadrzaj>
    <derivirana_varijabla naziv="DomainObject.Predmet.ProtustrankaIDrugi_1">QUALITAS društvo s ograničenom odgovornošću za zastupanje u osiguranju,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QUALITAS društvo s ograničenom odgovornošću za zastupanje u osiguranju, Bjelovar, OIB 24544528593, Petra Zrinskog 11, 43000 Bjelovar</izvorni_sadrzaj>
    <derivirana_varijabla naziv="DomainObject.Predmet.ProtustrankaIDrugiAdressOIB_1">QUALITAS društvo s ograničenom odgovornošću za zastupanje u osiguranju, Bjelovar, OIB 24544528593, Petra Zrinskog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QUALITAS društvo s ograničenom odgovornošću za zastupanje u osiguranju, Bjelovar</item>
      <item>Tihomir Bedeković</item>
    </izvorni_sadrzaj>
    <derivirana_varijabla naziv="DomainObject.Predmet.SudioniciListNaziv_1">
      <item>FINA, RC ZAGREB, Podružnica Bjelovar</item>
      <item>QUALITAS društvo s ograničenom odgovornošću za zastupanje u osiguranju, Bjelovar</item>
      <item>Tihomir Bedeković</item>
    </derivirana_varijabla>
  </DomainObject.Predmet.SudioniciListNaziv>
  <DomainObject.Predmet.SudioniciListAdressOIB>
    <izvorni_sadrzaj>
      <item>FINA, RC ZAGREB, Podružnica Bjelovar, OIB 85821130368, F. Supila 4,43000 Bjelovar</item>
      <item>QUALITAS društvo s ograničenom odgovornošću za zastupanje u osiguranju, Bjelovar, OIB 24544528593, Petra Zrinskog 11,43000 Bjelovar</item>
      <item>Tihomir Bedeković, OIB 96696521537, Maglenča 85,43226 Maglenča</item>
    </izvorni_sadrzaj>
    <derivirana_varijabla naziv="DomainObject.Predmet.SudioniciListAdressOIB_1">
      <item>FINA, RC ZAGREB, Podružnica Bjelovar, OIB 85821130368, F. Supila 4,43000 Bjelovar</item>
      <item>QUALITAS društvo s ograničenom odgovornošću za zastupanje u osiguranju, Bjelovar, OIB 24544528593, Petra Zrinskog 11,43000 Bjelovar</item>
      <item>Tihomir Bedeković, OIB 96696521537, Maglenča 85,43226 Maglenča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24544528593</item>
      <item>, OIB 96696521537</item>
    </izvorni_sadrzaj>
    <derivirana_varijabla naziv="DomainObject.Predmet.SudioniciListNazivOIB_1">
      <item>, OIB 85821130368</item>
      <item>, OIB 24544528593</item>
      <item>, OIB 96696521537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2015-11-20T06:54:00Z</dcterms:created>
  <dc:creator>ssabljic</dc:creator>
  <cp:lastModifiedBy>Miroslav Lovreković</cp:lastModifiedBy>
  <cp:lastPrinted>2015-11-20T06:53:00Z</cp:lastPrinted>
  <dcterms:modified xmlns:xsi="http://www.w3.org/2001/XMLSchema-instance" xsi:type="dcterms:W3CDTF">2015-11-20T06:55:00Z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