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20b3" w14:paraId="aad20b3" w:rsidRDefault="00ED7720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ED7720">
        <w:t>1066/14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ED7720" w:rsidRPr="00B37F93">
        <w:t>TEHNOFORTE</w:t>
      </w:r>
      <w:proofErr w:type="spellEnd"/>
      <w:r w:rsidR="00ED7720" w:rsidRPr="00B37F93">
        <w:t xml:space="preserve"> d.o.o. za građenje, trgovinu i usluge u stečaju, Zagreb, </w:t>
      </w:r>
      <w:proofErr w:type="spellStart"/>
      <w:r w:rsidR="00ED7720" w:rsidRPr="00B37F93">
        <w:t>Dolovska</w:t>
      </w:r>
      <w:proofErr w:type="spellEnd"/>
      <w:r w:rsidR="00ED7720" w:rsidRPr="00B37F93">
        <w:t xml:space="preserve"> 34, </w:t>
      </w:r>
      <w:proofErr w:type="spellStart"/>
      <w:r w:rsidR="00ED7720" w:rsidRPr="00B37F93">
        <w:t>MBS</w:t>
      </w:r>
      <w:proofErr w:type="spellEnd"/>
      <w:r w:rsidR="00ED7720" w:rsidRPr="00B37F93">
        <w:t xml:space="preserve">:080685136, </w:t>
      </w:r>
      <w:proofErr w:type="spellStart"/>
      <w:r w:rsidR="00ED7720" w:rsidRPr="00B37F93">
        <w:t>OIB</w:t>
      </w:r>
      <w:proofErr w:type="spellEnd"/>
      <w:r w:rsidR="00ED7720" w:rsidRPr="00B37F93">
        <w:t>:27651267549</w:t>
      </w:r>
      <w:r w:rsidR="00BD7A25" w:rsidRPr="006756CC">
        <w:t xml:space="preserve">, </w:t>
      </w:r>
      <w:r w:rsidR="00ED7720">
        <w:t>2. svibnja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ED7720">
        <w:t>2. svibnja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ED7720">
        <w:t>2. svibnja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B54EC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B54ECA" w:rsidP="00BD641E" w:rsidR="00B54ECA"/>
    <w:p w:rsidRDefault="00B54ECA" w:rsidP="007A1486" w:rsidR="00B54EC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54ECA" w:rsidP="007A1486" w:rsidR="00B54EC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54ECA" w:rsidP="007A1486" w:rsidR="00B54ECA" w:rsidRPr="007A1486">
      <w:pPr>
        <w:ind w:left="720"/>
      </w:pPr>
    </w:p>
    <w:p w:rsidRDefault="00B54ECA" w:rsidP="00BD641E" w:rsidR="00B54ECA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54ECA"/>
    <w:rsid w:val="00B639DE"/>
    <w:rsid w:val="00BD641E"/>
    <w:rsid w:val="00BD7A25"/>
    <w:rsid w:val="00DB06B8"/>
    <w:rsid w:val="00ED0496"/>
    <w:rsid w:val="00ED7720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556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2016-05-13T09:29:00Z</dcterms:created>
  <dc:creator>nmarkovic</dc:creator>
  <cp:lastModifiedBy>Ivana Stampf</cp:lastModifiedBy>
  <cp:lastPrinted>2014-03-31T09:11:00Z</cp:lastPrinted>
  <dcterms:modified xmlns:xsi="http://www.w3.org/2001/XMLSchema-instance" xsi:type="dcterms:W3CDTF">2016-05-13T09:47:00Z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