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3a6a" w14:paraId="5f43a6a" w:rsidRDefault="003B65B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65BD" w:rsidP="003B65BD" w:rsidR="003B65BD">
      <w:pPr>
        <w:pStyle w:val="Bezproreda"/>
      </w:pPr>
      <w:r>
        <w:t xml:space="preserve">     </w:t>
      </w:r>
      <w:r>
        <w:t>Republika Hrvatska</w:t>
      </w:r>
    </w:p>
    <w:p w:rsidRDefault="003B65BD" w:rsidP="003B65BD" w:rsidR="003B65BD">
      <w:pPr>
        <w:pStyle w:val="Bezproreda"/>
      </w:pPr>
      <w:r>
        <w:t>Trgovački sud u Bjelovaru</w:t>
      </w:r>
    </w:p>
    <w:p w:rsidRDefault="003B65BD" w:rsidP="003B65BD" w:rsidR="003B65B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B65BD" w:rsidP="003B65BD" w:rsidR="003B65BD">
      <w:pPr>
        <w:pStyle w:val="Bezproreda"/>
      </w:pPr>
    </w:p>
    <w:p w:rsidRDefault="003B65BD" w:rsidP="003B65BD" w:rsidR="003B65BD">
      <w:pPr>
        <w:pStyle w:val="Bezproreda"/>
        <w:ind w:firstLine="708" w:left="4248"/>
      </w:pPr>
      <w:r>
        <w:t>Poslovni broj: 1 St-61/2015-66</w:t>
      </w:r>
    </w:p>
    <w:p w:rsidRDefault="003B65BD" w:rsidP="003B65BD" w:rsidR="003B65BD">
      <w:pPr>
        <w:pStyle w:val="Bezproreda"/>
      </w:pPr>
    </w:p>
    <w:p w:rsidRDefault="003B65BD" w:rsidP="003B65BD" w:rsidR="003B65BD">
      <w:pPr>
        <w:pStyle w:val="Bezproreda"/>
      </w:pPr>
    </w:p>
    <w:p w:rsidRDefault="003B65BD" w:rsidP="003B65BD" w:rsidR="003B65BD">
      <w:pPr>
        <w:pStyle w:val="Bezproreda"/>
      </w:pPr>
    </w:p>
    <w:p w:rsidRDefault="003B65BD" w:rsidP="003B65BD" w:rsidR="003B65B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OPĆINSKI SUD U VIROVITICI</w:t>
      </w:r>
    </w:p>
    <w:p w:rsidRDefault="003B65BD" w:rsidP="003B65BD" w:rsidR="003B65B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STALNA SLUŽBA U SLATINI</w:t>
      </w:r>
    </w:p>
    <w:p w:rsidRDefault="003B65BD" w:rsidP="003B65BD" w:rsidR="003B65B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ZEMLJIŠNOKNJO KNJIŽNI ODJEL</w:t>
      </w:r>
    </w:p>
    <w:p w:rsidRDefault="003B65BD" w:rsidP="003B65BD" w:rsidR="003B65BD">
      <w:pPr>
        <w:pStyle w:val="Bezproreda"/>
      </w:pPr>
    </w:p>
    <w:p w:rsidRDefault="003B65BD" w:rsidP="003B65BD" w:rsidR="003B65BD">
      <w:pPr>
        <w:pStyle w:val="Bezproreda"/>
      </w:pPr>
    </w:p>
    <w:p w:rsidRDefault="003B65BD" w:rsidP="003B65BD" w:rsidR="003B65BD">
      <w:pPr>
        <w:pStyle w:val="Bezproreda"/>
      </w:pPr>
    </w:p>
    <w:p w:rsidRDefault="003B65BD" w:rsidP="003B65BD" w:rsidR="003B65BD">
      <w:pPr>
        <w:pStyle w:val="Bezproreda"/>
        <w:ind w:firstLine="708"/>
      </w:pPr>
      <w:r>
        <w:t>U prilogu ovog dopisa dostavljamo Vam pravomoćno rješenje o dosu</w:t>
      </w:r>
      <w:r>
        <w:t xml:space="preserve">di ovog suda </w:t>
      </w:r>
      <w:proofErr w:type="spellStart"/>
      <w:r>
        <w:t>posl</w:t>
      </w:r>
      <w:proofErr w:type="spellEnd"/>
      <w:r>
        <w:t>. broj: 1 St-</w:t>
      </w:r>
      <w:r>
        <w:t>6</w:t>
      </w:r>
      <w:r>
        <w:t>1/2015-62 od 20. veljače 2019</w:t>
      </w:r>
      <w:r>
        <w:t>. godine te potvrdu o uplaćenom iznosu kupo</w:t>
      </w:r>
      <w:r>
        <w:t>prodajne cijene  od 1.001,00</w:t>
      </w:r>
      <w:r>
        <w:t xml:space="preserve"> kuna od strane kupca </w:t>
      </w:r>
      <w:r>
        <w:t xml:space="preserve">ZVUČNI ZID d.o.o. Zagreb, </w:t>
      </w:r>
      <w:proofErr w:type="spellStart"/>
      <w:r>
        <w:t>Preradovićeva</w:t>
      </w:r>
      <w:proofErr w:type="spellEnd"/>
      <w:r>
        <w:t xml:space="preserve"> ulica 25, OIB: 94423800056</w:t>
      </w:r>
      <w:r>
        <w:t xml:space="preserve">,   radi prijenosa prava vlasništva nekretnina koje su bile predmet prodaje na kupca ZVUČNI ZID d.o.o. Zagreb, </w:t>
      </w:r>
      <w:proofErr w:type="spellStart"/>
      <w:r>
        <w:t>Preradovićeva</w:t>
      </w:r>
      <w:proofErr w:type="spellEnd"/>
      <w:r>
        <w:t xml:space="preserve"> ulica 25, OIB: 94423800056  i brisanja hipoteka i  zabilježbi u skladu s odredbom članka 101. Ovršnog zakona. </w:t>
      </w:r>
    </w:p>
    <w:p w:rsidRDefault="003B65BD" w:rsidP="003B65BD" w:rsidR="003B65BD">
      <w:pPr>
        <w:pStyle w:val="Bezproreda"/>
      </w:pPr>
    </w:p>
    <w:p w:rsidRDefault="003B65BD" w:rsidP="003B65BD" w:rsidR="003B65BD">
      <w:pPr>
        <w:pStyle w:val="Bezproreda"/>
        <w:ind w:firstLine="708"/>
      </w:pPr>
      <w:r>
        <w:t>U Bjelovaru 12.  ožujka   2019</w:t>
      </w:r>
      <w:r>
        <w:t>.</w:t>
      </w:r>
    </w:p>
    <w:p w:rsidRDefault="003B65BD" w:rsidP="003B65BD" w:rsidR="003B65BD">
      <w:pPr>
        <w:pStyle w:val="Bezproreda"/>
      </w:pPr>
    </w:p>
    <w:p w:rsidRDefault="003B65BD" w:rsidP="003B65BD" w:rsidR="003B65B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3B65BD" w:rsidP="003B65BD" w:rsidR="003B65BD">
      <w:pPr>
        <w:pStyle w:val="Bezproreda"/>
      </w:pPr>
    </w:p>
    <w:p w:rsidRDefault="003B65BD" w:rsidP="003B65BD" w:rsidR="003B65B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Branka Pleskalt</w:t>
      </w:r>
    </w:p>
    <w:p w:rsidRDefault="003B65BD" w:rsidP="003B65BD" w:rsidR="003B65BD">
      <w:pPr>
        <w:pStyle w:val="Bezproreda"/>
      </w:pPr>
      <w:bookmarkStart w:name="_GoBack" w:id="0"/>
      <w:bookmarkEnd w:id="0"/>
    </w:p>
    <w:p w:rsidRDefault="003B65BD" w:rsidP="003B65BD" w:rsidR="003B65BD">
      <w:pPr>
        <w:pStyle w:val="Bezproreda"/>
      </w:pPr>
    </w:p>
    <w:p w:rsidRDefault="003B65BD" w:rsidP="003B65BD" w:rsidR="003B65B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B65BD" w:rsidP="003B65BD" w:rsidR="003B65BD">
      <w:pPr>
        <w:pStyle w:val="Bezproreda"/>
      </w:pPr>
      <w:r>
        <w:t>Dna: Naslovu s rješenjem i potvrdom u uplati kupovine</w:t>
      </w:r>
    </w:p>
    <w:p w:rsidRDefault="003B65BD" w:rsidP="003B65BD" w:rsidR="003B65BD">
      <w:pPr>
        <w:pStyle w:val="Bezproreda"/>
      </w:pPr>
      <w:r>
        <w:t xml:space="preserve">        Sc. 8 dana</w:t>
      </w:r>
    </w:p>
    <w:p w:rsidRDefault="003B65BD" w:rsidP="003B65BD" w:rsidR="003B65BD">
      <w:pPr>
        <w:pStyle w:val="Bezproreda"/>
      </w:pPr>
      <w:r>
        <w:t xml:space="preserve">Bjelovar, 12. 3.  2019. </w:t>
      </w:r>
    </w:p>
    <w:p w:rsidRDefault="003B65BD" w:rsidP="003B65BD" w:rsidR="003B65BD">
      <w:pPr>
        <w:pStyle w:val="Bezproreda"/>
      </w:pPr>
    </w:p>
    <w:p w:rsidRDefault="003B65BD" w:rsidP="003B65BD" w:rsidR="003B65BD">
      <w:pPr>
        <w:pStyle w:val="Bezproreda"/>
      </w:pPr>
    </w:p>
    <w:p w:rsidRDefault="003B65BD" w:rsidP="003B65BD" w:rsidR="003B65BD">
      <w:pPr>
        <w:pStyle w:val="NormaleSPIS"/>
      </w:pPr>
    </w:p>
    <w:p w:rsidRDefault="003B65BD" w:rsidP="003B65BD" w:rsidR="003B65BD">
      <w:pPr>
        <w:pStyle w:val="Bezproreda"/>
      </w:pPr>
    </w:p>
    <w:p w:rsidRDefault="00AE649C" w:rsidP="003B65BD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5BD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057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St-61/2015-66</izvorni_sadrzaj>
    <derivirana_varijabla naziv="DomainObject.Oznaka_1">St-61/2015-66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2015.</izvorni_sadrzaj>
    <derivirana_varijabla naziv="DomainObject.Predmet.DatumRjesavanja_1">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SIMPLICIJA društvo za trgovinu d.o.o. Virovitica</izvorni_sadrzaj>
    <derivirana_varijabla naziv="DomainObject.Predmet.ProtustrankaFormated_1">  Stečajna masa iza SIMPLICIJA društvo za trgovinu d.o.o. Virovitica</derivirana_varijabla>
  </DomainObject.Predmet.ProtustrankaFormated>
  <DomainObject.Predmet.ProtustrankaFormatedOIB>
    <izvorni_sadrzaj>  Stečajna masa iza SIMPLICIJA društvo za trgovinu d.o.o. Virovitica, OIB 07225873348</izvorni_sadrzaj>
    <derivirana_varijabla naziv="DomainObject.Predmet.ProtustrankaFormatedOIB_1">  Stečajna masa iza SIMPLICIJA društvo za trgovinu d.o.o. Virovitica, OIB 07225873348</derivirana_varijabla>
  </DomainObject.Predmet.ProtustrankaFormatedOIB>
  <DomainObject.Predmet.ProtustrankaFormatedWithAdress>
    <izvorni_sadrzaj> Stečajna masa iza SIMPLICIJA društvo za trgovinu d.o.o. Virovitica, Hrvatskih Žrtava 13, 33000 Virovitica</izvorni_sadrzaj>
    <derivirana_varijabla naziv="DomainObject.Predmet.ProtustrankaFormatedWithAdress_1"> Stečajna masa iza SIMPLICIJA društvo za trgovinu d.o.o. Virovitica, Hrvatskih Žrtava 13, 33000 Virovitica</derivirana_varijabla>
  </DomainObject.Predmet.ProtustrankaFormatedWithAdress>
  <DomainObject.Predmet.ProtustrankaFormatedWithAdressOIB>
    <izvorni_sadrzaj> Stečajna masa iza SIMPLICIJA društvo za trgovinu d.o.o. Virovitica, OIB 07225873348, Hrvatskih Žrtava 13, 33000 Virovitica</izvorni_sadrzaj>
    <derivirana_varijabla naziv="DomainObject.Predmet.ProtustrankaFormatedWithAdressOIB_1"> Stečajna masa iza SIMPLICIJA društvo za trgovinu d.o.o. Virovitica, OIB 07225873348, Hrvatskih Žrtava 13, 33000 Virovitica</derivirana_varijabla>
  </DomainObject.Predmet.ProtustrankaFormatedWithAdressOIB>
  <DomainObject.Predmet.ProtustrankaWithAdress>
    <izvorni_sadrzaj>Stečajna masa iza SIMPLICIJA društvo za trgovinu d.o.o. Virovitica Hrvatskih Žrtava 13, 33000 Virovitica</izvorni_sadrzaj>
    <derivirana_varijabla naziv="DomainObject.Predmet.ProtustrankaWithAdress_1">Stečajna masa iza SIMPLICIJA društvo za trgovinu d.o.o. Virovitica Hrvatskih Žrtava 13, 33000 Virovitica</derivirana_varijabla>
  </DomainObject.Predmet.ProtustrankaWithAdress>
  <DomainObject.Predmet.ProtustrankaWithAdressOIB>
    <izvorni_sadrzaj>Stečajna masa iza SIMPLICIJA društvo za trgovinu d.o.o. Virovitica, OIB 07225873348, Hrvatskih Žrtava 13, 33000 Virovitica</izvorni_sadrzaj>
    <derivirana_varijabla naziv="DomainObject.Predmet.ProtustrankaWithAdressOIB_1">Stečajna masa iza SIMPLICIJA društvo za trgovinu d.o.o. Virovitica, OIB 07225873348, Hrvatskih Žrtava 13, 33000 Virovitica</derivirana_varijabla>
  </DomainObject.Predmet.ProtustrankaWithAdressOIB>
  <DomainObject.Predmet.ProtustrankaNazivFormated>
    <izvorni_sadrzaj>Stečajna masa iza SIMPLICIJA društvo za trgovinu d.o.o. Virovitica</izvorni_sadrzaj>
    <derivirana_varijabla naziv="DomainObject.Predmet.ProtustrankaNazivFormated_1">Stečajna masa iza SIMPLICIJA društvo za trgovinu d.o.o. Virovitica</derivirana_varijabla>
  </DomainObject.Predmet.ProtustrankaNazivFormated>
  <DomainObject.Predmet.ProtustrankaNazivFormatedOIB>
    <izvorni_sadrzaj>Stečajna masa iza SIMPLICIJA društvo za trgovinu d.o.o. Virovitica, OIB 07225873348</izvorni_sadrzaj>
    <derivirana_varijabla naziv="DomainObject.Predmet.ProtustrankaNazivFormatedOIB_1">Stečajna masa iza SIMPLICIJA društvo za trgovinu d.o.o. Virovitica, OIB 07225873348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Stečajna masa iza SIMPLICIJA društvo za trgovinu d.o.o. Virovitica</item>
    </izvorni_sadrzaj>
    <derivirana_varijabla naziv="DomainObject.Predmet.ProtuStrankaListFormated_1">
      <item>Stečajna masa iza SIMPLICIJA društvo za trgovinu d.o.o. Virovitica</item>
    </derivirana_varijabla>
  </DomainObject.Predmet.ProtuStrankaListFormated>
  <DomainObject.Predmet.ProtuStrankaListFormatedOIB>
    <izvorni_sadrzaj>
      <item>Stečajna masa iza SIMPLICIJA društvo za trgovinu d.o.o. Virovitica, OIB 07225873348</item>
    </izvorni_sadrzaj>
    <derivirana_varijabla naziv="DomainObject.Predmet.ProtuStrankaListFormatedOIB_1">
      <item>Stečajna masa iza SIMPLICIJA društvo za trgovinu d.o.o. Virovitica, OIB 07225873348</item>
    </derivirana_varijabla>
  </DomainObject.Predmet.ProtuStrankaListFormatedOIB>
  <DomainObject.Predmet.ProtuStrankaListFormatedWithAdress>
    <izvorni_sadrzaj>
      <item>Stečajna masa iza SIMPLICIJA društvo za trgovinu d.o.o. Virovitica, Hrvatskih Žrtava 13, 33000 Virovitica</item>
    </izvorni_sadrzaj>
    <derivirana_varijabla naziv="DomainObject.Predmet.ProtuStrankaListFormatedWithAdress_1">
      <item>Stečajna masa iza SIMPLICIJA društvo za trgovinu d.o.o. Virovitica, Hrvatskih Žrtava 13, 33000 Virovitica</item>
    </derivirana_varijabla>
  </DomainObject.Predmet.ProtuStrankaListFormatedWithAdress>
  <DomainObject.Predmet.ProtuStrankaListFormatedWithAdressOIB>
    <izvorni_sadrzaj>
      <item>Stečajna masa iza SIMPLICIJA društvo za trgovinu d.o.o. Virovitica, OIB 07225873348, Hrvatskih Žrtava 13, 33000 Virovitica</item>
    </izvorni_sadrzaj>
    <derivirana_varijabla naziv="DomainObject.Predmet.ProtuStrankaListFormatedWithAdressOIB_1">
      <item>Stečajna masa iza SIMPLICIJA društvo za trgovinu d.o.o. Virovitica, OIB 07225873348, Hrvatskih Žrtava 13, 33000 Virovitica</item>
    </derivirana_varijabla>
  </DomainObject.Predmet.ProtuStrankaListFormatedWithAdressOIB>
  <DomainObject.Predmet.ProtuStrankaListNazivFormated>
    <izvorni_sadrzaj>
      <item>Stečajna masa iza SIMPLICIJA društvo za trgovinu d.o.o. Virovitica</item>
    </izvorni_sadrzaj>
    <derivirana_varijabla naziv="DomainObject.Predmet.ProtuStrankaListNazivFormated_1">
      <item>Stečajna masa iza SIMPLICIJA društvo za trgovinu d.o.o. Virovitica</item>
    </derivirana_varijabla>
  </DomainObject.Predmet.ProtuStrankaListNazivFormated>
  <DomainObject.Predmet.ProtuStrankaListNazivFormatedOIB>
    <izvorni_sadrzaj>
      <item>Stečajna masa iza SIMPLICIJA društvo za trgovinu d.o.o. Virovitica, OIB 07225873348</item>
    </izvorni_sadrzaj>
    <derivirana_varijabla naziv="DomainObject.Predmet.ProtuStrankaListNazivFormatedOIB_1">
      <item>Stečajna masa iza SIMPLICIJA društvo za trgovinu d.o.o. Virovitica, OIB 07225873348</item>
    </derivirana_varijabla>
  </DomainObject.Predmet.ProtuStrankaListNazivFormatedOIB>
  <DomainObject.Predmet.OstaliListFormated>
    <izvorni_sadrzaj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izvorni_sadrzaj>
    <derivirana_varijabla naziv="DomainObject.Predmet.OstaliListFormated_1"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derivirana_varijabla>
  </DomainObject.Predmet.OstaliListFormated>
  <DomainObject.Predmet.OstaliListFormatedOIB>
    <izvorni_sadrzaj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izvorni_sadrzaj>
    <derivirana_varijabla naziv="DomainObject.Predmet.OstaliListFormatedOIB_1"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derivirana_varijabla>
  </DomainObject.Predmet.OstaliListFormatedOIB>
  <DomainObject.Predmet.OstaliListFormatedWithAdress>
    <izvorni_sadrzaj>
      <item>Željko Tumpić,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Preradovićeva ulica 25., 10000 Zagreb</item>
      <item>Zvučni zid d.o.o., Preradovićeva ulica 25., 10000 Zagreb</item>
      <item>Maroje Stjepović, Preradovićeva ulica 25., 10000 Zagreb</item>
    </izvorni_sadrzaj>
    <derivirana_varijabla naziv="DomainObject.Predmet.OstaliListFormatedWithAdress_1">
      <item>Željko Tumpić,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Preradovićeva ulica 25., 10000 Zagreb</item>
      <item>Zvučni zid d.o.o., Preradovićeva ulica 25., 10000 Zagreb</item>
      <item>Maroje Stjepović, Preradovićeva ulica 25., 10000 Zagreb</item>
    </derivirana_varijabla>
  </DomainObject.Predmet.OstaliListFormatedWithAdress>
  <DomainObject.Predmet.OstaliListFormatedWithAdressOIB>
    <izvorni_sadrzaj>
      <item>Željko Tumpić, OIB 37718779632, Matije Gupca 4., 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OIB 70541325254, Preradovićeva ulica 25., 10000 Zagreb</item>
      <item>Zvučni zid d.o.o., OIB 94423800056, Preradovićeva ulica 25., 10000 Zagreb</item>
      <item>Maroje Stjepović, OIB 57640555089, Preradovićeva ulica 25., 10000 Zagreb</item>
    </izvorni_sadrzaj>
    <derivirana_varijabla naziv="DomainObject.Predmet.OstaliListFormatedWithAdressOIB_1">
      <item>Željko Tumpić, OIB 37718779632, Matije Gupca 4., 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OIB 70541325254, Preradovićeva ulica 25., 10000 Zagreb</item>
      <item>Zvučni zid d.o.o., OIB 94423800056, Preradovićeva ulica 25., 10000 Zagreb</item>
      <item>Maroje Stjepović, OIB 57640555089, Preradovićeva ulica 25., 10000 Zagreb</item>
    </derivirana_varijabla>
  </DomainObject.Predmet.OstaliListFormatedWithAdressOIB>
  <DomainObject.Predmet.OstaliListNazivFormated>
    <izvorni_sadrzaj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izvorni_sadrzaj>
    <derivirana_varijabla naziv="DomainObject.Predmet.OstaliListNazivFormated_1"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derivirana_varijabla>
  </DomainObject.Predmet.OstaliListNazivFormated>
  <DomainObject.Predmet.OstaliListNazivFormatedOIB>
    <izvorni_sadrzaj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izvorni_sadrzaj>
    <derivirana_varijabla naziv="DomainObject.Predmet.OstaliListNazivFormatedOIB_1"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St-61/2015-66</izvorni_sadrzaj>
    <derivirana_varijabla naziv="DomainObject.PoslovniBrojDokumenta_1">St-61/2015-66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Stečajna masa iza SIMPLICIJA društvo za trgovinu d.o.o. Virovitica</izvorni_sadrzaj>
    <derivirana_varijabla naziv="DomainObject.Predmet.ProtustrankaIDrugi_1">Stečajna masa iza SIMPLICIJA društvo za trgovinu d.o.o.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Stečajna masa iza SIMPLICIJA društvo za trgovinu d.o.o. Virovitica, OIB 07225873348, Hrvatskih Žrtava 13, 33000 Virovitica</izvorni_sadrzaj>
    <derivirana_varijabla naziv="DomainObject.Predmet.ProtustrankaIDrugiAdressOIB_1">Stečajna masa iza SIMPLICIJA društvo za trgovinu d.o.o. Virovitica, OIB 07225873348, Hrvatskih Žrtava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2015.</izvorni_sadrzaj>
    <derivirana_varijabla naziv="DomainObject.Predmet.OdlukaRjesenje.DatumDonosenjaOdluke_1">8. prosinca 2015.</derivirana_varijabla>
  </DomainObject.Predmet.OdlukaRjesenje.DatumDonosenjaOdluke>
  <DomainObject.Predmet.OdlukaRjesenje.DatumPravomocnosti>
    <izvorni_sadrzaj>28. prosinca 2015.</izvorni_sadrzaj>
    <derivirana_varijabla naziv="DomainObject.Predmet.OdlukaRjesenje.DatumPravomocnosti_1">28. prosinca 2015.</derivirana_varijabla>
  </DomainObject.Predmet.OdlukaRjesenje.DatumPravomocnosti>
  <DomainObject.Predmet.OdlukaRjesenje.Oznaka>
    <izvorni_sadrzaj>St-61/2015-3</izvorni_sadrzaj>
    <derivirana_varijabla naziv="DomainObject.Predmet.OdlukaRjesenje.Oznaka_1">St-61/2015-3</derivirana_varijabla>
  </DomainObject.Predmet.OdlukaRjesenje.Oznaka>
  <DomainObject.Predmet.SudioniciListNaziv>
    <izvorni_sadrzaj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izvorni_sadrzaj>
    <derivirana_varijabla naziv="DomainObject.Predmet.SudioniciListNaziv_1"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derivirana_varijabla>
  </DomainObject.Predmet.SudioniciListNaziv>
  <DomainObject.Predmet.SudioniciListAdressOIB>
    <izvorni_sadrzaj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.,33520 Slatina</item>
      <item>Sudski registar- ovdje</item>
      <item>Prima kapitale d.o.o., OIB 70541325254, Preradovićeva ulica 25.,10000 Zagreb</item>
      <item>Zvučni zid d.o.o., OIB 94423800056, Preradovićeva ulica 25.,10000 Zagreb</item>
      <item>Maroje Stjepović, OIB 57640555089, Preradovićeva ulica 25.,10000 Zagreb</item>
    </izvorni_sadrzaj>
    <derivirana_varijabla naziv="DomainObject.Predmet.SudioniciListAdressOIB_1"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.,33520 Slatina</item>
      <item>Sudski registar- ovdje</item>
      <item>Prima kapitale d.o.o., OIB 70541325254, Preradovićeva ulica 25.,10000 Zagreb</item>
      <item>Zvučni zid d.o.o., OIB 94423800056, Preradovićeva ulica 25.,10000 Zagreb</item>
      <item>Maroje Stjepović, OIB 57640555089, Preradovićeva ulica 25.,10000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236F3-9BAE-4B2A-97A1-D98E838D7F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712</properties:Characters>
  <properties:Lines>39</properties:Lines>
  <properties:Paragraphs>15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2019-03-12T09:13:00Z</cp:lastPrinted>
  <dcterms:modified xmlns:xsi="http://www.w3.org/2001/XMLSchema-instance" xsi:type="dcterms:W3CDTF">2019-03-12T09:13:00Z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St-61/2015-66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