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ca01" w14:paraId="c6bca0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 xml:space="preserve">                          5. St-790/2017-4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 xml:space="preserve"> R E P U B L I K A  H R V A T S K A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>R J E Š E N J E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 xml:space="preserve">Trgovački sud u Bjelovaru, po stečajnom sucu Mariji Petrina Kubica, </w:t>
      </w:r>
      <w:r w:rsidRPr="0077473B">
        <w:rPr>
          <w:rFonts w:cs="Times New Roman" w:eastAsia="Times New Roman"/>
          <w:lang w:eastAsia="hr-HR"/>
        </w:rPr>
        <w:t xml:space="preserve">povodom zahtjeva Financijske agencije, OIB: 85821130368, RC ZAGREB, Podružnica Bjelovar, Bjelovar, F. Supila 4, za provedbu skraćenog stečajnog postupka nad dužnikom GORICA d.o.o. za proizvodnju, turizam, ugostiteljstvo, trgovinu i usluge, Zdenci, Kolodvorska </w:t>
      </w:r>
      <w:proofErr w:type="spellStart"/>
      <w:r w:rsidRPr="0077473B">
        <w:rPr>
          <w:rFonts w:cs="Times New Roman" w:eastAsia="Times New Roman"/>
          <w:lang w:eastAsia="hr-HR"/>
        </w:rPr>
        <w:t>bb</w:t>
      </w:r>
      <w:proofErr w:type="spellEnd"/>
      <w:r w:rsidRPr="0077473B">
        <w:rPr>
          <w:rFonts w:cs="Times New Roman" w:eastAsia="Times New Roman"/>
          <w:lang w:eastAsia="hr-HR"/>
        </w:rPr>
        <w:t xml:space="preserve">, MBS: 010031803, OIB: 15819891909, 28. </w:t>
      </w:r>
      <w:r w:rsidRPr="0077473B">
        <w:rPr>
          <w:rFonts w:cs="Times New Roman" w:eastAsia="Times New Roman"/>
          <w:noProof/>
          <w:lang w:eastAsia="hr-HR"/>
        </w:rPr>
        <w:t xml:space="preserve">prosinca 2017.  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>r i j e š i o  j e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>Skraćeni stečajni postupak nad</w:t>
      </w:r>
      <w:r w:rsidRPr="0077473B">
        <w:rPr>
          <w:rFonts w:cs="Times New Roman" w:eastAsia="Times New Roman"/>
          <w:b/>
          <w:noProof/>
          <w:lang w:eastAsia="hr-HR"/>
        </w:rPr>
        <w:t xml:space="preserve"> </w:t>
      </w:r>
      <w:r w:rsidRPr="0077473B">
        <w:rPr>
          <w:rFonts w:cs="Times New Roman" w:eastAsia="Times New Roman"/>
          <w:noProof/>
          <w:lang w:eastAsia="hr-HR"/>
        </w:rPr>
        <w:t xml:space="preserve">dužnikom </w:t>
      </w:r>
      <w:r w:rsidRPr="0077473B">
        <w:rPr>
          <w:rFonts w:cs="Times New Roman" w:eastAsia="Times New Roman"/>
          <w:lang w:eastAsia="hr-HR"/>
        </w:rPr>
        <w:t xml:space="preserve">GORICA d.o.o. za proizvodnju, turizam, ugostiteljstvo, trgovinu i usluge, Zdenci, Kolodvorska </w:t>
      </w:r>
      <w:proofErr w:type="spellStart"/>
      <w:r w:rsidRPr="0077473B">
        <w:rPr>
          <w:rFonts w:cs="Times New Roman" w:eastAsia="Times New Roman"/>
          <w:lang w:eastAsia="hr-HR"/>
        </w:rPr>
        <w:t>bb</w:t>
      </w:r>
      <w:proofErr w:type="spellEnd"/>
      <w:r w:rsidRPr="0077473B">
        <w:rPr>
          <w:rFonts w:cs="Times New Roman" w:eastAsia="Times New Roman"/>
          <w:lang w:eastAsia="hr-HR"/>
        </w:rPr>
        <w:t>, MBS: 010031803, OIB: 15819891909, se obustavlja.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>Obrazloženje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 xml:space="preserve">Financijska agencija je, na temelju čl.429. st.1. Stečajnog zakona ("Narodne novine" broj 71/15 i 104/17, dalje: SZ), 28. rujna 2017. podnijela ovom  zahtjev za provedbu skraćenog stečajnog postupka nad dužnikom </w:t>
      </w:r>
      <w:r w:rsidRPr="0077473B">
        <w:rPr>
          <w:rFonts w:cs="Times New Roman" w:eastAsia="Times New Roman"/>
          <w:lang w:eastAsia="hr-HR"/>
        </w:rPr>
        <w:t>GORICA d.o.o. za proizvodnju, turizam, ugostiteljstvo, trgovinu i usluge, Zdenci, navodeći da na dan 22. rujna 2017. dužnik u Očevidniku redoslijeda osnova za plaćanje ima evidentirane neizvršene osnove za plaćanje u neprekinutom razdoblju od 120 dana, u ukupnom iznosu od 119.060,56 kn, u koji iznos je uračunata kamata i naknada Financijske agencije za provedbu ovrhe na novčanim sredstvima</w:t>
      </w:r>
      <w:r w:rsidRPr="0077473B">
        <w:rPr>
          <w:rFonts w:cs="Times New Roman" w:eastAsia="Times New Roman"/>
          <w:noProof/>
          <w:lang w:eastAsia="hr-HR"/>
        </w:rPr>
        <w:t>.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473B">
        <w:rPr>
          <w:rFonts w:cs="Times New Roman" w:eastAsia="Times New Roman"/>
          <w:lang w:eastAsia="hr-HR"/>
        </w:rPr>
        <w:t>Po zahtjevu FINE sud je temeljem odredbe čl.430., 431. i 434. SZ oglasom koji je objavljen na mrežnoj stranici e-oglasna ploča Trgovačkog suda u Bjelovaru dana 24. listopada  2017., pozvao osobu ovlaštenu za zastupanje dužnika da u roku od 15 dana od objave oglasa na mrežnoj stranici e-oglasne ploče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473B">
        <w:rPr>
          <w:rFonts w:cs="Times New Roman" w:eastAsia="Times New Roman"/>
          <w:lang w:eastAsia="hr-HR"/>
        </w:rPr>
        <w:lastRenderedPageBreak/>
        <w:t xml:space="preserve">Prokurist dužnika Mato </w:t>
      </w:r>
      <w:proofErr w:type="spellStart"/>
      <w:r w:rsidRPr="0077473B">
        <w:rPr>
          <w:rFonts w:cs="Times New Roman" w:eastAsia="Times New Roman"/>
          <w:lang w:eastAsia="hr-HR"/>
        </w:rPr>
        <w:t>Barukčić</w:t>
      </w:r>
      <w:proofErr w:type="spellEnd"/>
      <w:r w:rsidRPr="0077473B">
        <w:rPr>
          <w:rFonts w:cs="Times New Roman" w:eastAsia="Times New Roman"/>
          <w:lang w:eastAsia="hr-HR"/>
        </w:rPr>
        <w:t xml:space="preserve"> je 17. studenog 2017. dostavio sudu popis imovine i obveza dužnika iz kojeg proizlazi da dužnik ima imovinu (nekretnine i pokretnine) koja je zasigurno dovoljna za namirenje troškova stečajnog postupka. Stoga se ne može smatrati da je dužnik nesposoban za plaćanje i nisu ispunjeni uvjeti za donošenje rješenja o otvaranju i zaključenju skraćenog stečajnog postupka. 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473B">
        <w:rPr>
          <w:rFonts w:cs="Times New Roman" w:eastAsia="Times New Roman"/>
          <w:lang w:eastAsia="hr-HR"/>
        </w:rPr>
        <w:t xml:space="preserve">Stoga je sud, temeljem čl.433. SZ-a, skraćeni stečajni postupak obustavio, te će po pravomoćnosti ovog rješenja odgovarajućom primjenom odredbi stečajnog postupka donijeti odluku o pokretanju prethodnog postupka odnosno otvaranju stečajnog postupka nad dužnikom. 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 xml:space="preserve">U Bjelovaru, 28. prosinca 2017.  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>STEČAJNI SUDAC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77473B">
        <w:rPr>
          <w:rFonts w:cs="Times New Roman" w:eastAsia="Times New Roman"/>
          <w:noProof/>
          <w:lang w:eastAsia="hr-HR"/>
        </w:rPr>
        <w:t xml:space="preserve">  MARIJA PETRINA KUBICA v.r.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77473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7473B" w:rsidP="0077473B" w:rsidR="0077473B" w:rsidRPr="0077473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77473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7473B" w:rsidP="0077473B" w:rsidR="0077473B" w:rsidRPr="0077473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77473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7473B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7473B" w:rsidP="0077473B" w:rsidR="0077473B" w:rsidRPr="007747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73B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8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St-790/2017-4</izvorni_sadrzaj>
    <derivirana_varijabla naziv="DomainObject.Oznaka_1">St-790/2017-4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St-790/2017</izvorni_sadrzaj>
    <derivirana_varijabla naziv="DomainObject.Predmet.OznakaBroj_1">St-790/2017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d.o.o. za proizvodnju, turizam, ugostiteljstvo, trgovinu i usluge zastupanog po punomoćniku Katarina Barukčić</izvorni_sadrzaj>
    <derivirana_varijabla naziv="DomainObject.Predmet.ProtustrankaFormated_1">  GORICA d.o.o. za proizvodnju, turizam, ugostiteljstvo, trgovinu i usluge zastupanog po punomoćniku Katarina Barukčić</derivirana_varijabla>
  </DomainObject.Predmet.ProtustrankaFormated>
  <DomainObject.Predmet.ProtustrankaFormatedOIB>
    <izvorni_sadrzaj>  GORICA d.o.o. za proizvodnju, turizam, ugostiteljstvo, trgovinu i usluge, OIB 15819891909 zastupanog po punomoćniku Katarina Barukčić</izvorni_sadrzaj>
    <derivirana_varijabla naziv="DomainObject.Predmet.ProtustrankaFormatedOIB_1">  GORICA d.o.o. za proizvodnju, turizam, ugostiteljstvo, trgovinu i usluge, OIB 15819891909 zastupanog po punomoćniku Katarina Barukčić</derivirana_varijabla>
  </DomainObject.Predmet.ProtustrankaFormatedOIB>
  <DomainObject.Predmet.ProtustrankaFormatedWithAdress>
    <izvorni_sadrzaj> GORICA d.o.o. za proizvodnju, turizam, ugostiteljstvo, trgovinu i usluge, Kolodvorska/bb, 33513 Zdenci zastupanog po punomoćniku Katarina Barukčić</izvorni_sadrzaj>
    <derivirana_varijabla naziv="DomainObject.Predmet.ProtustrankaFormatedWithAdress_1"> GORICA d.o.o. za proizvodnju, turizam, ugostiteljstvo, trgovinu i usluge, Kolodvorska/bb, 33513 Zdenci zastupanog po punomoćniku Katarina Barukčić</derivirana_varijabla>
  </DomainObject.Predmet.ProtustrankaFormatedWithAdress>
  <DomainObject.Predmet.ProtustrankaFormatedWithAdressOIB>
    <izvorni_sadrzaj> GORICA d.o.o. za proizvodnju, turizam, ugostiteljstvo, trgovinu i usluge, OIB 15819891909, Kolodvorska/bb, 33513 Zdenci zastupanog po punomoćniku Katarina Barukčić</izvorni_sadrzaj>
    <derivirana_varijabla naziv="DomainObject.Predmet.ProtustrankaFormatedWithAdressOIB_1"> GORICA d.o.o. za proizvodnju, turizam, ugostiteljstvo, trgovinu i usluge, OIB 15819891909, Kolodvorska/bb, 33513 Zdenci zastupanog po punomoćniku Katarina Barukčić</derivirana_varijabla>
  </DomainObject.Predmet.ProtustrankaFormatedWithAdressOIB>
  <DomainObject.Predmet.ProtustrankaWithAdress>
    <izvorni_sadrzaj>GORICA d.o.o. za proizvodnju, turizam, ugostiteljstvo, trgovinu i usluge Kolodvorska/bb, 33513 Zdenci</izvorni_sadrzaj>
    <derivirana_varijabla naziv="DomainObject.Predmet.ProtustrankaWithAdress_1">GORICA d.o.o. za proizvodnju, turizam, ugostiteljstvo, trgovinu i usluge Kolodvorska/bb, 33513 Zdenci</derivirana_varijabla>
  </DomainObject.Predmet.ProtustrankaWithAdress>
  <DomainObject.Predmet.ProtustrankaWithAdressOIB>
    <izvorni_sadrzaj>GORICA d.o.o. za proizvodnju, turizam, ugostiteljstvo, trgovinu i usluge, OIB 15819891909, Kolodvorska/bb, 33513 Zdenci</izvorni_sadrzaj>
    <derivirana_varijabla naziv="DomainObject.Predmet.ProtustrankaWithAdressOIB_1">GORICA d.o.o. za proizvodnju, turizam, ugostiteljstvo, trgovinu i usluge, OIB 15819891909, Kolodvorska/bb, 33513 Zdenci</derivirana_varijabla>
  </DomainObject.Predmet.ProtustrankaWithAdressOIB>
  <DomainObject.Predmet.ProtustrankaNazivFormated>
    <izvorni_sadrzaj>GORICA d.o.o. za proizvodnju, turizam, ugostiteljstvo, trgovinu i usluge</izvorni_sadrzaj>
    <derivirana_varijabla naziv="DomainObject.Predmet.ProtustrankaNazivFormated_1">GORICA d.o.o. za proizvodnju, turizam, ugostiteljstvo, trgovinu i usluge</derivirana_varijabla>
  </DomainObject.Predmet.ProtustrankaNazivFormated>
  <DomainObject.Predmet.ProtustrankaNazivFormatedOIB>
    <izvorni_sadrzaj>GORICA d.o.o. za proizvodnju, turizam, ugostiteljstvo, trgovinu i usluge, OIB 15819891909</izvorni_sadrzaj>
    <derivirana_varijabla naziv="DomainObject.Predmet.ProtustrankaNazivFormatedOIB_1">GORICA d.o.o. za proizvodnju, turizam, ugostiteljstvo, trgovinu i usluge, OIB 15819891909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GORICA d.o.o. za proizvodnju, turizam, ugostiteljstvo, trgovinu i usluge zastupanog po punomoćniku Katarina Barukčić</item>
    </izvorni_sadrzaj>
    <derivirana_varijabla naziv="DomainObject.Predmet.ProtuStrankaListFormated_1">
      <item>GORICA d.o.o. za proizvodnju, turizam, ugostiteljstvo, trgovinu i usluge zastupanog po punomoćniku Katarina Barukčić</item>
    </derivirana_varijabla>
  </DomainObject.Predmet.ProtuStrankaListFormated>
  <DomainObject.Predmet.ProtuStrankaListFormatedOIB>
    <izvorni_sadrzaj>
      <item>GORICA d.o.o. za proizvodnju, turizam, ugostiteljstvo, trgovinu i usluge, OIB 15819891909 zastupanog po punomoćniku Katarina Barukčić</item>
    </izvorni_sadrzaj>
    <derivirana_varijabla naziv="DomainObject.Predmet.ProtuStrankaListFormatedOIB_1">
      <item>GORICA d.o.o. za proizvodnju, turizam, ugostiteljstvo, trgovinu i usluge, OIB 15819891909 zastupanog po punomoćniku Katarina Barukčić</item>
    </derivirana_varijabla>
  </DomainObject.Predmet.ProtuStrankaListFormatedOIB>
  <DomainObject.Predmet.ProtuStrankaListFormatedWithAdress>
    <izvorni_sadrzaj>
      <item>GORICA d.o.o. za proizvodnju, turizam, ugostiteljstvo, trgovinu i usluge, Kolodvorska/bb, 33513 Zdenci zastupanog po punomoćniku Katarina Barukčić</item>
    </izvorni_sadrzaj>
    <derivirana_varijabla naziv="DomainObject.Predmet.ProtuStrankaListFormatedWithAdress_1">
      <item>GORICA d.o.o. za proizvodnju, turizam, ugostiteljstvo, trgovinu i usluge, Kolodvorska/bb, 33513 Zdenci zastupanog po punomoćniku Katarina Barukčić</item>
    </derivirana_varijabla>
  </DomainObject.Predmet.ProtuStrankaListFormatedWithAdress>
  <DomainObject.Predmet.ProtuStrankaListFormatedWithAdressOIB>
    <izvorni_sadrzaj>
      <item>GORICA d.o.o. za proizvodnju, turizam, ugostiteljstvo, trgovinu i usluge, OIB 15819891909, Kolodvorska/bb, 33513 Zdenci zastupanog po punomoćniku Katarina Barukčić</item>
    </izvorni_sadrzaj>
    <derivirana_varijabla naziv="DomainObject.Predmet.ProtuStrankaListFormatedWithAdressOIB_1">
      <item>GORICA d.o.o. za proizvodnju, turizam, ugostiteljstvo, trgovinu i usluge, OIB 15819891909, Kolodvorska/bb, 33513 Zdenci zastupanog po punomoćniku Katarina Barukčić</item>
    </derivirana_varijabla>
  </DomainObject.Predmet.ProtuStrankaListFormatedWithAdressOIB>
  <DomainObject.Predmet.ProtuStrankaListNazivFormated>
    <izvorni_sadrzaj>
      <item>GORICA d.o.o. za proizvodnju, turizam, ugostiteljstvo, trgovinu i usluge</item>
    </izvorni_sadrzaj>
    <derivirana_varijabla naziv="DomainObject.Predmet.ProtuStrankaListNazivFormated_1">
      <item>GORICA d.o.o. za proizvodnju, turizam, ugostiteljstvo, trgovinu i usluge</item>
    </derivirana_varijabla>
  </DomainObject.Predmet.ProtuStrankaListNazivFormated>
  <DomainObject.Predmet.ProtuStrankaListNazivFormatedOIB>
    <izvorni_sadrzaj>
      <item>GORICA d.o.o. za proizvodnju, turizam, ugostiteljstvo, trgovinu i usluge, OIB 15819891909</item>
    </izvorni_sadrzaj>
    <derivirana_varijabla naziv="DomainObject.Predmet.ProtuStrankaListNazivFormatedOIB_1">
      <item>GORICA d.o.o. za proizvodnju, turizam, ugostiteljstvo, trgovinu i usluge, OIB 15819891909</item>
    </derivirana_varijabla>
  </DomainObject.Predmet.ProtuStrankaListNazivFormatedOIB>
  <DomainObject.Predmet.OstaliListFormated>
    <izvorni_sadrzaj>
      <item>Katarina Barukčić punomoćnik sudionika u postupku GORICA d.o.o. za proizvodnju, turizam, ugostiteljstvo, trgovinu i usluge</item>
    </izvorni_sadrzaj>
    <derivirana_varijabla naziv="DomainObject.Predmet.OstaliListFormated_1">
      <item>Katarina Barukčić punomoćnik sudionika u postupku GORICA d.o.o. za proizvodnju, turizam, ugostiteljstvo, trgovinu i usluge</item>
    </derivirana_varijabla>
  </DomainObject.Predmet.OstaliListFormated>
  <DomainObject.Predmet.OstaliListFormatedOIB>
    <izvorni_sadrzaj>
      <item>Katarina Barukčić, OIB 96837094596 punomoćnik sudionika u postupku GORICA d.o.o. za proizvodnju, turizam, ugostiteljstvo, trgovinu i usluge</item>
    </izvorni_sadrzaj>
    <derivirana_varijabla naziv="DomainObject.Predmet.OstaliListFormatedOIB_1">
      <item>Katarina Barukčić, OIB 96837094596 punomoćnik sudionika u postupku GORICA d.o.o. za proizvodnju, turizam, ugostiteljstvo, trgovinu i usluge</item>
    </derivirana_varijabla>
  </DomainObject.Predmet.OstaliListFormatedOIB>
  <DomainObject.Predmet.OstaliListFormatedWithAdress>
    <izvorni_sadrzaj>
      <item>Katarina Barukčić, Petra Preradovića 7, 33515 Orahovica punomoćnik sudionika u postupku GORICA d.o.o. za proizvodnju, turizam, ugostiteljstvo, trgovinu i usluge</item>
    </izvorni_sadrzaj>
    <derivirana_varijabla naziv="DomainObject.Predmet.OstaliListFormatedWithAdress_1">
      <item>Katarina Barukčić, Petra Preradovića 7, 33515 Orahovica punomoćnik sudionika u postupku GORICA d.o.o. za proizvodnju, turizam, ugostiteljstvo, trgovinu i usluge</item>
    </derivirana_varijabla>
  </DomainObject.Predmet.OstaliListFormatedWithAdress>
  <DomainObject.Predmet.OstaliListFormatedWithAdressOIB>
    <izvorni_sadrzaj>
      <item>Katarina Barukčić, OIB 96837094596, Petra Preradovića 7, 33515 Orahovica punomoćnik sudionika u postupku GORICA d.o.o. za proizvodnju, turizam, ugostiteljstvo, trgovinu i usluge</item>
    </izvorni_sadrzaj>
    <derivirana_varijabla naziv="DomainObject.Predmet.OstaliListFormatedWithAdressOIB_1">
      <item>Katarina Barukčić, OIB 96837094596, Petra Preradovića 7, 33515 Orahovica punomoćnik sudionika u postupku GORICA d.o.o. za proizvodnju, turizam, ugostiteljstvo, trgovinu i usluge</item>
    </derivirana_varijabla>
  </DomainObject.Predmet.OstaliListFormatedWithAdressOIB>
  <DomainObject.Predmet.OstaliListNazivFormated>
    <izvorni_sadrzaj>
      <item>Katarina Barukčić</item>
    </izvorni_sadrzaj>
    <derivirana_varijabla naziv="DomainObject.Predmet.OstaliListNazivFormated_1">
      <item>Katarina Barukčić</item>
    </derivirana_varijabla>
  </DomainObject.Predmet.OstaliListNazivFormated>
  <DomainObject.Predmet.OstaliListNazivFormatedOIB>
    <izvorni_sadrzaj>
      <item>Katarina Barukčić, OIB 96837094596</item>
    </izvorni_sadrzaj>
    <derivirana_varijabla naziv="DomainObject.Predmet.OstaliListNazivFormatedOIB_1">
      <item>Katarina Barukčić, OIB 96837094596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St-790/2017-4</izvorni_sadrzaj>
    <derivirana_varijabla naziv="DomainObject.PoslovniBrojDokumenta_1">St-790/2017-4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GORICA d.o.o. za proizvodnju, turizam, ugostiteljstvo, trgovinu i usluge</izvorni_sadrzaj>
    <derivirana_varijabla naziv="DomainObject.Predmet.ProtustrankaIDrugi_1">GORICA d.o.o. za proizvodnju,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GORICA d.o.o. za proizvodnju, turizam, ugostiteljstvo, trgovinu i usluge, OIB 15819891909, Kolodvorska/bb, 33513 Zdenci</izvorni_sadrzaj>
    <derivirana_varijabla naziv="DomainObject.Predmet.ProtustrankaIDrugiAdressOIB_1">GORICA d.o.o. za proizvodnju, turizam, ugostiteljstvo, trgovinu i usluge, OIB 15819891909, Kolodvorska/bb, 33513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GORICA d.o.o. za proizvodnju, turizam, ugostiteljstvo, trgovinu i usluge</item>
      <item>FINA, RC ZAGREB, Podružnica BJELOVAR</item>
      <item>Katarina Barukčić</item>
    </izvorni_sadrzaj>
    <derivirana_varijabla naziv="DomainObject.Predmet.SudioniciListNaziv_1">
      <item>GORICA d.o.o. za proizvodnju, turizam, ugostiteljstvo, trgovinu i usluge</item>
      <item>FINA, RC ZAGREB, Podružnica BJELOVAR</item>
      <item>Katarina Barukčić</item>
    </derivirana_varijabla>
  </DomainObject.Predmet.SudioniciListNaziv>
  <DomainObject.Predmet.SudioniciListAdressOIB>
    <izvorni_sadrzaj>
      <item>GORICA d.o.o. za proizvodnju, turizam, ugostiteljstvo, trgovinu i usluge, OIB 15819891909, Kolodvorska/bb,33513 Zdenci</item>
      <item>FINA, RC ZAGREB, Podružnica BJELOVAR, OIB 85821130368, F. Supila 4,43000 Bjelovar</item>
      <item>Katarina Barukčić, OIB 96837094596, Petra Preradovića 7,33515 Orahovica</item>
    </izvorni_sadrzaj>
    <derivirana_varijabla naziv="DomainObject.Predmet.SudioniciListAdressOIB_1">
      <item>GORICA d.o.o. za proizvodnju, turizam, ugostiteljstvo, trgovinu i usluge, OIB 15819891909, Kolodvorska/bb,33513 Zdenci</item>
      <item>FINA, RC ZAGREB, Podružnica BJELOVAR, OIB 85821130368, F. Supila 4,43000 Bjelovar</item>
      <item>Katarina Barukčić, OIB 96837094596, Petra Preradovića 7,33515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C3814-E850-481B-88BE-84BE881FC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2920</properties:Characters>
  <properties:Lines>76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2017-12-28T13:26:00Z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St-790/2017-4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