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6d9826" w14:paraId="06d9826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DB1A9C">
        <w:t xml:space="preserve">FIND MY PET jednostavno društvo s ograničenom odgovornošću za trgovinu i usluge, Zagreb, Medveščak 33, MBS: 080968265, OIB: 62712228005, </w:t>
      </w:r>
      <w:r>
        <w:t xml:space="preserve">   temeljem članka 430. Stečajnog zakon</w:t>
      </w:r>
      <w:r w:rsidR="00581D18">
        <w:t>a (NN 71/15, dalje: SZ), dana 7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076CE7">
        <w:t xml:space="preserve">nad  </w:t>
      </w:r>
      <w:r w:rsidR="00DB1A9C">
        <w:t>FIND MY PET jednostavno društvo s ograničenom odgovornošću za tr</w:t>
      </w:r>
      <w:r w:rsidR="006A7CBC">
        <w:t>govinu i usluge, Zagreb, Medvešč</w:t>
      </w:r>
      <w:r w:rsidR="00DB1A9C">
        <w:t>ak 33,</w:t>
      </w:r>
      <w:r w:rsidR="006A7CBC">
        <w:t xml:space="preserve"> </w:t>
      </w:r>
      <w:r w:rsidR="00DB1A9C">
        <w:t xml:space="preserve"> MBS: 080968265, OIB: 62712228005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DB1A9C">
        <w:t>5.650,00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DB1A9C">
        <w:t>Miloš Poštić, OIB: 56076549784, Zagreb, Medveščak 33</w:t>
      </w:r>
      <w:r w:rsidR="006A7CBC">
        <w:t>,</w:t>
      </w:r>
      <w:r w:rsidR="00581D18">
        <w:t xml:space="preserve"> 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B1A9C">
        <w:t>341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81D18" w:rsidP="00450386" w:rsidR="00450386">
      <w:pPr>
        <w:ind w:left="708"/>
        <w:jc w:val="center"/>
      </w:pPr>
      <w:r>
        <w:t>U Osijeku  7</w:t>
      </w:r>
      <w:r w:rsidR="00450386">
        <w:t xml:space="preserve">. </w:t>
      </w:r>
      <w:r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DB1A9C" w:rsidP="00DB1A9C" w:rsidR="00450386">
      <w:pPr>
        <w:numPr>
          <w:ilvl w:val="0"/>
          <w:numId w:val="7"/>
        </w:numPr>
      </w:pPr>
      <w:r>
        <w:t>kal. 1.7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DB1A9C">
      <w:t>broj 18 St-341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3F73C6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A7CBC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B1A9C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FIND MY PET jednostavno društvo s ograničenom odgovornošću za trgovinu i usluge</izvorni_sadrzaj>
    <derivirana_varijabla naziv="DomainObject.Predmet.ProtustrankaFormated_1">  FIND MY PET jednostavno društvo s ograničenom odgovornošću za trgovinu i usluge</derivirana_varijabla>
  </DomainObject.Predmet.ProtustrankaFormated>
  <DomainObject.Predmet.ProtustrankaFormatedOIB>
    <izvorni_sadrzaj>  FIND MY PET jednostavno društvo s ograničenom odgovornošću za trgovinu i usluge, OIB 62712228005</izvorni_sadrzaj>
    <derivirana_varijabla naziv="DomainObject.Predmet.ProtustrankaFormatedOIB_1">  FIND MY PET jednostavno društvo s ograničenom odgovornošću za trgovinu i usluge, OIB 62712228005</derivirana_varijabla>
  </DomainObject.Predmet.ProtustrankaFormatedOIB>
  <DomainObject.Predmet.ProtustrankaFormatedWithAdress>
    <izvorni_sadrzaj> FIND MY PET jednostavno društvo s ograničenom odgovornošću za trgovinu i usluge, Medvešćak 33, 10000 Zagreb</izvorni_sadrzaj>
    <derivirana_varijabla naziv="DomainObject.Predmet.ProtustrankaFormatedWithAdress_1"> FIND MY PET jednostavno društvo s ograničenom odgovornošću za trgovinu i usluge, Medvešćak 33, 10000 Zagreb</derivirana_varijabla>
  </DomainObject.Predmet.ProtustrankaFormatedWithAdress>
  <DomainObject.Predmet.ProtustrankaFormatedWithAdressOIB>
    <izvorni_sadrzaj> FIND MY PET jednostavno društvo s ograničenom odgovornošću za trgovinu i usluge, OIB 62712228005, Medvešćak 33, 10000 Zagreb</izvorni_sadrzaj>
    <derivirana_varijabla naziv="DomainObject.Predmet.ProtustrankaFormatedWithAdressOIB_1"> FIND MY PET jednostavno društvo s ograničenom odgovornošću za trgovinu i usluge, OIB 62712228005, Medvešćak 33, 10000 Zagreb</derivirana_varijabla>
  </DomainObject.Predmet.ProtustrankaFormatedWithAdressOIB>
  <DomainObject.Predmet.ProtustrankaWithAdress>
    <izvorni_sadrzaj>FIND MY PET jednostavno društvo s ograničenom odgovornošću za trgovinu i usluge Medvešćak 33, 10000 Zagreb</izvorni_sadrzaj>
    <derivirana_varijabla naziv="DomainObject.Predmet.ProtustrankaWithAdress_1">FIND MY PET jednostavno društvo s ograničenom odgovornošću za trgovinu i usluge Medvešćak 33, 10000 Zagreb</derivirana_varijabla>
  </DomainObject.Predmet.ProtustrankaWithAdress>
  <DomainObject.Predmet.ProtustrankaWithAdressOIB>
    <izvorni_sadrzaj>FIND MY PET jednostavno društvo s ograničenom odgovornošću za trgovinu i usluge, OIB 62712228005, Medvešćak 33, 10000 Zagreb</izvorni_sadrzaj>
    <derivirana_varijabla naziv="DomainObject.Predmet.ProtustrankaWithAdressOIB_1">FIND MY PET jednostavno društvo s ograničenom odgovornošću za trgovinu i usluge, OIB 62712228005, Medvešćak 33, 10000 Zagreb</derivirana_varijabla>
  </DomainObject.Predmet.ProtustrankaWithAdressOIB>
  <DomainObject.Predmet.ProtustrankaNazivFormated>
    <izvorni_sadrzaj>FIND MY PET jednostavno društvo s ograničenom odgovornošću za trgovinu i usluge</izvorni_sadrzaj>
    <derivirana_varijabla naziv="DomainObject.Predmet.ProtustrankaNazivFormated_1">FIND MY PET jednostavno društvo s ograničenom odgovornošću za trgovinu i usluge</derivirana_varijabla>
  </DomainObject.Predmet.ProtustrankaNazivFormated>
  <DomainObject.Predmet.ProtustrankaNazivFormatedOIB>
    <izvorni_sadrzaj>FIND MY PET jednostavno društvo s ograničenom odgovornošću za trgovinu i usluge, OIB 62712228005</izvorni_sadrzaj>
    <derivirana_varijabla naziv="DomainObject.Predmet.ProtustrankaNazivFormatedOIB_1">FIND MY PET jednostavno društvo s ograničenom odgovornošću za trgovinu i usluge, OIB 62712228005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FIND MY PET jednostavno društvo s ograničenom odgovornošću za trgovinu i usluge</item>
    </izvorni_sadrzaj>
    <derivirana_varijabla naziv="DomainObject.Predmet.ProtuStrankaListFormated_1">
      <item>FIND MY PET jednostavno društvo s ograničenom odgovornošću za trgovinu i usluge</item>
    </derivirana_varijabla>
  </DomainObject.Predmet.ProtuStrankaListFormated>
  <DomainObject.Predmet.ProtuStrankaListFormatedOIB>
    <izvorni_sadrzaj>
      <item>FIND MY PET jednostavno društvo s ograničenom odgovornošću za trgovinu i usluge, OIB 62712228005</item>
    </izvorni_sadrzaj>
    <derivirana_varijabla naziv="DomainObject.Predmet.ProtuStrankaListFormatedOIB_1">
      <item>FIND MY PET jednostavno društvo s ograničenom odgovornošću za trgovinu i usluge, OIB 62712228005</item>
    </derivirana_varijabla>
  </DomainObject.Predmet.ProtuStrankaListFormatedOIB>
  <DomainObject.Predmet.ProtuStrankaListFormatedWithAdress>
    <izvorni_sadrzaj>
      <item>FIND MY PET jednostavno društvo s ograničenom odgovornošću za trgovinu i usluge, Medvešćak 33, 10000 Zagreb</item>
    </izvorni_sadrzaj>
    <derivirana_varijabla naziv="DomainObject.Predmet.ProtuStrankaListFormatedWithAdress_1">
      <item>FIND MY PET jednostavno društvo s ograničenom odgovornošću za trgovinu i usluge, Medvešćak 33, 10000 Zagreb</item>
    </derivirana_varijabla>
  </DomainObject.Predmet.ProtuStrankaListFormatedWithAdress>
  <DomainObject.Predmet.ProtuStrankaListFormatedWithAdressOIB>
    <izvorni_sadrzaj>
      <item>FIND MY PET jednostavno društvo s ograničenom odgovornošću za trgovinu i usluge, OIB 62712228005, Medvešćak 33, 10000 Zagreb</item>
    </izvorni_sadrzaj>
    <derivirana_varijabla naziv="DomainObject.Predmet.ProtuStrankaListFormatedWithAdressOIB_1">
      <item>FIND MY PET jednostavno društvo s ograničenom odgovornošću za trgovinu i usluge, OIB 62712228005, Medvešćak 33, 10000 Zagreb</item>
    </derivirana_varijabla>
  </DomainObject.Predmet.ProtuStrankaListFormatedWithAdressOIB>
  <DomainObject.Predmet.ProtuStrankaListNazivFormated>
    <izvorni_sadrzaj>
      <item>FIND MY PET jednostavno društvo s ograničenom odgovornošću za trgovinu i usluge</item>
    </izvorni_sadrzaj>
    <derivirana_varijabla naziv="DomainObject.Predmet.ProtuStrankaListNazivFormated_1">
      <item>FIND MY PET jednostavno društvo s ograničenom odgovornošću za trgovinu i usluge</item>
    </derivirana_varijabla>
  </DomainObject.Predmet.ProtuStrankaListNazivFormated>
  <DomainObject.Predmet.ProtuStrankaListNazivFormatedOIB>
    <izvorni_sadrzaj>
      <item>FIND MY PET jednostavno društvo s ograničenom odgovornošću za trgovinu i usluge, OIB 62712228005</item>
    </izvorni_sadrzaj>
    <derivirana_varijabla naziv="DomainObject.Predmet.ProtuStrankaListNazivFormatedOIB_1">
      <item>FIND MY PET jednostavno društvo s ograničenom odgovornošću za trgovinu i usluge, OIB 62712228005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FIND MY PET jednostavno društvo s ograničenom odgovornošću za trgovinu i usluge</izvorni_sadrzaj>
    <derivirana_varijabla naziv="DomainObject.Predmet.ProtustrankaIDrugi_1">FIND MY PET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FIND MY PET jednostavno društvo s ograničenom odgovornošću za trgovinu i usluge, OIB 62712228005, Medvešćak 33, 10000 Zagreb</izvorni_sadrzaj>
    <derivirana_varijabla naziv="DomainObject.Predmet.ProtustrankaIDrugiAdressOIB_1">FIND MY PET jednostavno društvo s ograničenom odgovornošću za trgovinu i usluge, OIB 62712228005, Medvešćak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FIND MY PET jednostavno društvo s ograničenom odgovornošću za trgovinu i usluge</item>
      <item>FINA Regionalni centar Zagreb</item>
    </izvorni_sadrzaj>
    <derivirana_varijabla naziv="DomainObject.Predmet.SudioniciListNaziv_1">
      <item>FIND MY PET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FIND MY PET jednostavno društvo s ograničenom odgovornošću za trgovinu i usluge, OIB 62712228005, Medvešćak 33,10000 Zagreb</item>
      <item>FINA Regionalni centar Zagreb, OIB 85821130368, Trg svibanjskih žrtava 1995. 1,10000 Zagreb</item>
    </izvorni_sadrzaj>
    <derivirana_varijabla naziv="DomainObject.Predmet.SudioniciListAdressOIB_1">
      <item>FIND MY PET jednostavno društvo s ograničenom odgovornošću za trgovinu i usluge, OIB 62712228005, Medvešćak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62712228005</item>
      <item>, OIB 85821130368</item>
    </izvorni_sadrzaj>
    <derivirana_varijabla naziv="DomainObject.Predmet.SudioniciListNazivOIB_1">
      <item>, OIB 62712228005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2183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2018-05-07T06:00:00Z</dcterms:created>
  <dc:creator>Snježana Andrijanić</dc:creator>
  <cp:lastModifiedBy>Gordana Harc</cp:lastModifiedBy>
  <cp:lastPrinted>2018-05-07T05:59:00Z</cp:lastPrinted>
  <dcterms:modified xmlns:xsi="http://www.w3.org/2001/XMLSchema-instance" xsi:type="dcterms:W3CDTF">2018-05-07T06:33:00Z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- 341-18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