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b0d1" w14:paraId="206b0d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F01C5" w:rsidP="008F01C5" w:rsidR="008F01C5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St-348/2017-2.</w:t>
      </w:r>
    </w:p>
    <w:p w:rsidRDefault="008F01C5" w:rsidP="008F01C5" w:rsidR="008F01C5">
      <w:pPr>
        <w:jc w:val="center"/>
        <w:rPr>
          <w:rFonts w:cs="Arial" w:hAnsi="Arial" w:ascii="Arial"/>
          <w:b/>
          <w:noProof/>
        </w:rPr>
      </w:pPr>
    </w:p>
    <w:p w:rsidRDefault="008F01C5" w:rsidP="008F01C5" w:rsidR="008F01C5">
      <w:pPr>
        <w:jc w:val="center"/>
        <w:rPr>
          <w:rFonts w:cs="Arial" w:hAnsi="Arial" w:ascii="Arial"/>
          <w:b/>
          <w:noProof/>
        </w:rPr>
      </w:pPr>
    </w:p>
    <w:p w:rsidRDefault="008F01C5" w:rsidP="008F01C5" w:rsidR="008F01C5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8F01C5" w:rsidP="008F01C5" w:rsidR="008F01C5">
      <w:pPr>
        <w:rPr>
          <w:rFonts w:cs="Arial" w:hAnsi="Arial" w:ascii="Arial"/>
          <w:b/>
          <w:noProof/>
        </w:rPr>
      </w:pPr>
    </w:p>
    <w:p w:rsidRDefault="008F01C5" w:rsidP="008F01C5" w:rsidR="008F01C5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8F01C5" w:rsidP="008F01C5" w:rsidR="008F01C5">
      <w:pPr>
        <w:outlineLvl w:val="0"/>
        <w:rPr>
          <w:rFonts w:cs="Arial" w:hAnsi="Arial" w:ascii="Arial"/>
          <w:noProof/>
        </w:rPr>
      </w:pPr>
    </w:p>
    <w:p w:rsidRDefault="008F01C5" w:rsidP="008F01C5" w:rsidR="008F01C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Varaždin, </w:t>
      </w:r>
      <w:proofErr w:type="spellStart"/>
      <w:r>
        <w:rPr>
          <w:rFonts w:cs="Arial" w:hAnsi="Arial" w:ascii="Arial"/>
        </w:rPr>
        <w:t>A.Cesarca</w:t>
      </w:r>
      <w:proofErr w:type="spellEnd"/>
      <w:r>
        <w:rPr>
          <w:rFonts w:cs="Arial" w:hAnsi="Arial" w:ascii="Arial"/>
        </w:rPr>
        <w:t xml:space="preserve"> 2, za otvaranje stečajnog postupka nad dužnikom CONCEPTUS d.o.o. za trgovinu i usluge iz Varaždina, Ulica Ivana Mažuranića 80, MBS 070126708, OIB 21682814103, kojeg zastupaju punomoćnici, odvjetnici iz OD </w:t>
      </w:r>
      <w:proofErr w:type="spellStart"/>
      <w:r>
        <w:rPr>
          <w:rFonts w:cs="Arial" w:hAnsi="Arial" w:ascii="Arial"/>
        </w:rPr>
        <w:t>Plevnjak</w:t>
      </w:r>
      <w:proofErr w:type="spellEnd"/>
      <w:r>
        <w:rPr>
          <w:rFonts w:cs="Arial" w:hAnsi="Arial" w:ascii="Arial"/>
        </w:rPr>
        <w:t xml:space="preserve"> &amp; </w:t>
      </w:r>
      <w:proofErr w:type="spellStart"/>
      <w:r>
        <w:rPr>
          <w:rFonts w:cs="Arial" w:hAnsi="Arial" w:ascii="Arial"/>
        </w:rPr>
        <w:t>Labaš</w:t>
      </w:r>
      <w:proofErr w:type="spellEnd"/>
      <w:r>
        <w:rPr>
          <w:rFonts w:cs="Arial" w:hAnsi="Arial" w:ascii="Arial"/>
        </w:rPr>
        <w:t xml:space="preserve"> j.t.d. iz Čakovca, </w:t>
      </w:r>
      <w:proofErr w:type="spellStart"/>
      <w:r>
        <w:rPr>
          <w:rFonts w:cs="Arial" w:hAnsi="Arial" w:ascii="Arial"/>
        </w:rPr>
        <w:t>R.Boškovića</w:t>
      </w:r>
      <w:proofErr w:type="spellEnd"/>
      <w:r>
        <w:rPr>
          <w:rFonts w:cs="Arial" w:hAnsi="Arial" w:ascii="Arial"/>
        </w:rPr>
        <w:t xml:space="preserve"> 28, d</w:t>
      </w:r>
      <w:r>
        <w:rPr>
          <w:rFonts w:cs="Arial" w:hAnsi="Arial" w:ascii="Arial"/>
          <w:noProof/>
        </w:rPr>
        <w:t>ana 14. kolovoza 2017. godine</w:t>
      </w:r>
    </w:p>
    <w:p w:rsidRDefault="008F01C5" w:rsidP="008F01C5" w:rsidR="008F01C5">
      <w:pPr>
        <w:ind w:firstLine="851"/>
        <w:jc w:val="both"/>
        <w:rPr>
          <w:rFonts w:cs="Arial" w:hAnsi="Arial" w:ascii="Arial"/>
          <w:noProof/>
        </w:rPr>
      </w:pPr>
    </w:p>
    <w:p w:rsidRDefault="008F01C5" w:rsidP="008F01C5" w:rsidR="008F01C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8F01C5" w:rsidP="008F01C5" w:rsidR="008F01C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8F01C5" w:rsidP="008F01C5" w:rsidR="008F01C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>I. Pokreće se postupak radi utvrđivanja uvjeta za otvaranje stečajnog postupka nad dužnikom CONCEPTUS d.o.o. za trgovinu i usluge iz Varaždina, Ulica Ivana Mažuranića 80, MBS 070126708, OIB 21682814103.</w:t>
      </w:r>
    </w:p>
    <w:p w:rsidRDefault="008F01C5" w:rsidP="008F01C5" w:rsidR="008F01C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8F01C5" w:rsidP="008F01C5" w:rsidR="008F01C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11. rujna 2017. godine u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8F01C5" w:rsidP="008F01C5" w:rsidR="008F01C5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Varaždin</w:t>
      </w:r>
    </w:p>
    <w:p w:rsidRDefault="008F01C5" w:rsidP="008F01C5" w:rsidR="008F01C5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Tomislav Španić iz Ljubešćice, Rudnička 2/A.</w:t>
      </w:r>
    </w:p>
    <w:p w:rsidRDefault="008F01C5" w:rsidP="008F01C5" w:rsidR="008F01C5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8F01C5" w:rsidP="008F01C5" w:rsidR="008F01C5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8F01C5" w:rsidP="008F01C5" w:rsidR="008F01C5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8F01C5" w:rsidP="008F01C5" w:rsidR="008F01C5">
      <w:pPr>
        <w:jc w:val="center"/>
        <w:outlineLvl w:val="0"/>
        <w:rPr>
          <w:rFonts w:cs="Arial" w:hAnsi="Arial" w:ascii="Arial"/>
          <w:noProof/>
        </w:rPr>
      </w:pPr>
    </w:p>
    <w:p w:rsidRDefault="008F01C5" w:rsidP="008F01C5" w:rsidR="008F01C5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23.11.2016. dužnik u Očevidniku redoslijeda osnova za plaćanje ima evidentirane neizvršene osnove za plaćanje u neprekinutom razdoblju od 120 dana, u ukupnom iznosu od 15.059,38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8F01C5" w:rsidP="008F01C5" w:rsidR="008F01C5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8F01C5" w:rsidP="008F01C5" w:rsidR="008F01C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8F01C5" w:rsidP="008F01C5" w:rsidR="008F01C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8F01C5" w:rsidP="008F01C5" w:rsidR="008F01C5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14. kolovoza 2017. godine </w:t>
      </w:r>
    </w:p>
    <w:p w:rsidRDefault="008F01C5" w:rsidP="008F01C5" w:rsidR="008F01C5">
      <w:pPr>
        <w:jc w:val="both"/>
        <w:rPr>
          <w:rFonts w:cs="Arial" w:hAnsi="Arial" w:ascii="Arial"/>
          <w:noProof/>
        </w:rPr>
      </w:pPr>
    </w:p>
    <w:p w:rsidRDefault="008F01C5" w:rsidP="008F01C5" w:rsidR="008F01C5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8F01C5" w:rsidP="008F01C5" w:rsidR="008F01C5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8F01C5" w:rsidP="008F01C5" w:rsidR="008F01C5">
      <w:pPr>
        <w:jc w:val="both"/>
        <w:rPr>
          <w:rFonts w:cs="Arial" w:hAnsi="Arial" w:ascii="Arial"/>
          <w:noProof/>
        </w:rPr>
      </w:pPr>
    </w:p>
    <w:p w:rsidRDefault="008F01C5" w:rsidP="008F01C5" w:rsidR="008F01C5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8F01C5" w:rsidP="008F01C5" w:rsidR="008F01C5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8F01C5" w:rsidP="008F01C5" w:rsidR="008F01C5">
      <w:pPr>
        <w:jc w:val="both"/>
        <w:rPr>
          <w:rFonts w:cs="Arial" w:hAnsi="Arial" w:ascii="Arial"/>
          <w:noProof/>
        </w:rPr>
      </w:pPr>
    </w:p>
    <w:p w:rsidRDefault="008F01C5" w:rsidP="008F01C5" w:rsidR="008F01C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8F01C5" w:rsidP="008F01C5" w:rsidR="008F01C5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8F01C5" w:rsidP="008F01C5" w:rsidR="008F01C5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-punomoćnicima dužnika putem pošte i e-oglasne ploče  </w:t>
      </w:r>
    </w:p>
    <w:p w:rsidRDefault="008F01C5" w:rsidP="008F01C5" w:rsidR="008F01C5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-zakonskom zastupniku dužnika poštom i e-oglasnom pločom</w:t>
      </w:r>
    </w:p>
    <w:p w:rsidRDefault="008F01C5" w:rsidP="008F01C5" w:rsidR="008F01C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Varaždin e-oglasnom pločom        </w:t>
      </w:r>
    </w:p>
    <w:p w:rsidRDefault="008F01C5" w:rsidP="008F01C5" w:rsidR="008F01C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8F01C5" w:rsidP="008F01C5" w:rsidR="008F01C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Bj.14.08.2017.g.</w:t>
      </w:r>
    </w:p>
    <w:p w:rsidRDefault="008F01C5" w:rsidP="008F01C5" w:rsidR="008F01C5">
      <w:pPr>
        <w:rPr>
          <w:rFonts w:cs="Arial" w:hAnsi="Arial" w:ascii="Arial"/>
        </w:rPr>
      </w:pPr>
    </w:p>
    <w:p w:rsidRDefault="008F01C5" w:rsidP="008F01C5" w:rsidR="008F01C5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1C5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864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St-348/2017-2</izvorni_sadrzaj>
    <derivirana_varijabla naziv="DomainObject.Oznaka_1">St-348/2017-2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St-348/2017</izvorni_sadrzaj>
    <derivirana_varijabla naziv="DomainObject.Predmet.OznakaBroj_1">St-348/2017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CONCEPTUS d.o.o. za trgovinu i usluge zastupanog po punomoćniku Odvjetničko društvo Plevnjak &amp; Labaš javno trgovačko društvo</izvorni_sadrzaj>
    <derivirana_varijabla naziv="DomainObject.Predmet.ProtustrankaFormated_1">  CONCEPTUS d.o.o. za trgovinu i usluge zastupanog po punomoćniku Odvjetničko društvo Plevnjak &amp; Labaš javno trgovačko društvo</derivirana_varijabla>
  </DomainObject.Predmet.ProtustrankaFormated>
  <DomainObject.Predmet.ProtustrankaFormatedOIB>
    <izvorni_sadrzaj>  CONCEPTUS d.o.o. za trgovinu i usluge, OIB 21682814103 zastupanog po punomoćniku Odvjetničko društvo Plevnjak &amp; Labaš javno trgovačko društvo</izvorni_sadrzaj>
    <derivirana_varijabla naziv="DomainObject.Predmet.ProtustrankaFormatedOIB_1">  CONCEPTUS d.o.o. za trgovinu i usluge, OIB 21682814103 zastupanog po punomoćniku Odvjetničko društvo Plevnjak &amp; Labaš javno trgovačko društvo</derivirana_varijabla>
  </DomainObject.Predmet.ProtustrankaFormatedOIB>
  <DomainObject.Predmet.ProtustrankaFormatedWithAdress>
    <izvorni_sadrzaj> CONCEPTUS d.o.o. za trgovinu i usluge, Ulica Ivana Mažuranića 80, 42000 Varaždin zastupanog po punomoćniku Odvjetničko društvo Plevnjak &amp; Labaš javno trgovačko društvo</izvorni_sadrzaj>
    <derivirana_varijabla naziv="DomainObject.Predmet.ProtustrankaFormatedWithAdress_1"> CONCEPTUS d.o.o. za trgovinu i usluge, Ulica Ivana Mažuranića 80, 42000 Varaždin zastupanog po punomoćniku Odvjetničko društvo Plevnjak &amp; Labaš javno trgovačko društvo</derivirana_varijabla>
  </DomainObject.Predmet.ProtustrankaFormatedWithAdress>
  <DomainObject.Predmet.ProtustrankaFormatedWithAdressOIB>
    <izvorni_sadrzaj> CONCEPTUS d.o.o. za trgovinu i usluge, OIB 21682814103, Ulica Ivana Mažuranića 80, 42000 Varaždin zastupanog po punomoćniku Odvjetničko društvo Plevnjak &amp; Labaš javno trgovačko društvo</izvorni_sadrzaj>
    <derivirana_varijabla naziv="DomainObject.Predmet.ProtustrankaFormatedWithAdressOIB_1"> CONCEPTUS d.o.o. za trgovinu i usluge, OIB 21682814103, Ulica Ivana Mažuranića 80, 42000 Varaždin zastupanog po punomoćniku Odvjetničko društvo Plevnjak &amp; Labaš javno trgovačko društvo</derivirana_varijabla>
  </DomainObject.Predmet.ProtustrankaFormatedWithAdressOIB>
  <DomainObject.Predmet.ProtustrankaWithAdress>
    <izvorni_sadrzaj>CONCEPTUS d.o.o. za trgovinu i usluge Ulica Ivana Mažuranića 80, 42000 Varaždin</izvorni_sadrzaj>
    <derivirana_varijabla naziv="DomainObject.Predmet.ProtustrankaWithAdress_1">CONCEPTUS d.o.o. za trgovinu i usluge Ulica Ivana Mažuranića 80, 42000 Varaždin</derivirana_varijabla>
  </DomainObject.Predmet.ProtustrankaWithAdress>
  <DomainObject.Predmet.ProtustrankaWithAdressOIB>
    <izvorni_sadrzaj>CONCEPTUS d.o.o. za trgovinu i usluge, OIB 21682814103, Ulica Ivana Mažuranića 80, 42000 Varaždin</izvorni_sadrzaj>
    <derivirana_varijabla naziv="DomainObject.Predmet.ProtustrankaWithAdressOIB_1">CONCEPTUS d.o.o. za trgovinu i usluge, OIB 21682814103, Ulica Ivana Mažuranića 80, 42000 Varaždin</derivirana_varijabla>
  </DomainObject.Predmet.ProtustrankaWithAdressOIB>
  <DomainObject.Predmet.ProtustrankaNazivFormated>
    <izvorni_sadrzaj>CONCEPTUS d.o.o. za trgovinu i usluge</izvorni_sadrzaj>
    <derivirana_varijabla naziv="DomainObject.Predmet.ProtustrankaNazivFormated_1">CONCEPTUS d.o.o. za trgovinu i usluge</derivirana_varijabla>
  </DomainObject.Predmet.ProtustrankaNazivFormated>
  <DomainObject.Predmet.ProtustrankaNazivFormatedOIB>
    <izvorni_sadrzaj>CONCEPTUS d.o.o. za trgovinu i usluge, OIB 21682814103</izvorni_sadrzaj>
    <derivirana_varijabla naziv="DomainObject.Predmet.ProtustrankaNazivFormatedOIB_1">CONCEPTUS d.o.o. za trgovinu i usluge, OIB 21682814103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CONCEPTUS d.o.o. za trgovinu i usluge zastupanog po punomoćniku Odvjetničko društvo Plevnjak &amp; Labaš javno trgovačko društvo</item>
    </izvorni_sadrzaj>
    <derivirana_varijabla naziv="DomainObject.Predmet.ProtuStrankaListFormated_1">
      <item>CONCEPTUS d.o.o. za trgovinu i usluge zastupanog po punomoćniku Odvjetničko društvo Plevnjak &amp; Labaš javno trgovačko društvo</item>
    </derivirana_varijabla>
  </DomainObject.Predmet.ProtuStrankaListFormated>
  <DomainObject.Predmet.ProtuStrankaListFormatedOIB>
    <izvorni_sadrzaj>
      <item>CONCEPTUS d.o.o. za trgovinu i usluge, OIB 21682814103 zastupanog po punomoćniku Odvjetničko društvo Plevnjak &amp; Labaš javno trgovačko društvo</item>
    </izvorni_sadrzaj>
    <derivirana_varijabla naziv="DomainObject.Predmet.ProtuStrankaListFormatedOIB_1">
      <item>CONCEPTUS d.o.o. za trgovinu i usluge, OIB 21682814103 zastupanog po punomoćniku Odvjetničko društvo Plevnjak &amp; Labaš javno trgovačko društvo</item>
    </derivirana_varijabla>
  </DomainObject.Predmet.ProtuStrankaListFormatedOIB>
  <DomainObject.Predmet.ProtuStrankaListFormatedWithAdress>
    <izvorni_sadrzaj>
      <item>CONCEPTUS d.o.o. za trgovinu i usluge, Ulica Ivana Mažuranića 80, 42000 Varaždin zastupanog po punomoćniku Odvjetničko društvo Plevnjak &amp; Labaš javno trgovačko društvo</item>
    </izvorni_sadrzaj>
    <derivirana_varijabla naziv="DomainObject.Predmet.ProtuStrankaListFormatedWithAdress_1">
      <item>CONCEPTUS d.o.o. za trgovinu i usluge, Ulica Ivana Mažuranića 80, 42000 Varaždin zastupanog po punomoćniku Odvjetničko društvo Plevnjak &amp; Labaš javno trgovačko društvo</item>
    </derivirana_varijabla>
  </DomainObject.Predmet.ProtuStrankaListFormatedWithAdress>
  <DomainObject.Predmet.ProtuStrankaListFormatedWithAdressOIB>
    <izvorni_sadrzaj>
      <item>CONCEPTUS d.o.o. za trgovinu i usluge, OIB 21682814103, Ulica Ivana Mažuranića 80, 42000 Varaždin zastupanog po punomoćniku Odvjetničko društvo Plevnjak &amp; Labaš javno trgovačko društvo</item>
    </izvorni_sadrzaj>
    <derivirana_varijabla naziv="DomainObject.Predmet.ProtuStrankaListFormatedWithAdressOIB_1">
      <item>CONCEPTUS d.o.o. za trgovinu i usluge, OIB 21682814103, Ulica Ivana Mažuranića 80, 42000 Varaždin zastupanog po punomoćniku Odvjetničko društvo Plevnjak &amp; Labaš javno trgovačko društvo</item>
    </derivirana_varijabla>
  </DomainObject.Predmet.ProtuStrankaListFormatedWithAdressOIB>
  <DomainObject.Predmet.ProtuStrankaListNazivFormated>
    <izvorni_sadrzaj>
      <item>CONCEPTUS d.o.o. za trgovinu i usluge</item>
    </izvorni_sadrzaj>
    <derivirana_varijabla naziv="DomainObject.Predmet.ProtuStrankaListNazivFormated_1">
      <item>CONCEPTUS d.o.o. za trgovinu i usluge</item>
    </derivirana_varijabla>
  </DomainObject.Predmet.ProtuStrankaListNazivFormated>
  <DomainObject.Predmet.ProtuStrankaListNazivFormatedOIB>
    <izvorni_sadrzaj>
      <item>CONCEPTUS d.o.o. za trgovinu i usluge, OIB 21682814103</item>
    </izvorni_sadrzaj>
    <derivirana_varijabla naziv="DomainObject.Predmet.ProtuStrankaListNazivFormatedOIB_1">
      <item>CONCEPTUS d.o.o. za trgovinu i usluge, OIB 21682814103</item>
    </derivirana_varijabla>
  </DomainObject.Predmet.ProtuStrankaListNazivFormatedOIB>
  <DomainObject.Predmet.OstaliListFormated>
    <izvorni_sadrzaj>
      <item>e-oglasna ploča</item>
      <item>Sudski registar</item>
      <item>Odvjetničko društvo Plevnjak &amp; Labaš javno trgovačko društvo punomoćnik sudionika u postupku CONCEPTUS d.o.o. za trgovinu i usluge</item>
    </izvorni_sadrzaj>
    <derivirana_varijabla naziv="DomainObject.Predmet.OstaliListFormated_1">
      <item>e-oglasna ploča</item>
      <item>Sudski registar</item>
      <item>Odvjetničko društvo Plevnjak &amp; Labaš javno trgovačko društvo punomoćnik sudionika u postupku CONCEPTUS d.o.o. za trgovinu i usluge</item>
    </derivirana_varijabla>
  </DomainObject.Predmet.OstaliListFormated>
  <DomainObject.Predmet.OstaliListFormatedOIB>
    <izvorni_sadrzaj>
      <item>e-oglasna ploča</item>
      <item>Sudski registar</item>
      <item>Odvjetničko društvo Plevnjak &amp; Labaš javno trgovačko društvo, OIB 73882255023 punomoćnik sudionika u postupku CONCEPTUS d.o.o. za trgovinu i usluge</item>
    </izvorni_sadrzaj>
    <derivirana_varijabla naziv="DomainObject.Predmet.OstaliListFormatedOIB_1">
      <item>e-oglasna ploča</item>
      <item>Sudski registar</item>
      <item>Odvjetničko društvo Plevnjak &amp; Labaš javno trgovačko društvo, OIB 73882255023 punomoćnik sudionika u postupku CONCEPTUS d.o.o. za trgovinu i usluge</item>
    </derivirana_varijabla>
  </DomainObject.Predmet.OstaliListFormatedOIB>
  <DomainObject.Predmet.OstaliListFormatedWithAdress>
    <izvorni_sadrzaj>
      <item>e-oglasna ploča</item>
      <item>Sudski registar</item>
      <item>Odvjetničko društvo Plevnjak &amp; Labaš javno trgovačko društvo, Ruđera Boškovića 28, 40000 Čakovec punomoćnik sudionika u postupku CONCEPTUS d.o.o. za trgovinu i usluge</item>
    </izvorni_sadrzaj>
    <derivirana_varijabla naziv="DomainObject.Predmet.OstaliListFormatedWithAdress_1">
      <item>e-oglasna ploča</item>
      <item>Sudski registar</item>
      <item>Odvjetničko društvo Plevnjak &amp; Labaš javno trgovačko društvo, Ruđera Boškovića 28, 40000 Čakovec punomoćnik sudionika u postupku CONCEPTUS d.o.o. za trgovinu i usluge</item>
    </derivirana_varijabla>
  </DomainObject.Predmet.OstaliListFormatedWithAdress>
  <DomainObject.Predmet.OstaliListFormatedWithAdressOIB>
    <izvorni_sadrzaj>
      <item>e-oglasna ploča</item>
      <item>Sudski registar</item>
      <item>Odvjetničko društvo Plevnjak &amp; Labaš javno trgovačko društvo, OIB 73882255023, Ruđera Boškovića 28, 40000 Čakovec punomoćnik sudionika u postupku CONCEPTUS d.o.o. za trgovinu i usluge</item>
    </izvorni_sadrzaj>
    <derivirana_varijabla naziv="DomainObject.Predmet.OstaliListFormatedWithAdressOIB_1">
      <item>e-oglasna ploča</item>
      <item>Sudski registar</item>
      <item>Odvjetničko društvo Plevnjak &amp; Labaš javno trgovačko društvo, OIB 73882255023, Ruđera Boškovića 28, 40000 Čakovec punomoćnik sudionika u postupku CONCEPTUS d.o.o. za trgovinu i usluge</item>
    </derivirana_varijabla>
  </DomainObject.Predmet.OstaliListFormatedWithAdressOIB>
  <DomainObject.Predmet.OstaliListNazivFormated>
    <izvorni_sadrzaj>
      <item>e-oglasna ploča</item>
      <item>Sudski registar</item>
      <item>Odvjetničko društvo Plevnjak &amp; Labaš javno trgovačko društvo</item>
    </izvorni_sadrzaj>
    <derivirana_varijabla naziv="DomainObject.Predmet.OstaliListNazivFormated_1">
      <item>e-oglasna ploča</item>
      <item>Sudski registar</item>
      <item>Odvjetničko društvo Plevnjak &amp; Labaš javno trgovačko društvo</item>
    </derivirana_varijabla>
  </DomainObject.Predmet.OstaliListNazivFormated>
  <DomainObject.Predmet.OstaliListNazivFormatedOIB>
    <izvorni_sadrzaj>
      <item>e-oglasna ploča</item>
      <item>Sudski registar</item>
      <item>Odvjetničko društvo Plevnjak &amp; Labaš javno trgovačko društvo, OIB 73882255023</item>
    </izvorni_sadrzaj>
    <derivirana_varijabla naziv="DomainObject.Predmet.OstaliListNazivFormatedOIB_1">
      <item>e-oglasna ploča</item>
      <item>Sudski registar</item>
      <item>Odvjetničko društvo Plevnjak &amp; Labaš javno trgovačko društvo, OIB 73882255023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>St-348/2017-2</izvorni_sadrzaj>
    <derivirana_varijabla naziv="DomainObject.PoslovniBrojDokumenta_1">St-348/2017-2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CONCEPTUS d.o.o. za trgovinu i usluge</izvorni_sadrzaj>
    <derivirana_varijabla naziv="DomainObject.Predmet.ProtustrankaIDrugi_1">CONCEPTUS d.o.o.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CONCEPTUS d.o.o. za trgovinu i usluge, OIB 21682814103, Ulica Ivana Mažuranića 80, 42000 Varaždin</izvorni_sadrzaj>
    <derivirana_varijabla naziv="DomainObject.Predmet.ProtustrankaIDrugiAdressOIB_1">CONCEPTUS d.o.o. za trgovinu i usluge, OIB 21682814103, Ulica Ivana Mažuranića 80,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CONCEPTUS d.o.o. za trgovinu i usluge</item>
      <item>Financijska agencija, RC ZAGREB, Podružnica VARAŽDIN</item>
      <item>e-oglasna ploča</item>
      <item>Sudski registar</item>
      <item>Odvjetničko društvo Plevnjak &amp; Labaš javno trgovačko društvo</item>
    </izvorni_sadrzaj>
    <derivirana_varijabla naziv="DomainObject.Predmet.SudioniciListNaziv_1">
      <item>CONCEPTUS d.o.o. za trgovinu i usluge</item>
      <item>Financijska agencija, RC ZAGREB, Podružnica VARAŽDIN</item>
      <item>e-oglasna ploča</item>
      <item>Sudski registar</item>
      <item>Odvjetničko društvo Plevnjak &amp; Labaš javno trgovačko društvo</item>
    </derivirana_varijabla>
  </DomainObject.Predmet.SudioniciListNaziv>
  <DomainObject.Predmet.SudioniciListAdressOIB>
    <izvorni_sadrzaj>
      <item>CONCEPTUS d.o.o. za trgovinu i usluge, OIB 21682814103, Ulica Ivana Mažuranića 80,42000 Varaždin</item>
      <item>Financijska agencija, RC ZAGREB, Podružnica VARAŽDIN, OIB 85821130368, A. Cesarca 2,42000 Varaždin</item>
      <item>e-oglasna ploča</item>
      <item>Sudski registar</item>
      <item>Odvjetničko društvo Plevnjak &amp; Labaš javno trgovačko društvo, OIB 73882255023, Ruđera Boškovića 28,40000 Čakovec</item>
    </izvorni_sadrzaj>
    <derivirana_varijabla naziv="DomainObject.Predmet.SudioniciListAdressOIB_1">
      <item>CONCEPTUS d.o.o. za trgovinu i usluge, OIB 21682814103, Ulica Ivana Mažuranića 80,42000 Varaždin</item>
      <item>Financijska agencija, RC ZAGREB, Podružnica VARAŽDIN, OIB 85821130368, A. Cesarca 2,42000 Varaždin</item>
      <item>e-oglasna ploča</item>
      <item>Sudski registar</item>
      <item>Odvjetničko društvo Plevnjak &amp; Labaš javno trgovačko društvo, OIB 73882255023, Ruđera Boškovića 28,40000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D29839-2ED6-45E9-B69F-0AD95EE286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509</properties:Words>
  <properties:Characters>2906</properties:Characters>
  <properties:Lines>75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2017-08-14T08:10:00Z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