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a0f6" w14:paraId="4c7a0f6" w:rsidRDefault="00E44DBE" w:rsidP="00A0713B" w:rsidR="00A0713B" w:rsidRPr="00EA0649">
      <w:pPr>
        <w:pStyle w:val="Naslov1"/>
        <w15:collapsed w:val="false"/>
        <w:rPr>
          <w:szCs w:val="24"/>
        </w:rPr>
      </w:pPr>
      <w:bookmarkStart w:name="_GoBack" w:id="0"/>
      <w:bookmarkEnd w:id="0"/>
      <w:r w:rsidRPr="00EA0649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EA0649">
          <w:rPr>
            <w:szCs w:val="24"/>
          </w:rPr>
          <w:t xml:space="preserve">7 </w:t>
        </w:r>
        <w:r w:rsidRPr="00EA0649">
          <w:rPr>
            <w:szCs w:val="24"/>
          </w:rPr>
          <w:t>St</w:t>
        </w:r>
      </w:smartTag>
      <w:r w:rsidRPr="00EA0649">
        <w:rPr>
          <w:szCs w:val="24"/>
        </w:rPr>
        <w:t>.</w:t>
      </w:r>
      <w:r w:rsidR="00A0713B" w:rsidRPr="00EA0649">
        <w:rPr>
          <w:szCs w:val="24"/>
        </w:rPr>
        <w:t xml:space="preserve"> </w:t>
      </w:r>
      <w:r w:rsidR="00053C87" w:rsidRPr="00EA0649">
        <w:rPr>
          <w:szCs w:val="24"/>
        </w:rPr>
        <w:t>201/2012</w:t>
      </w:r>
    </w:p>
    <w:p w:rsidRDefault="00F640EE" w:rsidP="001728B7" w:rsidR="001728B7" w:rsidRPr="00EA0649">
      <w:pPr>
        <w:ind w:firstLine="708" w:left="708"/>
        <w:rPr>
          <w:color w:val="000000"/>
          <w:szCs w:val="24"/>
        </w:rPr>
      </w:pPr>
      <w:r w:rsidRPr="00EA0649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EA0649">
      <w:pPr>
        <w:rPr>
          <w:b/>
          <w:szCs w:val="24"/>
        </w:rPr>
      </w:pPr>
      <w:r w:rsidRPr="00EA0649">
        <w:rPr>
          <w:color w:val="000000"/>
          <w:szCs w:val="24"/>
        </w:rPr>
        <w:t xml:space="preserve">        </w:t>
      </w:r>
      <w:r w:rsidRPr="00EA0649">
        <w:rPr>
          <w:b/>
          <w:szCs w:val="24"/>
        </w:rPr>
        <w:t>REPUBLIKA HRVATSKA</w:t>
      </w:r>
    </w:p>
    <w:p w:rsidRDefault="001728B7" w:rsidP="001728B7" w:rsidR="001728B7" w:rsidRPr="00EA0649">
      <w:pPr>
        <w:rPr>
          <w:b/>
          <w:szCs w:val="24"/>
        </w:rPr>
      </w:pPr>
      <w:r w:rsidRPr="00EA0649">
        <w:rPr>
          <w:b/>
          <w:szCs w:val="24"/>
        </w:rPr>
        <w:t xml:space="preserve">     TRGOVAČKI SUD U SPLITU</w:t>
      </w:r>
    </w:p>
    <w:p w:rsidRDefault="001728B7" w:rsidP="001728B7" w:rsidR="001728B7" w:rsidRPr="00EA0649">
      <w:pPr>
        <w:rPr>
          <w:b/>
          <w:szCs w:val="24"/>
        </w:rPr>
      </w:pPr>
      <w:r w:rsidRPr="00EA0649">
        <w:rPr>
          <w:b/>
          <w:szCs w:val="24"/>
        </w:rPr>
        <w:t xml:space="preserve">   STALNA SLUŽBA DUBROVNIK </w:t>
      </w:r>
    </w:p>
    <w:p w:rsidRDefault="001728B7" w:rsidP="001728B7" w:rsidR="001728B7" w:rsidRPr="00EA0649">
      <w:pPr>
        <w:rPr>
          <w:b/>
          <w:szCs w:val="24"/>
        </w:rPr>
      </w:pPr>
      <w:r w:rsidRPr="00EA0649">
        <w:rPr>
          <w:b/>
          <w:szCs w:val="24"/>
        </w:rPr>
        <w:t xml:space="preserve">           Dr. Ante Starčevića 23</w:t>
      </w:r>
    </w:p>
    <w:p w:rsidRDefault="00A0713B" w:rsidP="00A0713B" w:rsidR="00A0713B" w:rsidRPr="00EA0649">
      <w:pPr>
        <w:rPr>
          <w:szCs w:val="24"/>
        </w:rPr>
      </w:pPr>
    </w:p>
    <w:p w:rsidRDefault="00EA0649" w:rsidR="00EA0649">
      <w:pPr>
        <w:pStyle w:val="Naslov2"/>
        <w:rPr>
          <w:szCs w:val="24"/>
        </w:rPr>
      </w:pPr>
    </w:p>
    <w:p w:rsidRDefault="00EA0649" w:rsidR="00EA0649">
      <w:pPr>
        <w:pStyle w:val="Naslov2"/>
        <w:rPr>
          <w:szCs w:val="24"/>
        </w:rPr>
      </w:pPr>
    </w:p>
    <w:p w:rsidRDefault="00DB45A8" w:rsidR="00D360F6" w:rsidRPr="00EA0649">
      <w:pPr>
        <w:pStyle w:val="Naslov2"/>
        <w:rPr>
          <w:szCs w:val="24"/>
        </w:rPr>
      </w:pPr>
      <w:r w:rsidRPr="00EA0649">
        <w:rPr>
          <w:szCs w:val="24"/>
        </w:rPr>
        <w:t xml:space="preserve">R E P U B L I K A  H R V A T S K A </w:t>
      </w:r>
    </w:p>
    <w:p w:rsidRDefault="00E44DBE" w:rsidR="00E44DBE" w:rsidRPr="00EA0649">
      <w:pPr>
        <w:pStyle w:val="Naslov2"/>
        <w:rPr>
          <w:szCs w:val="24"/>
        </w:rPr>
      </w:pPr>
      <w:r w:rsidRPr="00EA0649">
        <w:rPr>
          <w:szCs w:val="24"/>
        </w:rPr>
        <w:t>R J E Š E N J E</w:t>
      </w:r>
    </w:p>
    <w:p w:rsidRDefault="00D360F6" w:rsidR="00D360F6" w:rsidRPr="00EA0649">
      <w:pPr>
        <w:rPr>
          <w:b/>
          <w:szCs w:val="24"/>
        </w:rPr>
      </w:pPr>
    </w:p>
    <w:p w:rsidRDefault="00EA0649" w:rsidP="00EA0649" w:rsidR="00EA0649" w:rsidRPr="00EA0649">
      <w:pPr>
        <w:jc w:val="both"/>
        <w:rPr>
          <w:szCs w:val="24"/>
        </w:rPr>
      </w:pPr>
    </w:p>
    <w:p w:rsidRDefault="00EA0649" w:rsidP="00EA0649" w:rsidR="00EA0649" w:rsidRPr="00EA0649">
      <w:pPr>
        <w:jc w:val="both"/>
        <w:rPr>
          <w:szCs w:val="24"/>
        </w:rPr>
      </w:pPr>
      <w:r w:rsidRPr="00EA0649">
        <w:rPr>
          <w:szCs w:val="24"/>
        </w:rPr>
        <w:tab/>
        <w:t>Trgovački sud u Splitu, Stalna služba u Dubrovniku, po stečajnom sucu tog suda Diani Butigan Granić, kao sucu pojedincu, u stečajnom postupku nad stečajnim dužnikom USTRAJ d.o.o., "u stečaju" Trg pomirenja bb, OIB:80337669278  zastupanom po stečajnom upravitelju Vlahu Monković iz Cavtata, dana 11. rujna 2015. godine</w:t>
      </w:r>
    </w:p>
    <w:p w:rsidRDefault="000E5677" w:rsidR="000E5677" w:rsidRPr="00EA0649">
      <w:pPr>
        <w:rPr>
          <w:szCs w:val="24"/>
        </w:rPr>
      </w:pPr>
    </w:p>
    <w:p w:rsidRDefault="00E44DBE" w:rsidR="00E44DBE" w:rsidRPr="00EA0649">
      <w:pPr>
        <w:jc w:val="center"/>
        <w:rPr>
          <w:b/>
          <w:szCs w:val="24"/>
        </w:rPr>
      </w:pPr>
      <w:r w:rsidRPr="00EA0649">
        <w:rPr>
          <w:b/>
          <w:szCs w:val="24"/>
        </w:rPr>
        <w:t>r i j e š i o    j e</w:t>
      </w:r>
    </w:p>
    <w:p w:rsidRDefault="00D360F6" w:rsidR="00D360F6" w:rsidRPr="00EA0649">
      <w:pPr>
        <w:rPr>
          <w:b/>
          <w:szCs w:val="24"/>
        </w:rPr>
      </w:pPr>
    </w:p>
    <w:p w:rsidRDefault="000E5677" w:rsidR="000E5677" w:rsidRPr="00EA0649">
      <w:pPr>
        <w:rPr>
          <w:b/>
          <w:szCs w:val="24"/>
        </w:rPr>
      </w:pPr>
    </w:p>
    <w:p w:rsidRDefault="00E72982" w:rsidP="004072D5" w:rsidR="004072D5" w:rsidRPr="00EA0649">
      <w:pPr>
        <w:pStyle w:val="Tijeloteksta"/>
        <w:numPr>
          <w:ilvl w:val="0"/>
          <w:numId w:val="7"/>
        </w:numPr>
        <w:rPr>
          <w:szCs w:val="24"/>
        </w:rPr>
      </w:pPr>
      <w:r w:rsidRPr="00EA0649">
        <w:rPr>
          <w:szCs w:val="24"/>
        </w:rPr>
        <w:t>Utvrđuje se nagrada</w:t>
      </w:r>
      <w:r w:rsidR="00053C87" w:rsidRPr="00EA0649">
        <w:rPr>
          <w:szCs w:val="24"/>
        </w:rPr>
        <w:t xml:space="preserve"> </w:t>
      </w:r>
      <w:r w:rsidRPr="00EA0649">
        <w:rPr>
          <w:szCs w:val="24"/>
        </w:rPr>
        <w:t xml:space="preserve">stečajnom upravitelju </w:t>
      </w:r>
      <w:r w:rsidR="00053C87" w:rsidRPr="00EA0649">
        <w:rPr>
          <w:szCs w:val="24"/>
        </w:rPr>
        <w:t>Vlahu Monković</w:t>
      </w:r>
      <w:r w:rsidR="00A0713B" w:rsidRPr="00EA0649">
        <w:rPr>
          <w:szCs w:val="24"/>
        </w:rPr>
        <w:t xml:space="preserve"> iz</w:t>
      </w:r>
      <w:r w:rsidRPr="00EA0649">
        <w:rPr>
          <w:szCs w:val="24"/>
        </w:rPr>
        <w:t xml:space="preserve"> </w:t>
      </w:r>
      <w:r w:rsidR="00053C87" w:rsidRPr="00EA0649">
        <w:rPr>
          <w:szCs w:val="24"/>
        </w:rPr>
        <w:t>Cavtata</w:t>
      </w:r>
    </w:p>
    <w:p w:rsidRDefault="004072D5" w:rsidP="004072D5" w:rsidR="00E44DBE" w:rsidRPr="00EA0649">
      <w:pPr>
        <w:pStyle w:val="Tijeloteksta"/>
        <w:ind w:left="1080"/>
        <w:rPr>
          <w:szCs w:val="24"/>
        </w:rPr>
      </w:pPr>
      <w:r w:rsidRPr="00EA0649">
        <w:rPr>
          <w:szCs w:val="24"/>
        </w:rPr>
        <w:t xml:space="preserve">za </w:t>
      </w:r>
      <w:r w:rsidR="00053C87" w:rsidRPr="00EA0649">
        <w:rPr>
          <w:szCs w:val="24"/>
        </w:rPr>
        <w:t xml:space="preserve">obavljene poslove </w:t>
      </w:r>
      <w:r w:rsidR="00E72982" w:rsidRPr="00EA0649">
        <w:rPr>
          <w:szCs w:val="24"/>
        </w:rPr>
        <w:t xml:space="preserve">stečajnog upravitelja u </w:t>
      </w:r>
      <w:r w:rsidR="00053C87" w:rsidRPr="00EA0649">
        <w:rPr>
          <w:szCs w:val="24"/>
        </w:rPr>
        <w:t>stečajnom</w:t>
      </w:r>
      <w:r w:rsidR="00E72982" w:rsidRPr="00EA0649">
        <w:rPr>
          <w:szCs w:val="24"/>
        </w:rPr>
        <w:t xml:space="preserve"> postupku koji se vodi</w:t>
      </w:r>
      <w:r w:rsidRPr="00EA0649">
        <w:rPr>
          <w:szCs w:val="24"/>
        </w:rPr>
        <w:t xml:space="preserve">o </w:t>
      </w:r>
      <w:r w:rsidR="00E72982" w:rsidRPr="00EA0649">
        <w:rPr>
          <w:szCs w:val="24"/>
        </w:rPr>
        <w:t xml:space="preserve">nad </w:t>
      </w:r>
      <w:r w:rsidR="00B7742F" w:rsidRPr="00EA0649">
        <w:rPr>
          <w:szCs w:val="24"/>
        </w:rPr>
        <w:t>du</w:t>
      </w:r>
      <w:r w:rsidR="00E72982" w:rsidRPr="00EA0649">
        <w:rPr>
          <w:szCs w:val="24"/>
        </w:rPr>
        <w:t xml:space="preserve">žnikom u iznosu od </w:t>
      </w:r>
      <w:r w:rsidR="002734CD" w:rsidRPr="00EA0649">
        <w:rPr>
          <w:szCs w:val="24"/>
        </w:rPr>
        <w:t>1.</w:t>
      </w:r>
      <w:r w:rsidR="00053C87" w:rsidRPr="00EA0649">
        <w:rPr>
          <w:szCs w:val="24"/>
        </w:rPr>
        <w:t>904</w:t>
      </w:r>
      <w:r w:rsidR="00E72982" w:rsidRPr="00EA0649">
        <w:rPr>
          <w:szCs w:val="24"/>
        </w:rPr>
        <w:t xml:space="preserve">,00 kn </w:t>
      </w:r>
      <w:r w:rsidR="0073707F" w:rsidRPr="00EA0649">
        <w:rPr>
          <w:szCs w:val="24"/>
        </w:rPr>
        <w:t>neto</w:t>
      </w:r>
      <w:r w:rsidR="00E72982" w:rsidRPr="00EA0649">
        <w:rPr>
          <w:szCs w:val="24"/>
        </w:rPr>
        <w:t xml:space="preserve">. </w:t>
      </w:r>
    </w:p>
    <w:p w:rsidRDefault="002734CD" w:rsidP="00E72982" w:rsidR="002734CD" w:rsidRPr="00EA0649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EA0649">
      <w:pPr>
        <w:pStyle w:val="Tijeloteksta"/>
        <w:numPr>
          <w:ilvl w:val="0"/>
          <w:numId w:val="7"/>
        </w:numPr>
        <w:rPr>
          <w:szCs w:val="24"/>
        </w:rPr>
      </w:pPr>
      <w:r w:rsidRPr="00EA0649">
        <w:rPr>
          <w:szCs w:val="24"/>
        </w:rPr>
        <w:t>Odobravaju se troškovi stečajnog postupka i to:</w:t>
      </w:r>
    </w:p>
    <w:p w:rsidRDefault="002734CD" w:rsidP="002734CD" w:rsidR="002734CD" w:rsidRPr="00EA0649">
      <w:pPr>
        <w:pStyle w:val="Tijeloteksta"/>
        <w:rPr>
          <w:szCs w:val="24"/>
        </w:rPr>
      </w:pPr>
    </w:p>
    <w:p w:rsidRDefault="002734CD" w:rsidP="002734CD" w:rsidR="002734CD" w:rsidRPr="00EA0649">
      <w:pPr>
        <w:numPr>
          <w:ilvl w:val="0"/>
          <w:numId w:val="6"/>
        </w:numPr>
        <w:rPr>
          <w:szCs w:val="24"/>
        </w:rPr>
      </w:pPr>
      <w:r w:rsidRPr="00EA0649">
        <w:rPr>
          <w:szCs w:val="24"/>
        </w:rPr>
        <w:t xml:space="preserve">stvarno nastali troškovi stečajnog upravitelja u iznosu od </w:t>
      </w:r>
      <w:r w:rsidR="00053C87" w:rsidRPr="00EA0649">
        <w:rPr>
          <w:szCs w:val="24"/>
        </w:rPr>
        <w:t>704</w:t>
      </w:r>
      <w:r w:rsidR="004072D5" w:rsidRPr="00EA0649">
        <w:rPr>
          <w:szCs w:val="24"/>
        </w:rPr>
        <w:t xml:space="preserve">,00 </w:t>
      </w:r>
      <w:r w:rsidRPr="00EA0649">
        <w:rPr>
          <w:szCs w:val="24"/>
        </w:rPr>
        <w:t xml:space="preserve"> kn</w:t>
      </w:r>
      <w:r w:rsidR="00053C87" w:rsidRPr="00EA0649">
        <w:rPr>
          <w:szCs w:val="24"/>
        </w:rPr>
        <w:t xml:space="preserve"> neto</w:t>
      </w:r>
      <w:r w:rsidRPr="00EA0649">
        <w:rPr>
          <w:szCs w:val="24"/>
        </w:rPr>
        <w:t>.</w:t>
      </w:r>
    </w:p>
    <w:p w:rsidRDefault="002734CD" w:rsidP="001728B7" w:rsidR="002734CD" w:rsidRPr="00EA0649">
      <w:pPr>
        <w:pStyle w:val="Tijeloteksta"/>
        <w:rPr>
          <w:szCs w:val="24"/>
        </w:rPr>
      </w:pPr>
    </w:p>
    <w:p w:rsidRDefault="00E72982" w:rsidR="00E72982" w:rsidRPr="00EA0649">
      <w:pPr>
        <w:pStyle w:val="Tijeloteksta"/>
        <w:rPr>
          <w:szCs w:val="24"/>
        </w:rPr>
      </w:pPr>
    </w:p>
    <w:p w:rsidRDefault="00E44DBE" w:rsidR="00E44DBE" w:rsidRPr="00EA0649">
      <w:pPr>
        <w:pStyle w:val="Naslov2"/>
        <w:rPr>
          <w:szCs w:val="24"/>
        </w:rPr>
      </w:pPr>
      <w:r w:rsidRPr="00EA0649">
        <w:rPr>
          <w:szCs w:val="24"/>
        </w:rPr>
        <w:t xml:space="preserve"> Obrazloženje</w:t>
      </w:r>
    </w:p>
    <w:p w:rsidRDefault="007A47FB" w:rsidP="002118E0" w:rsidR="007A47FB" w:rsidRPr="00EA0649">
      <w:pPr>
        <w:jc w:val="both"/>
        <w:rPr>
          <w:szCs w:val="24"/>
        </w:rPr>
      </w:pPr>
    </w:p>
    <w:p w:rsidRDefault="007A47FB" w:rsidP="002118E0" w:rsidR="007A47FB" w:rsidRPr="00EA0649">
      <w:pPr>
        <w:jc w:val="both"/>
        <w:rPr>
          <w:szCs w:val="24"/>
        </w:rPr>
      </w:pPr>
      <w:r w:rsidRPr="00EA0649">
        <w:rPr>
          <w:szCs w:val="24"/>
        </w:rPr>
        <w:tab/>
        <w:t xml:space="preserve">U smislu čl.86. Stečajnog zakona (NN 44/96, 29/99, 129/00, 123/03, 197/03 i 82/06 dalje u tekstu: SZ) u troškove stečajnog postupka spadaju nagrade i izdaci privremenog stečajnog upravitelja. </w:t>
      </w:r>
    </w:p>
    <w:p w:rsidRDefault="007A47FB" w:rsidP="002118E0" w:rsidR="007A47FB" w:rsidRPr="00EA0649">
      <w:pPr>
        <w:jc w:val="both"/>
        <w:rPr>
          <w:szCs w:val="24"/>
        </w:rPr>
      </w:pPr>
    </w:p>
    <w:p w:rsidRDefault="007A47FB" w:rsidP="002118E0" w:rsidR="007A47FB" w:rsidRPr="00EA0649">
      <w:pPr>
        <w:jc w:val="both"/>
        <w:rPr>
          <w:szCs w:val="24"/>
        </w:rPr>
      </w:pPr>
      <w:r w:rsidRPr="00EA0649">
        <w:rPr>
          <w:szCs w:val="24"/>
        </w:rPr>
        <w:tab/>
        <w:t xml:space="preserve">U smislu čl.7. Uredbe o kriterijima i načinu obračuna i plaćanja nagrada stečajnim upraviteljima (NN 189/03) privremenom stečajnom upravitelju pripada pravo na jednokratnu nagradu za obavljene poslove u maksimalnom iznosu od 10.000,00 kn koju će odrediti stečajni sudac vodeći računa o kriterijima iz te Uredbe. </w:t>
      </w:r>
    </w:p>
    <w:p w:rsidRDefault="007A47FB" w:rsidP="002118E0" w:rsidR="007A47FB" w:rsidRPr="00EA0649">
      <w:pPr>
        <w:jc w:val="both"/>
        <w:rPr>
          <w:szCs w:val="24"/>
        </w:rPr>
      </w:pPr>
    </w:p>
    <w:p w:rsidRDefault="007A47FB" w:rsidP="002118E0" w:rsidR="007A47FB" w:rsidRPr="00EA0649">
      <w:pPr>
        <w:jc w:val="both"/>
        <w:rPr>
          <w:szCs w:val="24"/>
        </w:rPr>
      </w:pPr>
      <w:r w:rsidRPr="00EA0649">
        <w:rPr>
          <w:szCs w:val="24"/>
        </w:rPr>
        <w:tab/>
        <w:t xml:space="preserve">Vodeći računa o vrijednosti stečajne mase poslovima i njihovoj složenosti koje je privremeni stečajni upravitelj imao obaviti, ukupnoj imovini dužnika i stanju dužnika, sud je našao primjerenim za obavljeni rad nagradu stečajnom upravitelju kako je to navedeno u </w:t>
      </w:r>
      <w:r w:rsidR="00B7742F" w:rsidRPr="00EA0649">
        <w:rPr>
          <w:szCs w:val="24"/>
        </w:rPr>
        <w:t>izreci</w:t>
      </w:r>
      <w:r w:rsidRPr="00EA0649">
        <w:rPr>
          <w:szCs w:val="24"/>
        </w:rPr>
        <w:t>.</w:t>
      </w:r>
    </w:p>
    <w:p w:rsidRDefault="004072D5" w:rsidP="002118E0" w:rsidR="004072D5" w:rsidRPr="00EA0649">
      <w:pPr>
        <w:jc w:val="both"/>
        <w:rPr>
          <w:szCs w:val="24"/>
        </w:rPr>
      </w:pPr>
    </w:p>
    <w:p w:rsidRDefault="004072D5" w:rsidP="006469C5" w:rsidR="004072D5" w:rsidRPr="00EA0649">
      <w:pPr>
        <w:ind w:firstLine="720"/>
        <w:jc w:val="both"/>
        <w:rPr>
          <w:szCs w:val="24"/>
        </w:rPr>
      </w:pPr>
      <w:r w:rsidRPr="00EA0649">
        <w:rPr>
          <w:szCs w:val="24"/>
        </w:rPr>
        <w:lastRenderedPageBreak/>
        <w:t xml:space="preserve">Prema čl.29. st.3. SZ-a obračun stvarnih troškova rješenjem odobrava stečajni sudac na temelju pisanog izvješća stečajnog upravitelja. </w:t>
      </w:r>
    </w:p>
    <w:p w:rsidRDefault="004072D5" w:rsidP="004072D5" w:rsidR="004072D5" w:rsidRPr="00EA0649">
      <w:pPr>
        <w:jc w:val="both"/>
        <w:rPr>
          <w:szCs w:val="24"/>
        </w:rPr>
      </w:pPr>
    </w:p>
    <w:p w:rsidRDefault="004072D5" w:rsidP="004072D5" w:rsidR="004072D5" w:rsidRPr="00EA0649">
      <w:pPr>
        <w:ind w:firstLine="720"/>
        <w:jc w:val="both"/>
        <w:rPr>
          <w:szCs w:val="24"/>
        </w:rPr>
      </w:pPr>
      <w:r w:rsidRPr="00EA0649">
        <w:rPr>
          <w:szCs w:val="24"/>
        </w:rPr>
        <w:t>U predmetnom slučaju stečajni upravitelj je podneskom predanim ovom sudu</w:t>
      </w:r>
      <w:r w:rsidR="00053C87" w:rsidRPr="00EA0649">
        <w:rPr>
          <w:szCs w:val="24"/>
        </w:rPr>
        <w:t xml:space="preserve"> 4</w:t>
      </w:r>
      <w:r w:rsidRPr="00EA0649">
        <w:rPr>
          <w:szCs w:val="24"/>
        </w:rPr>
        <w:t xml:space="preserve">. </w:t>
      </w:r>
      <w:r w:rsidR="00053C87" w:rsidRPr="00EA0649">
        <w:rPr>
          <w:szCs w:val="24"/>
        </w:rPr>
        <w:t>rujna 2015</w:t>
      </w:r>
      <w:r w:rsidRPr="00EA0649">
        <w:rPr>
          <w:szCs w:val="24"/>
        </w:rPr>
        <w:t>. godine zatražio da se odobre stvarni troškovi stečajnog upravitelja na ime troškova putovanja na rel</w:t>
      </w:r>
      <w:r w:rsidR="00DB45A8" w:rsidRPr="00EA0649">
        <w:rPr>
          <w:szCs w:val="24"/>
        </w:rPr>
        <w:t>aciji</w:t>
      </w:r>
      <w:r w:rsidRPr="00EA0649">
        <w:rPr>
          <w:szCs w:val="24"/>
        </w:rPr>
        <w:t xml:space="preserve"> </w:t>
      </w:r>
      <w:r w:rsidR="00053C87" w:rsidRPr="00EA0649">
        <w:rPr>
          <w:szCs w:val="24"/>
        </w:rPr>
        <w:t>Cavtat</w:t>
      </w:r>
      <w:r w:rsidR="006469C5" w:rsidRPr="00EA0649">
        <w:rPr>
          <w:szCs w:val="24"/>
        </w:rPr>
        <w:t>-</w:t>
      </w:r>
      <w:r w:rsidR="00053C87" w:rsidRPr="00EA0649">
        <w:rPr>
          <w:szCs w:val="24"/>
        </w:rPr>
        <w:t>Dubrovnik</w:t>
      </w:r>
      <w:r w:rsidR="006469C5" w:rsidRPr="00EA0649">
        <w:rPr>
          <w:szCs w:val="24"/>
        </w:rPr>
        <w:t>-</w:t>
      </w:r>
      <w:r w:rsidR="00053C87" w:rsidRPr="00EA0649">
        <w:rPr>
          <w:szCs w:val="24"/>
        </w:rPr>
        <w:t>Cavtat</w:t>
      </w:r>
      <w:r w:rsidRPr="00EA0649">
        <w:rPr>
          <w:szCs w:val="24"/>
        </w:rPr>
        <w:t>, pa je sud  sukladno dostavljenim ispravama i čl.29. u vezi sa čl.86. SZ-a riješio kao u izreci rješenja.</w:t>
      </w:r>
    </w:p>
    <w:p w:rsidRDefault="007A47FB" w:rsidP="002118E0" w:rsidR="007A47FB" w:rsidRPr="00EA0649">
      <w:pPr>
        <w:jc w:val="both"/>
        <w:rPr>
          <w:szCs w:val="24"/>
        </w:rPr>
      </w:pPr>
    </w:p>
    <w:p w:rsidRDefault="007A47FB" w:rsidP="002118E0" w:rsidR="007A47FB" w:rsidRPr="00EA0649">
      <w:pPr>
        <w:jc w:val="both"/>
        <w:rPr>
          <w:szCs w:val="24"/>
        </w:rPr>
      </w:pPr>
      <w:r w:rsidRPr="00EA0649">
        <w:rPr>
          <w:szCs w:val="24"/>
        </w:rPr>
        <w:tab/>
        <w:t>Stoga je u smislu čl.29. SZ-a odlučeno kao u izre</w:t>
      </w:r>
      <w:r w:rsidR="00B7742F" w:rsidRPr="00EA0649">
        <w:rPr>
          <w:szCs w:val="24"/>
        </w:rPr>
        <w:t>ci</w:t>
      </w:r>
      <w:r w:rsidRPr="00EA0649">
        <w:rPr>
          <w:szCs w:val="24"/>
        </w:rPr>
        <w:t xml:space="preserve">. </w:t>
      </w:r>
    </w:p>
    <w:p w:rsidRDefault="00A278C1" w:rsidP="00A72C95" w:rsidR="00A278C1" w:rsidRPr="00EA0649">
      <w:pPr>
        <w:ind w:firstLine="720"/>
        <w:jc w:val="both"/>
        <w:rPr>
          <w:szCs w:val="24"/>
        </w:rPr>
      </w:pPr>
    </w:p>
    <w:p w:rsidRDefault="00801279" w:rsidP="00A72C95" w:rsidR="00801279" w:rsidRPr="00EA0649">
      <w:pPr>
        <w:ind w:firstLine="720"/>
        <w:jc w:val="both"/>
        <w:rPr>
          <w:szCs w:val="24"/>
        </w:rPr>
      </w:pPr>
    </w:p>
    <w:p w:rsidRDefault="00D360F6" w:rsidR="00E44DBE" w:rsidRPr="00EA0649">
      <w:pPr>
        <w:rPr>
          <w:b/>
          <w:szCs w:val="24"/>
        </w:rPr>
      </w:pPr>
      <w:r w:rsidRPr="00EA0649">
        <w:rPr>
          <w:b/>
          <w:szCs w:val="24"/>
        </w:rPr>
        <w:tab/>
      </w:r>
      <w:r w:rsidR="00013E54" w:rsidRPr="00EA0649">
        <w:rPr>
          <w:b/>
          <w:szCs w:val="24"/>
        </w:rPr>
        <w:tab/>
      </w:r>
      <w:r w:rsidR="00013E54" w:rsidRPr="00EA0649">
        <w:rPr>
          <w:b/>
          <w:szCs w:val="24"/>
        </w:rPr>
        <w:tab/>
        <w:t xml:space="preserve">U Dubrovniku, </w:t>
      </w:r>
      <w:r w:rsidR="00053C87" w:rsidRPr="00EA0649">
        <w:rPr>
          <w:b/>
          <w:szCs w:val="24"/>
        </w:rPr>
        <w:t>11</w:t>
      </w:r>
      <w:r w:rsidR="001728B7" w:rsidRPr="00EA0649">
        <w:rPr>
          <w:b/>
          <w:szCs w:val="24"/>
        </w:rPr>
        <w:t xml:space="preserve">. </w:t>
      </w:r>
      <w:r w:rsidR="00053C87" w:rsidRPr="00EA0649">
        <w:rPr>
          <w:b/>
          <w:szCs w:val="24"/>
        </w:rPr>
        <w:t>rujna</w:t>
      </w:r>
      <w:r w:rsidR="001728B7" w:rsidRPr="00EA0649">
        <w:rPr>
          <w:b/>
          <w:szCs w:val="24"/>
        </w:rPr>
        <w:t xml:space="preserve"> 2015</w:t>
      </w:r>
      <w:r w:rsidR="00E44DBE" w:rsidRPr="00EA0649">
        <w:rPr>
          <w:b/>
          <w:szCs w:val="24"/>
        </w:rPr>
        <w:t>.godine</w:t>
      </w:r>
    </w:p>
    <w:p w:rsidRDefault="00E44DBE" w:rsidR="00E44DBE" w:rsidRPr="00EA0649">
      <w:pPr>
        <w:rPr>
          <w:szCs w:val="24"/>
        </w:rPr>
      </w:pPr>
    </w:p>
    <w:p w:rsidRDefault="00A278C1" w:rsidR="00A278C1" w:rsidRPr="00EA0649">
      <w:pPr>
        <w:rPr>
          <w:szCs w:val="24"/>
        </w:rPr>
      </w:pPr>
    </w:p>
    <w:p w:rsidRDefault="0094439A" w:rsidR="0094439A" w:rsidRPr="00EA0649">
      <w:pPr>
        <w:rPr>
          <w:szCs w:val="24"/>
        </w:rPr>
      </w:pPr>
    </w:p>
    <w:p w:rsidRDefault="00E44DBE" w:rsidR="00E44DBE" w:rsidRPr="00EA0649">
      <w:pPr>
        <w:rPr>
          <w:b/>
          <w:szCs w:val="24"/>
        </w:rPr>
      </w:pP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="00C6004D" w:rsidRPr="00EA0649">
        <w:rPr>
          <w:b/>
          <w:szCs w:val="24"/>
        </w:rPr>
        <w:t xml:space="preserve">    </w:t>
      </w:r>
      <w:r w:rsidR="00D360F6" w:rsidRPr="00EA0649">
        <w:rPr>
          <w:b/>
          <w:szCs w:val="24"/>
        </w:rPr>
        <w:t>Stečajni s</w:t>
      </w:r>
      <w:r w:rsidRPr="00EA0649">
        <w:rPr>
          <w:b/>
          <w:szCs w:val="24"/>
        </w:rPr>
        <w:t>udac:</w:t>
      </w:r>
    </w:p>
    <w:p w:rsidRDefault="00E44DBE" w:rsidR="00E44DBE" w:rsidRPr="00EA0649">
      <w:pPr>
        <w:rPr>
          <w:b/>
          <w:szCs w:val="24"/>
        </w:rPr>
      </w:pPr>
    </w:p>
    <w:p w:rsidRDefault="00E44DBE" w:rsidR="00E44DBE" w:rsidRPr="00EA0649">
      <w:pPr>
        <w:rPr>
          <w:b/>
          <w:szCs w:val="24"/>
        </w:rPr>
      </w:pP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Pr="00EA0649">
        <w:rPr>
          <w:b/>
          <w:szCs w:val="24"/>
        </w:rPr>
        <w:tab/>
      </w:r>
      <w:r w:rsidR="00C6004D" w:rsidRPr="00EA0649">
        <w:rPr>
          <w:b/>
          <w:szCs w:val="24"/>
        </w:rPr>
        <w:t xml:space="preserve">    </w:t>
      </w:r>
      <w:r w:rsidR="008A087D" w:rsidRPr="00EA0649">
        <w:rPr>
          <w:b/>
          <w:szCs w:val="24"/>
        </w:rPr>
        <w:t>Diana Butigan Granić</w:t>
      </w:r>
      <w:r w:rsidR="006C6DE8" w:rsidRPr="00EA0649">
        <w:rPr>
          <w:b/>
          <w:szCs w:val="24"/>
        </w:rPr>
        <w:t xml:space="preserve"> </w:t>
      </w:r>
    </w:p>
    <w:p w:rsidRDefault="00E44DBE" w:rsidR="00E44DBE" w:rsidRPr="00EA0649">
      <w:pPr>
        <w:rPr>
          <w:b/>
          <w:szCs w:val="24"/>
        </w:rPr>
      </w:pPr>
    </w:p>
    <w:p w:rsidRDefault="00E44DBE" w:rsidR="00E44DBE" w:rsidRPr="00EA0649">
      <w:pPr>
        <w:rPr>
          <w:b/>
          <w:szCs w:val="24"/>
        </w:rPr>
      </w:pPr>
    </w:p>
    <w:p w:rsidRDefault="00E44DBE" w:rsidR="00E44DBE" w:rsidRPr="00EA0649">
      <w:pPr>
        <w:rPr>
          <w:b/>
          <w:szCs w:val="24"/>
        </w:rPr>
      </w:pPr>
    </w:p>
    <w:p w:rsidRDefault="00D360F6" w:rsidR="00D360F6" w:rsidRPr="00EA0649">
      <w:pPr>
        <w:rPr>
          <w:b/>
          <w:szCs w:val="24"/>
        </w:rPr>
      </w:pPr>
    </w:p>
    <w:p w:rsidRDefault="00E44DBE" w:rsidR="00E44DBE" w:rsidRPr="00EA0649">
      <w:pPr>
        <w:rPr>
          <w:b/>
          <w:szCs w:val="24"/>
        </w:rPr>
      </w:pPr>
      <w:r w:rsidRPr="00EA0649">
        <w:rPr>
          <w:b/>
          <w:szCs w:val="24"/>
        </w:rPr>
        <w:t>POUKA O PRAVNOM LIJEKU</w:t>
      </w:r>
    </w:p>
    <w:p w:rsidRDefault="00E44DBE" w:rsidR="00E44DBE" w:rsidRPr="00EA0649">
      <w:pPr>
        <w:pStyle w:val="Tijeloteksta"/>
        <w:rPr>
          <w:szCs w:val="24"/>
        </w:rPr>
      </w:pPr>
      <w:r w:rsidRPr="00EA0649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EA0649">
      <w:pPr>
        <w:rPr>
          <w:b/>
          <w:szCs w:val="24"/>
        </w:rPr>
      </w:pPr>
    </w:p>
    <w:p w:rsidRDefault="00D360F6" w:rsidR="00D360F6" w:rsidRPr="00EA0649">
      <w:pPr>
        <w:rPr>
          <w:b/>
          <w:szCs w:val="24"/>
        </w:rPr>
      </w:pPr>
    </w:p>
    <w:p w:rsidRDefault="00E44DBE" w:rsidR="00E44DBE" w:rsidRPr="00EA0649">
      <w:pPr>
        <w:rPr>
          <w:b/>
          <w:szCs w:val="24"/>
        </w:rPr>
      </w:pPr>
      <w:r w:rsidRPr="00EA0649">
        <w:rPr>
          <w:b/>
          <w:szCs w:val="24"/>
        </w:rPr>
        <w:t>DN-a:</w:t>
      </w:r>
    </w:p>
    <w:p w:rsidRDefault="00D360F6" w:rsidR="00D360F6" w:rsidRPr="00EA0649">
      <w:pPr>
        <w:rPr>
          <w:b/>
          <w:szCs w:val="24"/>
        </w:rPr>
      </w:pPr>
    </w:p>
    <w:p w:rsidRDefault="00053C87" w:rsidR="00E44DBE" w:rsidRPr="00EA0649">
      <w:pPr>
        <w:rPr>
          <w:szCs w:val="24"/>
        </w:rPr>
      </w:pPr>
      <w:r w:rsidRPr="00EA0649">
        <w:rPr>
          <w:szCs w:val="24"/>
        </w:rPr>
        <w:t xml:space="preserve">- </w:t>
      </w:r>
      <w:r w:rsidR="00B7742F" w:rsidRPr="00EA0649">
        <w:rPr>
          <w:szCs w:val="24"/>
        </w:rPr>
        <w:t>stečajni upravitelj,</w:t>
      </w:r>
    </w:p>
    <w:p w:rsidRDefault="00D360F6" w:rsidR="00E44DBE" w:rsidRPr="00EA0649">
      <w:pPr>
        <w:rPr>
          <w:szCs w:val="24"/>
        </w:rPr>
      </w:pPr>
      <w:r w:rsidRPr="00EA0649">
        <w:rPr>
          <w:szCs w:val="24"/>
        </w:rPr>
        <w:t xml:space="preserve">- </w:t>
      </w:r>
      <w:r w:rsidR="00053C87" w:rsidRPr="00EA0649">
        <w:rPr>
          <w:szCs w:val="24"/>
        </w:rPr>
        <w:t>e-</w:t>
      </w:r>
      <w:r w:rsidR="00E44DBE" w:rsidRPr="00EA0649">
        <w:rPr>
          <w:szCs w:val="24"/>
        </w:rPr>
        <w:t>oglasna ploča.</w:t>
      </w:r>
    </w:p>
    <w:sectPr w:rsidR="00E44DBE" w:rsidRPr="00EA0649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6B64E4">
      <w:rPr>
        <w:noProof/>
      </w:rPr>
      <w:t>2</w:t>
    </w:r>
    <w:r>
      <w:fldChar w:fldCharType="end"/>
    </w:r>
    <w:r w:rsidR="00EA0649">
      <w:tab/>
      <w:t>Posl. br. 7.St. 201/2012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7CAE"/>
    <w:rsid w:val="00013E54"/>
    <w:rsid w:val="000343B3"/>
    <w:rsid w:val="00034D4B"/>
    <w:rsid w:val="00053C87"/>
    <w:rsid w:val="000873E6"/>
    <w:rsid w:val="000E5677"/>
    <w:rsid w:val="001728B7"/>
    <w:rsid w:val="002118E0"/>
    <w:rsid w:val="002734CD"/>
    <w:rsid w:val="00352080"/>
    <w:rsid w:val="003871C1"/>
    <w:rsid w:val="003A5E46"/>
    <w:rsid w:val="003C48BA"/>
    <w:rsid w:val="003D4E9D"/>
    <w:rsid w:val="004072D5"/>
    <w:rsid w:val="00440734"/>
    <w:rsid w:val="0047080A"/>
    <w:rsid w:val="004D3531"/>
    <w:rsid w:val="00571CAF"/>
    <w:rsid w:val="005C3521"/>
    <w:rsid w:val="005F2E96"/>
    <w:rsid w:val="006469C5"/>
    <w:rsid w:val="006B64E4"/>
    <w:rsid w:val="006C6DE8"/>
    <w:rsid w:val="0073707F"/>
    <w:rsid w:val="007A47FB"/>
    <w:rsid w:val="00801279"/>
    <w:rsid w:val="00817CC7"/>
    <w:rsid w:val="00845E75"/>
    <w:rsid w:val="008A087D"/>
    <w:rsid w:val="00931686"/>
    <w:rsid w:val="0094439A"/>
    <w:rsid w:val="009801A6"/>
    <w:rsid w:val="009B67FC"/>
    <w:rsid w:val="00A0713B"/>
    <w:rsid w:val="00A278C1"/>
    <w:rsid w:val="00A35701"/>
    <w:rsid w:val="00A72C95"/>
    <w:rsid w:val="00AB33A8"/>
    <w:rsid w:val="00B0442B"/>
    <w:rsid w:val="00B44323"/>
    <w:rsid w:val="00B7742F"/>
    <w:rsid w:val="00BD6210"/>
    <w:rsid w:val="00BE318C"/>
    <w:rsid w:val="00C6004D"/>
    <w:rsid w:val="00C80320"/>
    <w:rsid w:val="00C86177"/>
    <w:rsid w:val="00CB21A1"/>
    <w:rsid w:val="00CB4DAE"/>
    <w:rsid w:val="00D360F6"/>
    <w:rsid w:val="00DB45A8"/>
    <w:rsid w:val="00E22ACC"/>
    <w:rsid w:val="00E44DBE"/>
    <w:rsid w:val="00E72982"/>
    <w:rsid w:val="00EA0649"/>
    <w:rsid w:val="00F6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6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4E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B6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4E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2012.</izvorni_sadrzaj>
    <derivirana_varijabla naziv="DomainObject.Predmet.DatumOsnivanja_1">3.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St-201/2012</izvorni_sadrzaj>
    <derivirana_varijabla naziv="DomainObject.Predmet.OznakaBroj_1">St-201/2012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USTRAJ društvo s ograničenom odgovornošću za trgovinu i usluge</izvorni_sadrzaj>
    <derivirana_varijabla naziv="DomainObject.Predmet.ProtustrankaFormated_1">  USTRAJ društvo s ograničenom odgovornošću za trgovinu i usluge</derivirana_varijabla>
  </DomainObject.Predmet.ProtustrankaFormated>
  <DomainObject.Predmet.ProtustrankaFormatedOIB>
    <izvorni_sadrzaj>  USTRAJ društvo s ograničenom odgovornošću za trgovinu i usluge, OIB 80337669278</izvorni_sadrzaj>
    <derivirana_varijabla naziv="DomainObject.Predmet.ProtustrankaFormatedOIB_1">  USTRAJ društvo s ograničenom odgovornošću za trgovinu i usluge, OIB 80337669278</derivirana_varijabla>
  </DomainObject.Predmet.ProtustrankaFormatedOIB>
  <DomainObject.Predmet.ProtustrankaFormatedWithAdress>
    <izvorni_sadrzaj> USTRAJ društvo s ograničenom odgovornošću za trgovinu i usluge, Trg pomirenja/bb, 20260 Korčula</izvorni_sadrzaj>
    <derivirana_varijabla naziv="DomainObject.Predmet.ProtustrankaFormatedWithAdress_1"> USTRAJ društvo s ograničenom odgovornošću za trgovinu i usluge, Trg pomirenja/bb, 20260 Korčula</derivirana_varijabla>
  </DomainObject.Predmet.ProtustrankaFormatedWithAdress>
  <DomainObject.Predmet.ProtustrankaFormatedWithAdressOIB>
    <izvorni_sadrzaj> USTRAJ društvo s ograničenom odgovornošću za trgovinu i usluge, OIB 80337669278, Trg pomirenja/bb, 20260 Korčula</izvorni_sadrzaj>
    <derivirana_varijabla naziv="DomainObject.Predmet.ProtustrankaFormatedWithAdressOIB_1"> USTRAJ društvo s ograničenom odgovornošću za trgovinu i usluge, OIB 80337669278, Trg pomirenja/bb, 20260 Korčula</derivirana_varijabla>
  </DomainObject.Predmet.ProtustrankaFormatedWithAdressOIB>
  <DomainObject.Predmet.ProtustrankaWithAdress>
    <izvorni_sadrzaj>USTRAJ društvo s ograničenom odgovornošću za trgovinu i usluge Trg pomirenja/bb, 20260 Korčula</izvorni_sadrzaj>
    <derivirana_varijabla naziv="DomainObject.Predmet.ProtustrankaWithAdress_1">USTRAJ društvo s ograničenom odgovornošću za trgovinu i usluge Trg pomirenja/bb, 20260 Korčula</derivirana_varijabla>
  </DomainObject.Predmet.ProtustrankaWithAdress>
  <DomainObject.Predmet.ProtustrankaWithAdressOIB>
    <izvorni_sadrzaj>USTRAJ društvo s ograničenom odgovornošću za trgovinu i usluge, OIB 80337669278, Trg pomirenja/bb, 20260 Korčula</izvorni_sadrzaj>
    <derivirana_varijabla naziv="DomainObject.Predmet.ProtustrankaWithAdressOIB_1">USTRAJ društvo s ograničenom odgovornošću za trgovinu i usluge, OIB 80337669278, Trg pomirenja/bb, 20260 Korčula</derivirana_varijabla>
  </DomainObject.Predmet.ProtustrankaWithAdressOIB>
  <DomainObject.Predmet.ProtustrankaNazivFormated>
    <izvorni_sadrzaj>USTRAJ društvo s ograničenom odgovornošću za trgovinu i usluge</izvorni_sadrzaj>
    <derivirana_varijabla naziv="DomainObject.Predmet.ProtustrankaNazivFormated_1">USTRAJ društvo s ograničenom odgovornošću za trgovinu i usluge</derivirana_varijabla>
  </DomainObject.Predmet.ProtustrankaNazivFormated>
  <DomainObject.Predmet.ProtustrankaNazivFormatedOIB>
    <izvorni_sadrzaj>USTRAJ društvo s ograničenom odgovornošću za trgovinu i usluge, OIB 80337669278</izvorni_sadrzaj>
    <derivirana_varijabla naziv="DomainObject.Predmet.ProtustrankaNazivFormatedOIB_1">USTRAJ društvo s ograničenom odgovornošću za trgovinu i usluge, OIB 80337669278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CROATIA-TEHNIČKI PREGLEDI d.o.o. za tehničke analize i usluge</izvorni_sadrzaj>
    <derivirana_varijabla naziv="DomainObject.Predmet.StrankaFormated_1">  CROATIA-TEHNIČKI PREGLEDI d.o.o. za tehničke analize i usluge</derivirana_varijabla>
  </DomainObject.Predmet.StrankaFormated>
  <DomainObject.Predmet.StrankaFormatedOIB>
    <izvorni_sadrzaj>  CROATIA-TEHNIČKI PREGLEDI d.o.o. za tehničke analize i usluge, OIB 89968033067</izvorni_sadrzaj>
    <derivirana_varijabla naziv="DomainObject.Predmet.StrankaFormatedOIB_1">  CROATIA-TEHNIČKI PREGLEDI d.o.o. za tehničke analize i usluge, OIB 89968033067</derivirana_varijabla>
  </DomainObject.Predmet.StrankaFormatedOIB>
  <DomainObject.Predmet.StrankaFormatedWithAdress>
    <izvorni_sadrzaj> CROATIA-TEHNIČKI PREGLEDI d.o.o. za tehničke analize i usluge, Savska cesta 41, 10000 Zagreb</izvorni_sadrzaj>
    <derivirana_varijabla naziv="DomainObject.Predmet.StrankaFormatedWithAdress_1"> CROATIA-TEHNIČKI PREGLEDI d.o.o. za tehničke analize i usluge, Savska cesta 41, 10000 Zagreb</derivirana_varijabla>
  </DomainObject.Predmet.StrankaFormatedWithAdress>
  <DomainObject.Predmet.StrankaFormatedWithAdressOIB>
    <izvorni_sadrzaj> CROATIA-TEHNIČKI PREGLEDI d.o.o. za tehničke analize i usluge, OIB 89968033067, Savska cesta 41, 10000 Zagreb</izvorni_sadrzaj>
    <derivirana_varijabla naziv="DomainObject.Predmet.StrankaFormatedWithAdressOIB_1"> CROATIA-TEHNIČKI PREGLEDI d.o.o. za tehničke analize i usluge, OIB 89968033067, Savska cesta 41, 10000 Zagreb</derivirana_varijabla>
  </DomainObject.Predmet.StrankaFormatedWithAdressOIB>
  <DomainObject.Predmet.StrankaWithAdress>
    <izvorni_sadrzaj>CROATIA-TEHNIČKI PREGLEDI d.o.o. za tehničke analize i usluge Savska cesta 41,10000 Zagreb</izvorni_sadrzaj>
    <derivirana_varijabla naziv="DomainObject.Predmet.StrankaWithAdress_1">CROATIA-TEHNIČKI PREGLEDI d.o.o. za tehničke analize i usluge Savska cesta 41,10000 Zagreb</derivirana_varijabla>
  </DomainObject.Predmet.StrankaWithAdress>
  <DomainObject.Predmet.StrankaWithAdressOIB>
    <izvorni_sadrzaj>CROATIA-TEHNIČKI PREGLEDI d.o.o. za tehničke analize i usluge, OIB 89968033067, Savska cesta 41,10000 Zagreb</izvorni_sadrzaj>
    <derivirana_varijabla naziv="DomainObject.Predmet.StrankaWithAdressOIB_1">CROATIA-TEHNIČKI PREGLEDI d.o.o. za tehničke analize i usluge, OIB 89968033067, Savska cesta 41,10000 Zagreb</derivirana_varijabla>
  </DomainObject.Predmet.StrankaWithAdressOIB>
  <DomainObject.Predmet.StrankaNazivFormated>
    <izvorni_sadrzaj>CROATIA-TEHNIČKI PREGLEDI d.o.o. za tehničke analize i usluge</izvorni_sadrzaj>
    <derivirana_varijabla naziv="DomainObject.Predmet.StrankaNazivFormated_1">CROATIA-TEHNIČKI PREGLEDI d.o.o. za tehničke analize i usluge</derivirana_varijabla>
  </DomainObject.Predmet.StrankaNazivFormated>
  <DomainObject.Predmet.StrankaNazivFormatedOIB>
    <izvorni_sadrzaj>CROATIA-TEHNIČKI PREGLEDI d.o.o. za tehničke analize i usluge, OIB 89968033067</izvorni_sadrzaj>
    <derivirana_varijabla naziv="DomainObject.Predmet.StrankaNazivFormatedOIB_1">CROATIA-TEHNIČKI PREGLEDI d.o.o. za tehničke analize i usluge, OIB 89968033067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46149.60</izvorni_sadrzaj>
    <derivirana_varijabla naziv="DomainObject.Predmet.TrenutnaVrijednost_1">46149.60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CROATIA-TEHNIČKI PREGLEDI d.o.o. za tehničke analize i usluge</item>
    </izvorni_sadrzaj>
    <derivirana_varijabla naziv="DomainObject.Predmet.StrankaListFormated_1">
      <item>CROATIA-TEHNIČKI PREGLEDI d.o.o. za tehničke analize i usluge</item>
    </derivirana_varijabla>
  </DomainObject.Predmet.StrankaListFormated>
  <DomainObject.Predmet.StrankaListFormatedOIB>
    <izvorni_sadrzaj>
      <item>CROATIA-TEHNIČKI PREGLEDI d.o.o. za tehničke analize i usluge, OIB 89968033067</item>
    </izvorni_sadrzaj>
    <derivirana_varijabla naziv="DomainObject.Predmet.StrankaListFormatedOIB_1">
      <item>CROATIA-TEHNIČKI PREGLEDI d.o.o. za tehničke analize i usluge, OIB 89968033067</item>
    </derivirana_varijabla>
  </DomainObject.Predmet.StrankaListFormatedOIB>
  <DomainObject.Predmet.StrankaListFormatedWithAdress>
    <izvorni_sadrzaj>
      <item>CROATIA-TEHNIČKI PREGLEDI d.o.o. za tehničke analize i usluge, Savska cesta 41, 10000 Zagreb</item>
    </izvorni_sadrzaj>
    <derivirana_varijabla naziv="DomainObject.Predmet.StrankaListFormatedWithAdress_1">
      <item>CROATIA-TEHNIČKI PREGLEDI d.o.o. za tehničke analize i usluge, Savska cesta 41, 10000 Zagreb</item>
    </derivirana_varijabla>
  </DomainObject.Predmet.StrankaListFormatedWithAdress>
  <DomainObject.Predmet.StrankaListFormatedWithAdressOIB>
    <izvorni_sadrzaj>
      <item>CROATIA-TEHNIČKI PREGLEDI d.o.o. za tehničke analize i usluge, OIB 89968033067, Savska cesta 41, 10000 Zagreb</item>
    </izvorni_sadrzaj>
    <derivirana_varijabla naziv="DomainObject.Predmet.StrankaListFormatedWithAdressOIB_1">
      <item>CROATIA-TEHNIČKI PREGLEDI d.o.o. za tehničke analize i usluge, OIB 89968033067, Savska cesta 41, 10000 Zagreb</item>
    </derivirana_varijabla>
  </DomainObject.Predmet.StrankaListFormatedWithAdressOIB>
  <DomainObject.Predmet.StrankaListNazivFormated>
    <izvorni_sadrzaj>
      <item>CROATIA-TEHNIČKI PREGLEDI d.o.o. za tehničke analize i usluge</item>
    </izvorni_sadrzaj>
    <derivirana_varijabla naziv="DomainObject.Predmet.StrankaListNazivFormated_1">
      <item>CROATIA-TEHNIČKI PREGLEDI d.o.o. za tehničke analize i usluge</item>
    </derivirana_varijabla>
  </DomainObject.Predmet.StrankaListNazivFormated>
  <DomainObject.Predmet.StrankaListNazivFormatedOIB>
    <izvorni_sadrzaj>
      <item>CROATIA-TEHNIČKI PREGLEDI d.o.o. za tehničke analize i usluge, OIB 89968033067</item>
    </izvorni_sadrzaj>
    <derivirana_varijabla naziv="DomainObject.Predmet.StrankaListNazivFormatedOIB_1">
      <item>CROATIA-TEHNIČKI PREGLEDI d.o.o. za tehničke analize i usluge, OIB 89968033067</item>
    </derivirana_varijabla>
  </DomainObject.Predmet.StrankaListNazivFormatedOIB>
  <DomainObject.Predmet.ProtuStrankaListFormated>
    <izvorni_sadrzaj>
      <item>USTRAJ društvo s ograničenom odgovornošću za trgovinu i usluge</item>
    </izvorni_sadrzaj>
    <derivirana_varijabla naziv="DomainObject.Predmet.ProtuStrankaListFormated_1">
      <item>USTRAJ društvo s ograničenom odgovornošću za trgovinu i usluge</item>
    </derivirana_varijabla>
  </DomainObject.Predmet.ProtuStrankaListFormated>
  <DomainObject.Predmet.ProtuStrankaListFormatedOIB>
    <izvorni_sadrzaj>
      <item>USTRAJ društvo s ograničenom odgovornošću za trgovinu i usluge, OIB 80337669278</item>
    </izvorni_sadrzaj>
    <derivirana_varijabla naziv="DomainObject.Predmet.ProtuStrankaListFormatedOIB_1">
      <item>USTRAJ društvo s ograničenom odgovornošću za trgovinu i usluge, OIB 80337669278</item>
    </derivirana_varijabla>
  </DomainObject.Predmet.ProtuStrankaListFormatedOIB>
  <DomainObject.Predmet.ProtuStrankaListFormatedWithAdress>
    <izvorni_sadrzaj>
      <item>USTRAJ društvo s ograničenom odgovornošću za trgovinu i usluge, Trg pomirenja/bb, 20260 Korčula</item>
    </izvorni_sadrzaj>
    <derivirana_varijabla naziv="DomainObject.Predmet.ProtuStrankaListFormatedWithAdress_1">
      <item>USTRAJ društvo s ograničenom odgovornošću za trgovinu i usluge, Trg pomirenja/bb, 20260 Korčula</item>
    </derivirana_varijabla>
  </DomainObject.Predmet.ProtuStrankaListFormatedWithAdress>
  <DomainObject.Predmet.ProtuStrankaListFormatedWithAdressOIB>
    <izvorni_sadrzaj>
      <item>USTRAJ društvo s ograničenom odgovornošću za trgovinu i usluge, OIB 80337669278, Trg pomirenja/bb, 20260 Korčula</item>
    </izvorni_sadrzaj>
    <derivirana_varijabla naziv="DomainObject.Predmet.ProtuStrankaListFormatedWithAdressOIB_1">
      <item>USTRAJ društvo s ograničenom odgovornošću za trgovinu i usluge, OIB 80337669278, Trg pomirenja/bb, 20260 Korčula</item>
    </derivirana_varijabla>
  </DomainObject.Predmet.ProtuStrankaListFormatedWithAdressOIB>
  <DomainObject.Predmet.ProtuStrankaListNazivFormated>
    <izvorni_sadrzaj>
      <item>USTRAJ društvo s ograničenom odgovornošću za trgovinu i usluge</item>
    </izvorni_sadrzaj>
    <derivirana_varijabla naziv="DomainObject.Predmet.ProtuStrankaListNazivFormated_1">
      <item>USTRAJ društvo s ograničenom odgovornošću za trgovinu i usluge</item>
    </derivirana_varijabla>
  </DomainObject.Predmet.ProtuStrankaListNazivFormated>
  <DomainObject.Predmet.ProtuStrankaListNazivFormatedOIB>
    <izvorni_sadrzaj>
      <item>USTRAJ društvo s ograničenom odgovornošću za trgovinu i usluge, OIB 80337669278</item>
    </izvorni_sadrzaj>
    <derivirana_varijabla naziv="DomainObject.Predmet.ProtuStrankaListNazivFormatedOIB_1">
      <item>USTRAJ društvo s ograničenom odgovornošću za trgovinu i usluge, OIB 80337669278</item>
    </derivirana_varijabla>
  </DomainObject.Predmet.ProtuStrankaListNazivFormatedOIB>
  <DomainObject.Predmet.OstaliListFormated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izvorni_sadrzaj>
    <derivirana_varijabla naziv="DomainObject.Predmet.OstaliListFormated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derivirana_varijabla>
  </DomainObject.Predmet.OstaliListFormated>
  <DomainObject.Predmet.OstaliListFormatedOIB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izvorni_sadrzaj>
    <derivirana_varijabla naziv="DomainObject.Predmet.OstaliListFormatedOIB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derivirana_varijabla>
  </DomainObject.Predmet.OstaliListFormatedOIB>
  <DomainObject.Predmet.OstaliListFormatedWithAdress>
    <izvorni_sadrzaj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Savski Gaj XIII put br. 6, 10000 Zagreb</item>
      <item>Trgovački sud u Splitu, računovodstvo, Sukoišanska 6, 21000 Split</item>
    </izvorni_sadrzaj>
    <derivirana_varijabla naziv="DomainObject.Predmet.OstaliListFormatedWithAdress_1"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Savski Gaj XIII put br. 6, 10000 Zagreb</item>
      <item>Trgovački sud u Splitu, računovodstvo, Sukoišanska 6, 21000 Split</item>
    </derivirana_varijabla>
  </DomainObject.Predmet.OstaliListFormatedWithAdress>
  <DomainObject.Predmet.OstaliListFormatedWithAdressOIB>
    <izvorni_sadrzaj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OIB 64546066176, Savski Gaj XIII put br. 6, 10000 Zagreb</item>
      <item>Trgovački sud u Splitu, računovodstvo, Sukoišanska 6, 21000 Split</item>
    </izvorni_sadrzaj>
    <derivirana_varijabla naziv="DomainObject.Predmet.OstaliListFormatedWithAdressOIB_1">
      <item>sudski registar, ovaj sud, 20000 Dubrovnik</item>
      <item>Mato Pušić, Sv. Križa 10 A, 20000 Durbovnik</item>
      <item>sudski registar, ovaj sud, 20000 Dubrovnik</item>
      <item>Societe Generale Group Splitska banka d.d., Ruđera Boškovića 16, 21000 Split</item>
      <item>Božo Koprivica, Grad Korčula, Trg pomirenja bb, 20260 Korčula</item>
      <item>Općinski sud u Korčuli, Zemljišno knjižni odjel, Put Sv. Nikole bb, 20260 Korčula</item>
      <item>Financijska agencija Dubrovnik, Vukovarska 2, 20000 Dubrovnik</item>
      <item>Kreditna banka Zagreb d.d., Ulica grada Vukovara 74, 10000 Zagreb</item>
      <item>NARODNE NOVINE, dioničko društvo za izdavanje i tiskanje Službenog lista Republike Hrvatske, službenih i drugih obrazaca te , OIB 64546066176, Savski Gaj XIII put br. 6, 10000 Zagreb</item>
      <item>Trgovački sud u Splitu, računovodstvo, Sukoišanska 6, 21000 Split</item>
    </derivirana_varijabla>
  </DomainObject.Predmet.OstaliListFormatedWithAdressOIB>
  <DomainObject.Predmet.OstaliListNazivFormated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izvorni_sadrzaj>
    <derivirana_varijabla naziv="DomainObject.Predmet.OstaliListNazivFormated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derivirana_varijabla>
  </DomainObject.Predmet.OstaliListNazivFormated>
  <DomainObject.Predmet.OstaliListNazivFormatedOIB>
    <izvorni_sadrzaj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izvorni_sadrzaj>
    <derivirana_varijabla naziv="DomainObject.Predmet.OstaliListNazivFormatedOIB_1"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, OIB 64546066176</item>
      <item>Trgovački sud u Splitu, 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CROATIA-TEHNIČKI PREGLEDI d.o.o. za tehničke analize i usluge</izvorni_sadrzaj>
    <derivirana_varijabla naziv="DomainObject.Predmet.StrankaIDrugi_1">CROATIA-TEHNIČKI PREGLEDI d.o.o. za tehničke analize i usluge</derivirana_varijabla>
  </DomainObject.Predmet.StrankaIDrugi>
  <DomainObject.Predmet.ProtustrankaIDrugi>
    <izvorni_sadrzaj>USTRAJ društvo s ograničenom odgovornošću za trgovinu i usluge</izvorni_sadrzaj>
    <derivirana_varijabla naziv="DomainObject.Predmet.ProtustrankaIDrugi_1">USTRAJ društvo s ograničenom odgovornošću za trgovinu i usluge</derivirana_varijabla>
  </DomainObject.Predmet.ProtustrankaIDrugi>
  <DomainObject.Predmet.StrankaIDrugiAdressOIB>
    <izvorni_sadrzaj>CROATIA-TEHNIČKI PREGLEDI d.o.o. za tehničke analize i usluge, OIB 89968033067, Savska cesta 41, 10000 Zagreb</izvorni_sadrzaj>
    <derivirana_varijabla naziv="DomainObject.Predmet.StrankaIDrugiAdressOIB_1">CROATIA-TEHNIČKI PREGLEDI d.o.o. za tehničke analize i usluge, OIB 89968033067, Savska cesta 41, 10000 Zagreb</derivirana_varijabla>
  </DomainObject.Predmet.StrankaIDrugiAdressOIB>
  <DomainObject.Predmet.ProtustrankaIDrugiAdressOIB>
    <izvorni_sadrzaj>USTRAJ društvo s ograničenom odgovornošću za trgovinu i usluge, OIB 80337669278, Trg pomirenja/bb, 20260 Korčula</izvorni_sadrzaj>
    <derivirana_varijabla naziv="DomainObject.Predmet.ProtustrankaIDrugiAdressOIB_1">USTRAJ društvo s ograničenom odgovornošću za trgovinu i usluge, OIB 80337669278, Trg pomirenja/bb,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CROATIA-TEHNIČKI PREGLEDI d.o.o. za tehničke analize i usluge</item>
      <item>USTRAJ društvo s ograničenom odgovornošću za trgovinu i usluge</item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izvorni_sadrzaj>
    <derivirana_varijabla naziv="DomainObject.Predmet.SudioniciListNaziv_1">
      <item>CROATIA-TEHNIČKI PREGLEDI d.o.o. za tehničke analize i usluge</item>
      <item>USTRAJ društvo s ograničenom odgovornošću za trgovinu i usluge</item>
      <item>sudski registar, ovaj sud</item>
      <item>Mato Pušić</item>
      <item>sudski registar, ovaj sud</item>
      <item>Societe Generale Group Splitska banka d.d.</item>
      <item>Božo Koprivica</item>
      <item>Općinski sud u Korčuli, Zemljišno knjižni odjel</item>
      <item>Financijska agencija Dubrovnik</item>
      <item>Kreditna banka Zagreb d.d.</item>
      <item>NARODNE NOVINE, dioničko društvo za izdavanje i tiskanje Službenog lista Republike Hrvatske, službenih i drugih obrazaca te </item>
      <item>Trgovački sud u Splitu, računovodstvo</item>
    </derivirana_varijabla>
  </DomainObject.Predmet.SudioniciListNaziv>
  <DomainObject.Predmet.SudioniciListAdressOIB>
    <izvorni_sadrzaj>
      <item>CROATIA-TEHNIČKI PREGLEDI d.o.o. za tehničke analize i usluge, OIB 89968033067, Savska cesta 41,10000 Zagreb</item>
      <item>USTRAJ društvo s ograničenom odgovornošću za trgovinu i usluge, OIB 80337669278, Trg pomirenja/bb,20260 Korčula</item>
      <item>sudski registar, ovaj sud, 20000 Dubrovnik</item>
      <item>Mato Pušić, Sv. Križa 10 A,20000 Durbovnik</item>
      <item>sudski registar, ovaj sud, 20000 Dubrovnik</item>
      <item>Societe Generale Group Splitska banka d.d., Ruđera Boškovića 16,21000 Split</item>
      <item>Božo Koprivica, Grad Korčula, Trg pomirenja bb,20260 Korčula</item>
      <item>Općinski sud u Korčuli, Zemljišno knjižni odjel, Put Sv. Nikole bb,20260 Korčula</item>
      <item>Financijska agencija Dubrovnik, Vukovarska 2,20000 Dubrovnik</item>
      <item>Kreditna banka Zagreb d.d., Ulica grada Vukovara 74,10000 Zagreb</item>
      <item>NARODNE NOVINE, dioničko društvo za izdavanje i tiskanje Službenog lista Republike Hrvatske, službenih i drugih obrazaca te , OIB 64546066176, Savski Gaj XIII put br. 6,10000 Zagreb</item>
      <item>Trgovački sud u Splitu, računovodstvo, Sukoišanska 6,21000 Split</item>
    </izvorni_sadrzaj>
    <derivirana_varijabla naziv="DomainObject.Predmet.SudioniciListAdressOIB_1">
      <item>CROATIA-TEHNIČKI PREGLEDI d.o.o. za tehničke analize i usluge, OIB 89968033067, Savska cesta 41,10000 Zagreb</item>
      <item>USTRAJ društvo s ograničenom odgovornošću za trgovinu i usluge, OIB 80337669278, Trg pomirenja/bb,20260 Korčula</item>
      <item>sudski registar, ovaj sud, 20000 Dubrovnik</item>
      <item>Mato Pušić, Sv. Križa 10 A,20000 Durbovnik</item>
      <item>sudski registar, ovaj sud, 20000 Dubrovnik</item>
      <item>Societe Generale Group Splitska banka d.d., Ruđera Boškovića 16,21000 Split</item>
      <item>Božo Koprivica, Grad Korčula, Trg pomirenja bb,20260 Korčula</item>
      <item>Općinski sud u Korčuli, Zemljišno knjižni odjel, Put Sv. Nikole bb,20260 Korčula</item>
      <item>Financijska agencija Dubrovnik, Vukovarska 2,20000 Dubrovnik</item>
      <item>Kreditna banka Zagreb d.d., Ulica grada Vukovara 74,10000 Zagreb</item>
      <item>NARODNE NOVINE, dioničko društvo za izdavanje i tiskanje Službenog lista Republike Hrvatske, službenih i drugih obrazaca te , OIB 64546066176, Savski Gaj XIII put br. 6,10000 Zagreb</item>
      <item>Trgovački sud u Splitu, računovodstvo,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89968033067</item>
      <item>, OIB 80337669278</item>
      <item>, OIB null</item>
      <item>, OIB null</item>
      <item>, OIB null</item>
      <item>, OIB null</item>
      <item>, OIB null</item>
      <item>, OIB null</item>
      <item>, OIB null</item>
      <item>, OIB null</item>
      <item>, OIB 64546066176</item>
      <item>, OIB null</item>
    </izvorni_sadrzaj>
    <derivirana_varijabla naziv="DomainObject.Predmet.SudioniciListNazivOIB_1">
      <item>, OIB 89968033067</item>
      <item>, OIB 80337669278</item>
      <item>, OIB null</item>
      <item>, OIB null</item>
      <item>, OIB null</item>
      <item>, OIB null</item>
      <item>, OIB null</item>
      <item>, OIB null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390</properties:Words>
  <properties:Characters>2090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2015-09-11T09:37:00Z</dcterms:created>
  <dc:creator>Ante Kačić</dc:creator>
  <cp:lastModifiedBy>Mara Marčinko</cp:lastModifiedBy>
  <cp:lastPrinted>2015-09-11T11:03:00Z</cp:lastPrinted>
  <dcterms:modified xmlns:xsi="http://www.w3.org/2001/XMLSchema-instance" xsi:type="dcterms:W3CDTF">2015-09-11T11:16:00Z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