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c9ae" w14:paraId="5aac9ae"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97088">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C97088" w:rsidRPr="00C97088">
        <w:rPr>
          <w:rFonts w:hAnsi="Times New Roman" w:ascii="Times New Roman"/>
          <w:szCs w:val="24"/>
          <w:lang w:val="hr-HR"/>
        </w:rPr>
        <w:t xml:space="preserve">30. studenog </w:t>
      </w:r>
      <w:r w:rsidR="00356950" w:rsidRPr="00C97088">
        <w:rPr>
          <w:rFonts w:hAnsi="Times New Roman" w:ascii="Times New Roman"/>
          <w:szCs w:val="24"/>
          <w:lang w:val="hr-HR"/>
        </w:rPr>
        <w:t xml:space="preserve"> 201</w:t>
      </w:r>
      <w:r w:rsidR="003B6D92" w:rsidRPr="00C97088">
        <w:rPr>
          <w:rFonts w:hAnsi="Times New Roman" w:ascii="Times New Roman"/>
          <w:szCs w:val="24"/>
          <w:lang w:val="hr-HR"/>
        </w:rPr>
        <w:t>7</w:t>
      </w:r>
      <w:r w:rsidRPr="00C97088">
        <w:rPr>
          <w:rFonts w:hAnsi="Times New Roman" w:ascii="Times New Roman"/>
          <w:szCs w:val="24"/>
          <w:lang w:val="hr-HR"/>
        </w:rPr>
        <w:t>.</w:t>
      </w:r>
      <w:r w:rsidR="003C4159" w:rsidRPr="00C97088">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A07D57">
        <w:rPr>
          <w:rFonts w:hAnsi="Times New Roman" w:ascii="Times New Roman"/>
          <w:szCs w:val="24"/>
          <w:lang w:val="hr-HR"/>
        </w:rPr>
        <w:t xml:space="preserve">BUREAU VERITAS CROATIA d.o.o., </w:t>
      </w:r>
      <w:r w:rsidR="00CE2C68" w:rsidRPr="00CE2C68">
        <w:rPr>
          <w:rFonts w:hAnsi="Times New Roman" w:ascii="Times New Roman"/>
          <w:szCs w:val="24"/>
          <w:lang w:val="hr-HR"/>
        </w:rPr>
        <w:t>Rijeka, Ciottina 17/A</w:t>
      </w:r>
      <w:r w:rsidR="00CE2C68">
        <w:rPr>
          <w:rFonts w:hAnsi="Times New Roman" w:ascii="Times New Roman"/>
          <w:szCs w:val="24"/>
          <w:lang w:val="hr-HR"/>
        </w:rPr>
        <w:t xml:space="preserve">, </w:t>
      </w:r>
      <w:r w:rsidR="00A07D57">
        <w:rPr>
          <w:rFonts w:hAnsi="Times New Roman" w:ascii="Times New Roman"/>
          <w:szCs w:val="24"/>
          <w:lang w:val="hr-HR"/>
        </w:rPr>
        <w:t>OIB 82798532151</w:t>
      </w:r>
      <w:r w:rsidR="00CE2C68">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KONZUM d.d., </w:t>
      </w:r>
      <w:r w:rsidR="00CE2C68" w:rsidRPr="00CE2C68">
        <w:rPr>
          <w:rFonts w:hAnsi="Times New Roman" w:ascii="Times New Roman"/>
          <w:szCs w:val="24"/>
          <w:lang w:val="hr-HR"/>
        </w:rPr>
        <w:t>Zagreb, Marijana Čavića 1/a</w:t>
      </w:r>
      <w:r w:rsidR="00CE2C68">
        <w:rPr>
          <w:rFonts w:hAnsi="Times New Roman" w:ascii="Times New Roman"/>
          <w:szCs w:val="24"/>
          <w:lang w:val="hr-HR"/>
        </w:rPr>
        <w:t xml:space="preserve">, </w:t>
      </w:r>
      <w:r w:rsidR="00650AA4">
        <w:rPr>
          <w:rFonts w:hAnsi="Times New Roman" w:ascii="Times New Roman"/>
          <w:szCs w:val="24"/>
          <w:lang w:val="hr-HR"/>
        </w:rPr>
        <w:t>OIB 29955634590</w:t>
      </w:r>
      <w:r w:rsidR="00CE2C68">
        <w:rPr>
          <w:rFonts w:hAnsi="Times New Roman" w:ascii="Times New Roman"/>
          <w:szCs w:val="24"/>
          <w:lang w:val="hr-HR"/>
        </w:rPr>
        <w:t xml:space="preserve"> </w:t>
      </w:r>
      <w:r w:rsidRPr="00F23F7B">
        <w:rPr>
          <w:rFonts w:hAnsi="Times New Roman" w:ascii="Times New Roman"/>
          <w:szCs w:val="24"/>
          <w:lang w:val="hr-HR"/>
        </w:rPr>
        <w:t xml:space="preserve"> u iznosu od </w:t>
      </w:r>
      <w:r w:rsidR="00A07D57">
        <w:rPr>
          <w:rFonts w:hAnsi="Times New Roman" w:ascii="Times New Roman"/>
          <w:szCs w:val="24"/>
          <w:lang w:val="hr-HR"/>
        </w:rPr>
        <w:t>92,02</w:t>
      </w:r>
      <w:r w:rsidR="00650AA4">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FC041B">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o </w:t>
      </w:r>
      <w:r w:rsidR="00666554">
        <w:rPr>
          <w:rFonts w:hAnsi="Times New Roman" w:ascii="Times New Roman"/>
          <w:szCs w:val="24"/>
          <w:lang w:val="hr-HR"/>
        </w:rPr>
        <w:t>kamatama od otvaranja postupka izvanredne uprave (čl. 139. st. 1</w:t>
      </w:r>
      <w:r w:rsidR="00640AAB">
        <w:rPr>
          <w:rFonts w:hAnsi="Times New Roman" w:ascii="Times New Roman"/>
          <w:szCs w:val="24"/>
          <w:lang w:val="hr-HR"/>
        </w:rPr>
        <w:t>.</w:t>
      </w:r>
      <w:r w:rsidR="00666554">
        <w:rPr>
          <w:rFonts w:hAnsi="Times New Roman" w:ascii="Times New Roman"/>
          <w:szCs w:val="24"/>
          <w:lang w:val="hr-HR"/>
        </w:rPr>
        <w:t xml:space="preserve"> toč. 1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C97088" w:rsidRPr="00C97088">
        <w:rPr>
          <w:rFonts w:hAnsi="Times New Roman" w:ascii="Times New Roman"/>
          <w:szCs w:val="24"/>
          <w:lang w:val="hr-HR"/>
        </w:rPr>
        <w:t xml:space="preserve">30. studenog </w:t>
      </w:r>
      <w:r w:rsidR="00356950" w:rsidRPr="00C97088">
        <w:rPr>
          <w:rFonts w:hAnsi="Times New Roman" w:ascii="Times New Roman"/>
          <w:szCs w:val="24"/>
          <w:lang w:val="hr-HR"/>
        </w:rPr>
        <w:t>201</w:t>
      </w:r>
      <w:r w:rsidR="003B6D92" w:rsidRPr="00C97088">
        <w:rPr>
          <w:rFonts w:hAnsi="Times New Roman" w:ascii="Times New Roman"/>
          <w:szCs w:val="24"/>
          <w:lang w:val="hr-HR"/>
        </w:rPr>
        <w:t>7</w:t>
      </w:r>
      <w:r w:rsidR="00CE6A17" w:rsidRPr="00C97088">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403759">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403759" w:rsidP="00403759" w:rsidR="00403759" w:rsidRPr="00403759">
      <w:pPr>
        <w:ind w:left="5040"/>
        <w:rPr>
          <w:rFonts w:hAnsi="Times New Roman" w:ascii="Times New Roman"/>
        </w:rPr>
      </w:pPr>
      <w:r w:rsidRPr="00403759">
        <w:rPr>
          <w:rFonts w:hAnsi="Times New Roman" w:ascii="Times New Roman"/>
        </w:rPr>
        <w:t>Za točnost otpravka-ovlašteni službenik</w:t>
      </w:r>
    </w:p>
    <w:p w:rsidRDefault="00403759" w:rsidP="00403759" w:rsidR="00403759" w:rsidRPr="00403759">
      <w:pPr>
        <w:ind w:left="5040"/>
        <w:rPr>
          <w:rFonts w:hAnsi="Times New Roman" w:ascii="Times New Roman"/>
        </w:rPr>
      </w:pPr>
      <w:r w:rsidRPr="00403759">
        <w:rPr>
          <w:rFonts w:hAnsi="Times New Roman" w:ascii="Times New Roman"/>
        </w:rPr>
        <w:tab/>
        <w:t xml:space="preserve">   Monika Grbac</w:t>
      </w:r>
    </w:p>
    <w:p w:rsidRDefault="007255ED" w:rsidP="00403759" w:rsidR="00D11390" w:rsidRPr="000A694E">
      <w:pPr>
        <w:ind w:left="284"/>
        <w:jc w:val="both"/>
        <w:rPr>
          <w:color w:val="FF0000"/>
          <w:lang w:val="hr-HR"/>
        </w:rPr>
      </w:pPr>
      <w:r w:rsidRPr="000A694E">
        <w:rPr>
          <w:rFonts w:hAnsi="Times New Roman" w:ascii="Times New Roman"/>
          <w:lang w:val="hr-HR"/>
        </w:rPr>
        <w:t xml:space="preserve"> </w:t>
      </w:r>
    </w:p>
    <w:sectPr w:rsidSect="006F6B33"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403759" w:rsidRPr="00403759">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6F6B33"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403759">
      <w:rPr>
        <w:rFonts w:hAnsi="Times New Roman" w:ascii="Times New Roman"/>
        <w:lang w:val="hr-HR"/>
      </w:rPr>
      <w:t>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82423"/>
    <w:rsid w:val="003A0F3B"/>
    <w:rsid w:val="003B6D92"/>
    <w:rsid w:val="003C143B"/>
    <w:rsid w:val="003C3844"/>
    <w:rsid w:val="003C4159"/>
    <w:rsid w:val="00402D30"/>
    <w:rsid w:val="00403759"/>
    <w:rsid w:val="00432620"/>
    <w:rsid w:val="00443C41"/>
    <w:rsid w:val="00444EB3"/>
    <w:rsid w:val="00451829"/>
    <w:rsid w:val="004720B4"/>
    <w:rsid w:val="004C3F18"/>
    <w:rsid w:val="004D4A9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0AAB"/>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6F6B33"/>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07D57"/>
    <w:rsid w:val="00A26A12"/>
    <w:rsid w:val="00A400FC"/>
    <w:rsid w:val="00A41D63"/>
    <w:rsid w:val="00A46EB5"/>
    <w:rsid w:val="00A47241"/>
    <w:rsid w:val="00A55ACE"/>
    <w:rsid w:val="00A7326F"/>
    <w:rsid w:val="00AB09BA"/>
    <w:rsid w:val="00AB2EFC"/>
    <w:rsid w:val="00AB72BC"/>
    <w:rsid w:val="00AC702F"/>
    <w:rsid w:val="00AD5589"/>
    <w:rsid w:val="00AE11EC"/>
    <w:rsid w:val="00AE35D4"/>
    <w:rsid w:val="00AE6D41"/>
    <w:rsid w:val="00AF3574"/>
    <w:rsid w:val="00B21DD8"/>
    <w:rsid w:val="00B21F15"/>
    <w:rsid w:val="00B2467C"/>
    <w:rsid w:val="00B34781"/>
    <w:rsid w:val="00B702FF"/>
    <w:rsid w:val="00B73C08"/>
    <w:rsid w:val="00B7508B"/>
    <w:rsid w:val="00BB4AAC"/>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81021"/>
    <w:rsid w:val="00C83A0F"/>
    <w:rsid w:val="00C91617"/>
    <w:rsid w:val="00C9173F"/>
    <w:rsid w:val="00C97088"/>
    <w:rsid w:val="00CA0034"/>
    <w:rsid w:val="00CA5D13"/>
    <w:rsid w:val="00CA7275"/>
    <w:rsid w:val="00CB11A8"/>
    <w:rsid w:val="00CC1919"/>
    <w:rsid w:val="00CC1EF7"/>
    <w:rsid w:val="00CC2CF0"/>
    <w:rsid w:val="00CC593A"/>
    <w:rsid w:val="00CE2C68"/>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E35D4"/>
    <w:rPr>
      <w:color w:val="808080"/>
      <w:bdr w:space="0" w:sz="0" w:color="auto" w:val="none"/>
      <w:shd w:fill="auto" w:color="auto" w:val="clear"/>
    </w:rPr>
  </w:style>
  <w:style w:customStyle="true" w:styleId="eSPISCCParagraphDefaultFont" w:type="character">
    <w:name w:val="eSPIS_CC_Paragraph Default Font"/>
    <w:basedOn w:val="Zadanifontodlomka"/>
    <w:rsid w:val="00AE35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35D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35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35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E35D4"/>
    <w:rPr>
      <w:color w:val="808080"/>
      <w:bdr w:color="auto" w:space="0" w:sz="0" w:val="none"/>
      <w:shd w:color="auto" w:fill="auto" w:val="clear"/>
    </w:rPr>
  </w:style>
  <w:style w:customStyle="1" w:styleId="eSPISCCParagraphDefaultFont" w:type="character">
    <w:name w:val="eSPIS_CC_Paragraph Default Font"/>
    <w:basedOn w:val="Zadanifontodlomka"/>
    <w:rsid w:val="00AE35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35D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35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35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St-1138/2017-1612</izvorni_sadrzaj>
    <derivirana_varijabla naziv="DomainObject.Oznaka_1">St-1138/2017-1612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St-1138/2017-1612</izvorni_sadrzaj>
    <derivirana_varijabla naziv="DomainObject.PoslovniBrojDokumenta_1">St-1138/2017-1612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1003</properties:Words>
  <properties:Characters>5495</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2017-11-24T10:16:00Z</dcterms:created>
  <dc:creator>Sudsko vijeæe</dc:creator>
  <cp:lastModifiedBy>Monika Grbac</cp:lastModifiedBy>
  <cp:lastPrinted>2017-11-30T08:44:00Z</cp:lastPrinted>
  <dcterms:modified xmlns:xsi="http://www.w3.org/2001/XMLSchema-instance" xsi:type="dcterms:W3CDTF">2017-11-30T08:44:00Z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St-1138/2017-1612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