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19c8" w14:paraId="a0719c8" w:rsidRDefault="00856D1C" w:rsidP="00856D1C" w:rsidR="00856D1C">
      <w:pPr>
        <w:jc w:val="right"/>
        <w15:collapsed w:val="false"/>
      </w:pPr>
      <w:r>
        <w:t xml:space="preserve">6 </w:t>
      </w:r>
      <w:proofErr w:type="spellStart"/>
      <w:r>
        <w:t>St</w:t>
      </w:r>
      <w:r w:rsidR="0098415E">
        <w:t>ž</w:t>
      </w:r>
      <w:proofErr w:type="spellEnd"/>
      <w:r>
        <w:t>-</w:t>
      </w:r>
      <w:r w:rsidR="00E70A71">
        <w:t>13</w:t>
      </w:r>
      <w:r w:rsidR="0098415E">
        <w:t>/18-</w:t>
      </w:r>
      <w:r w:rsidR="00E70A71">
        <w:t>2</w:t>
      </w:r>
    </w:p>
    <w:p w:rsidRDefault="00856D1C" w:rsidP="00856D1C" w:rsidR="00856D1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D1C" w:rsidP="00856D1C" w:rsidR="00856D1C" w:rsidRPr="00D21A2C"/>
    <w:p w:rsidRDefault="00856D1C" w:rsidP="00856D1C" w:rsidR="00856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6D1C" w:rsidP="00856D1C" w:rsidR="00856D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6D1C" w:rsidP="0004640C" w:rsidR="00856D1C">
      <w:pPr>
        <w:rPr>
          <w:sz w:val="22"/>
          <w:szCs w:val="22"/>
        </w:rPr>
      </w:pPr>
    </w:p>
    <w:p w:rsidRDefault="00856D1C" w:rsidP="00856D1C" w:rsidR="00856D1C" w:rsidRPr="00F70F4D">
      <w:pPr>
        <w:ind w:hanging="720" w:left="360"/>
        <w:rPr>
          <w:sz w:val="22"/>
          <w:szCs w:val="22"/>
        </w:rPr>
      </w:pPr>
    </w:p>
    <w:p w:rsidRDefault="00856D1C" w:rsidP="00856D1C" w:rsidR="00856D1C">
      <w:pPr>
        <w:jc w:val="center"/>
      </w:pPr>
      <w:r>
        <w:t>R</w:t>
      </w:r>
      <w:r w:rsidR="006A3E5F">
        <w:t xml:space="preserve"> </w:t>
      </w:r>
      <w:r>
        <w:t>E</w:t>
      </w:r>
      <w:r w:rsidR="006A3E5F">
        <w:t xml:space="preserve"> </w:t>
      </w:r>
      <w:r>
        <w:t>P</w:t>
      </w:r>
      <w:r w:rsidR="006A3E5F">
        <w:t xml:space="preserve"> </w:t>
      </w:r>
      <w:r>
        <w:t>U</w:t>
      </w:r>
      <w:r w:rsidR="006A3E5F">
        <w:t xml:space="preserve"> </w:t>
      </w:r>
      <w:r>
        <w:t>B</w:t>
      </w:r>
      <w:r w:rsidR="006A3E5F">
        <w:t xml:space="preserve">  </w:t>
      </w:r>
      <w:r>
        <w:t>L</w:t>
      </w:r>
      <w:r w:rsidR="006A3E5F">
        <w:t xml:space="preserve"> </w:t>
      </w:r>
      <w:r>
        <w:t>I</w:t>
      </w:r>
      <w:r w:rsidR="006A3E5F">
        <w:t xml:space="preserve"> </w:t>
      </w:r>
      <w:r>
        <w:t>K</w:t>
      </w:r>
      <w:r w:rsidR="006A3E5F">
        <w:t xml:space="preserve"> </w:t>
      </w:r>
      <w:r>
        <w:t xml:space="preserve">A </w:t>
      </w:r>
      <w:r w:rsidR="006A3E5F">
        <w:t xml:space="preserve"> </w:t>
      </w:r>
      <w:r>
        <w:t>H</w:t>
      </w:r>
      <w:r w:rsidR="006A3E5F">
        <w:t xml:space="preserve"> </w:t>
      </w:r>
      <w:r>
        <w:t>R</w:t>
      </w:r>
      <w:r w:rsidR="006A3E5F">
        <w:t xml:space="preserve"> </w:t>
      </w:r>
      <w:r>
        <w:t>V</w:t>
      </w:r>
      <w:r w:rsidR="006A3E5F">
        <w:t xml:space="preserve">  </w:t>
      </w:r>
      <w:r>
        <w:t>A</w:t>
      </w:r>
      <w:r w:rsidR="006A3E5F">
        <w:t xml:space="preserve"> </w:t>
      </w:r>
      <w:r>
        <w:t>T</w:t>
      </w:r>
      <w:r w:rsidR="006A3E5F">
        <w:t xml:space="preserve"> </w:t>
      </w:r>
      <w:r>
        <w:t>S</w:t>
      </w:r>
      <w:r w:rsidR="006A3E5F">
        <w:t xml:space="preserve"> </w:t>
      </w:r>
      <w:r>
        <w:t>K</w:t>
      </w:r>
      <w:r w:rsidR="006A3E5F">
        <w:t xml:space="preserve"> </w:t>
      </w:r>
      <w:r>
        <w:t>A</w:t>
      </w:r>
    </w:p>
    <w:p w:rsidRDefault="00856D1C" w:rsidP="00856D1C" w:rsidR="00856D1C">
      <w:pPr>
        <w:jc w:val="center"/>
      </w:pPr>
    </w:p>
    <w:p w:rsidRDefault="00725AE7" w:rsidP="00856D1C" w:rsidR="00856D1C">
      <w:pPr>
        <w:jc w:val="center"/>
      </w:pPr>
      <w:r>
        <w:t xml:space="preserve">R J E Š E N J E </w:t>
      </w:r>
    </w:p>
    <w:p w:rsidRDefault="00856D1C" w:rsidP="00856D1C" w:rsidR="00856D1C"/>
    <w:p w:rsidRDefault="00856D1C" w:rsidP="00856D1C" w:rsidR="00856D1C"/>
    <w:p w:rsidRDefault="00856D1C" w:rsidP="00856D1C" w:rsidR="00856D1C">
      <w:pPr>
        <w:pStyle w:val="Tijeloteksta"/>
        <w:ind w:firstLine="708"/>
      </w:pPr>
      <w:r>
        <w:t>Trgovački sud u Osijeku, po stečajnoj sutkinji Nadi Roso, u stečajnom predmetu stečajnog dužnika</w:t>
      </w:r>
      <w:r w:rsidRPr="002E09C0">
        <w:rPr>
          <w:b/>
        </w:rPr>
        <w:t xml:space="preserve">: </w:t>
      </w:r>
      <w:r w:rsidR="00E70A71" w:rsidRPr="00E70A71">
        <w:rPr>
          <w:b/>
        </w:rPr>
        <w:t xml:space="preserve">AGRICOLATIO d.o.o. Draganić, </w:t>
      </w:r>
      <w:proofErr w:type="spellStart"/>
      <w:r w:rsidR="00E70A71" w:rsidRPr="00E70A71">
        <w:rPr>
          <w:b/>
        </w:rPr>
        <w:t>Mrzljaki</w:t>
      </w:r>
      <w:proofErr w:type="spellEnd"/>
      <w:r w:rsidR="00E70A71" w:rsidRPr="00E70A71">
        <w:rPr>
          <w:b/>
        </w:rPr>
        <w:t xml:space="preserve"> 57 a, OIB: 51874535966, MBS: 080785734</w:t>
      </w:r>
      <w:r w:rsidR="00F47BAF">
        <w:t xml:space="preserve"> zastupan po punomoćniku odvjetnici Hrvoje </w:t>
      </w:r>
      <w:proofErr w:type="spellStart"/>
      <w:r w:rsidR="00F47BAF">
        <w:t>Rožman</w:t>
      </w:r>
      <w:proofErr w:type="spellEnd"/>
      <w:r w:rsidR="00F47BAF">
        <w:t xml:space="preserve"> i Mirjana </w:t>
      </w:r>
      <w:proofErr w:type="spellStart"/>
      <w:r w:rsidR="00F47BAF">
        <w:t>Oredić</w:t>
      </w:r>
      <w:proofErr w:type="spellEnd"/>
      <w:r w:rsidR="00F47BAF">
        <w:t xml:space="preserve"> u OD </w:t>
      </w:r>
      <w:proofErr w:type="spellStart"/>
      <w:r w:rsidR="00F47BAF">
        <w:t>Rožman</w:t>
      </w:r>
      <w:proofErr w:type="spellEnd"/>
      <w:r w:rsidR="00F47BAF">
        <w:t xml:space="preserve"> &amp; </w:t>
      </w:r>
      <w:proofErr w:type="spellStart"/>
      <w:r w:rsidR="00F47BAF">
        <w:t>Oredić</w:t>
      </w:r>
      <w:proofErr w:type="spellEnd"/>
      <w:r w:rsidR="00F47BAF">
        <w:t xml:space="preserve"> iz Karlovca, dr. B. Mačeka 1, </w:t>
      </w:r>
      <w:r w:rsidR="006A3E5F">
        <w:t>odlučujući o žalbi dužnika</w:t>
      </w:r>
      <w:r w:rsidR="00B93223">
        <w:rPr>
          <w:b/>
        </w:rPr>
        <w:t xml:space="preserve">, </w:t>
      </w:r>
      <w:r w:rsidR="006A3E5F">
        <w:t xml:space="preserve">protiv Rješenja Trgovačkog suda u Osijeku </w:t>
      </w:r>
      <w:r w:rsidR="00B93223">
        <w:t>20 St-</w:t>
      </w:r>
      <w:r w:rsidR="00F47BAF">
        <w:t>337/18-4</w:t>
      </w:r>
      <w:r w:rsidR="00F0778C">
        <w:t xml:space="preserve"> od </w:t>
      </w:r>
      <w:r w:rsidR="00F47BAF">
        <w:t>7. rujna 2018. g.</w:t>
      </w:r>
      <w:r w:rsidR="006A3E5F">
        <w:t xml:space="preserve">, </w:t>
      </w:r>
      <w:r>
        <w:t xml:space="preserve">dana  </w:t>
      </w:r>
      <w:r w:rsidR="00F47BAF">
        <w:t>11. listopada</w:t>
      </w:r>
      <w:r w:rsidR="0098415E">
        <w:t xml:space="preserve"> 2018. g.</w:t>
      </w:r>
      <w:r>
        <w:t>,</w:t>
      </w:r>
    </w:p>
    <w:p w:rsidRDefault="00856D1C" w:rsidP="00856D1C" w:rsidR="00856D1C">
      <w:pPr>
        <w:pStyle w:val="Tijeloteksta"/>
        <w:ind w:firstLine="708"/>
      </w:pPr>
      <w:r>
        <w:t xml:space="preserve">        </w:t>
      </w:r>
    </w:p>
    <w:p w:rsidRDefault="00E77FE6" w:rsidP="0004640C" w:rsidR="00E77FE6" w:rsidRPr="00D14516">
      <w:pPr>
        <w:jc w:val="both"/>
      </w:pPr>
    </w:p>
    <w:p w:rsidRDefault="00E77FE6" w:rsidP="00E77FE6" w:rsidR="00E77FE6">
      <w:pPr>
        <w:jc w:val="center"/>
      </w:pPr>
      <w:r>
        <w:t>r i j e š i o   j e :</w:t>
      </w:r>
    </w:p>
    <w:p w:rsidRDefault="00E77FE6" w:rsidP="00E77FE6" w:rsidR="00E77FE6"/>
    <w:p w:rsidRDefault="00E77FE6" w:rsidP="00E77FE6" w:rsidR="00E77FE6"/>
    <w:p w:rsidRDefault="00DF227D" w:rsidP="00DF227D" w:rsidR="00DF227D">
      <w:pPr>
        <w:pStyle w:val="Odlomakpopisa"/>
        <w:numPr>
          <w:ilvl w:val="0"/>
          <w:numId w:val="12"/>
        </w:numPr>
        <w:jc w:val="both"/>
      </w:pPr>
      <w:r>
        <w:t>Preinačuje se Rješenje Trgovačkog suda u Osijeku 20 St-</w:t>
      </w:r>
      <w:r w:rsidR="00E70A71">
        <w:t>337/18</w:t>
      </w:r>
      <w:r>
        <w:t xml:space="preserve">-4 od </w:t>
      </w:r>
      <w:r w:rsidR="00E70A71">
        <w:t>7. rujna 2018</w:t>
      </w:r>
      <w:r>
        <w:t xml:space="preserve">. g. i  rješava: </w:t>
      </w:r>
    </w:p>
    <w:p w:rsidRDefault="0066480A" w:rsidP="00B93223" w:rsidR="0066480A">
      <w:pPr>
        <w:ind w:firstLine="851"/>
        <w:jc w:val="both"/>
      </w:pPr>
    </w:p>
    <w:p w:rsidRDefault="0066480A" w:rsidP="00B93223" w:rsidR="0066480A" w:rsidRPr="00E17C16">
      <w:pPr>
        <w:ind w:firstLine="851"/>
        <w:jc w:val="both"/>
      </w:pPr>
      <w:r>
        <w:t xml:space="preserve">OBUSTAVLJA SE skraćeni stečajni postupak nad dužnikom </w:t>
      </w:r>
      <w:r w:rsidR="00E70A71">
        <w:t xml:space="preserve">AGRICOLATIO d.o.o. Draganić, </w:t>
      </w:r>
      <w:proofErr w:type="spellStart"/>
      <w:r w:rsidR="00E70A71">
        <w:t>Mrzljaki</w:t>
      </w:r>
      <w:proofErr w:type="spellEnd"/>
      <w:r w:rsidR="00E70A71">
        <w:t xml:space="preserve"> 57 a, OIB: 51874535966, MBS: 080785734  </w:t>
      </w:r>
      <w:r w:rsidR="00B93223">
        <w:t xml:space="preserve">a zahtjev FINE RC Zagreb </w:t>
      </w:r>
      <w:r w:rsidR="00E70A71">
        <w:t xml:space="preserve">Podružnica Karlovac </w:t>
      </w:r>
      <w:r w:rsidR="00B93223">
        <w:t xml:space="preserve">za provedbu skraćenog stečajnog postupka od </w:t>
      </w:r>
      <w:r w:rsidR="00E70A71">
        <w:t>18</w:t>
      </w:r>
      <w:r w:rsidR="00F47BAF">
        <w:t>.</w:t>
      </w:r>
      <w:r w:rsidR="00E70A71">
        <w:t>1.2018</w:t>
      </w:r>
      <w:r w:rsidR="00B93223">
        <w:t>. g. se odbacuje</w:t>
      </w:r>
      <w:r>
        <w:rPr>
          <w:b/>
        </w:rPr>
        <w:t>.</w:t>
      </w:r>
    </w:p>
    <w:p w:rsidRDefault="0066480A" w:rsidP="0066480A" w:rsidR="0066480A" w:rsidRPr="00E17C16">
      <w:pPr>
        <w:tabs>
          <w:tab w:pos="0" w:val="num"/>
          <w:tab w:pos="7440" w:val="left"/>
        </w:tabs>
        <w:jc w:val="both"/>
      </w:pPr>
      <w:r>
        <w:tab/>
      </w:r>
    </w:p>
    <w:p w:rsidRDefault="00336137" w:rsidP="0004640C" w:rsidR="00336137">
      <w:pPr>
        <w:jc w:val="both"/>
      </w:pPr>
    </w:p>
    <w:p w:rsidRDefault="0004640C" w:rsidP="00336137" w:rsidR="00E77FE6">
      <w:pPr>
        <w:ind w:firstLine="708"/>
        <w:jc w:val="center"/>
      </w:pPr>
      <w:r>
        <w:t>O</w:t>
      </w:r>
      <w:r w:rsidR="00E77FE6">
        <w:t>brazloženje</w:t>
      </w:r>
    </w:p>
    <w:p w:rsidRDefault="00E77FE6" w:rsidP="00E77FE6" w:rsidR="00E77FE6"/>
    <w:p w:rsidRDefault="004365DE" w:rsidP="00F47BAF" w:rsidR="00F47BAF">
      <w:pPr>
        <w:jc w:val="both"/>
      </w:pPr>
      <w:r>
        <w:tab/>
        <w:t xml:space="preserve">Protiv Rješenja Trgovačkog suda u Osijeku poslovni broj </w:t>
      </w:r>
      <w:r w:rsidR="00E70A71">
        <w:t xml:space="preserve">20 St-337/18-4 od 7. rujna 2018. g. </w:t>
      </w:r>
      <w:r>
        <w:t>kojim je otvoren i zaključen skraćeni stečajni postupak nad dužnikom a koje Rješenje je donio sudski savjetnik</w:t>
      </w:r>
      <w:r w:rsidR="00D71488">
        <w:t>,</w:t>
      </w:r>
      <w:r>
        <w:t xml:space="preserve"> dužnik je izjavio pravodobnu žalbu u kojoj </w:t>
      </w:r>
      <w:r w:rsidR="00D71488">
        <w:t xml:space="preserve">navodi da </w:t>
      </w:r>
      <w:r w:rsidR="00D71488" w:rsidRPr="00F47BAF">
        <w:t xml:space="preserve">dužnik </w:t>
      </w:r>
      <w:r w:rsidR="00F47BAF">
        <w:t>nema evidentiranih neizvršenih osnova za plaćanje, odnosno da je stanje blokade računa dužnika 0,00 kn a što proizlazi iz Očevidnika o redoslijedu plaćanja FINE od 18.9.2018. g. koji prilaže u spis (str. 13-18 spisa ovoga suda St-337/18).</w:t>
      </w:r>
    </w:p>
    <w:p w:rsidRDefault="00F47BAF" w:rsidP="00F47BAF" w:rsidR="001B0121">
      <w:pPr>
        <w:jc w:val="both"/>
      </w:pPr>
      <w:r>
        <w:t xml:space="preserve"> </w:t>
      </w:r>
    </w:p>
    <w:p w:rsidRDefault="00D71488" w:rsidP="00D71488" w:rsidR="00CA3927">
      <w:pPr>
        <w:ind w:firstLine="708"/>
        <w:jc w:val="both"/>
      </w:pPr>
      <w:r>
        <w:t xml:space="preserve">Uvidom u </w:t>
      </w:r>
      <w:r w:rsidR="00F47BAF">
        <w:t>Očevidnika o redoslijedu plaćanja FINE od 18.9.2018. g. (str. 13-18 spisa ovoga suda St-337/18)</w:t>
      </w:r>
      <w:r w:rsidR="004365DE">
        <w:t xml:space="preserve"> utvrđeno </w:t>
      </w:r>
      <w:r>
        <w:t xml:space="preserve">je </w:t>
      </w:r>
      <w:r w:rsidR="004365DE">
        <w:t xml:space="preserve">da </w:t>
      </w:r>
      <w:r w:rsidR="00F47BAF">
        <w:t>žiro račun dužnika nije blokiran odnosno da je stanje blokade računa dužnika 0,00 kn.</w:t>
      </w:r>
    </w:p>
    <w:p w:rsidRDefault="00F47BAF" w:rsidP="00D71488" w:rsidR="00F47BAF">
      <w:pPr>
        <w:ind w:firstLine="708"/>
        <w:jc w:val="both"/>
      </w:pPr>
    </w:p>
    <w:p w:rsidRDefault="00B93223" w:rsidP="006A3E5F" w:rsidR="00361661">
      <w:pPr>
        <w:jc w:val="both"/>
      </w:pPr>
      <w:r>
        <w:tab/>
      </w:r>
      <w:r w:rsidR="00361661">
        <w:t>Žalba</w:t>
      </w:r>
      <w:r w:rsidR="00D71488">
        <w:t xml:space="preserve"> dužnika</w:t>
      </w:r>
      <w:r w:rsidR="00361661">
        <w:t xml:space="preserve"> je osnovana.</w:t>
      </w:r>
    </w:p>
    <w:p w:rsidRDefault="00F47BAF" w:rsidP="006A3E5F" w:rsidR="00F47BAF">
      <w:pPr>
        <w:jc w:val="both"/>
      </w:pPr>
    </w:p>
    <w:p w:rsidRDefault="00F47BAF" w:rsidP="006A3E5F" w:rsidR="00F47BAF">
      <w:pPr>
        <w:jc w:val="both"/>
      </w:pPr>
    </w:p>
    <w:p w:rsidRDefault="00F47BAF" w:rsidP="00F47BAF" w:rsidR="00F47BAF">
      <w:pPr>
        <w:jc w:val="right"/>
      </w:pPr>
      <w:r>
        <w:lastRenderedPageBreak/>
        <w:t xml:space="preserve">6 </w:t>
      </w:r>
      <w:proofErr w:type="spellStart"/>
      <w:r>
        <w:t>Stž</w:t>
      </w:r>
      <w:proofErr w:type="spellEnd"/>
      <w:r>
        <w:t>-13/18-2</w:t>
      </w:r>
    </w:p>
    <w:p w:rsidRDefault="00F47BAF" w:rsidP="006A3E5F" w:rsidR="00F47BAF">
      <w:pPr>
        <w:jc w:val="both"/>
      </w:pPr>
    </w:p>
    <w:p w:rsidRDefault="00F47BAF" w:rsidP="006A3E5F" w:rsidR="00F47BAF">
      <w:pPr>
        <w:jc w:val="both"/>
      </w:pPr>
    </w:p>
    <w:p w:rsidRDefault="00361661" w:rsidP="006A3E5F" w:rsidR="00F0778C">
      <w:pPr>
        <w:jc w:val="both"/>
      </w:pPr>
      <w:r>
        <w:tab/>
        <w:t>Pobijano Rješenje ispitano je na temelju odredbe čl. 436 Stečajnog zakona (NN br. 71/15 i 104/17 u daljnjem tekstu SZ).</w:t>
      </w:r>
    </w:p>
    <w:p w:rsidRDefault="00F47BAF" w:rsidP="006A3E5F" w:rsidR="00F47BAF">
      <w:pPr>
        <w:jc w:val="both"/>
      </w:pPr>
    </w:p>
    <w:p w:rsidRDefault="00361661" w:rsidP="006A3E5F" w:rsidR="00361661">
      <w:pPr>
        <w:jc w:val="both"/>
      </w:pPr>
      <w:r>
        <w:tab/>
        <w:t xml:space="preserve">Pravodobnom žalbom dužnik je osporio Rješenje </w:t>
      </w:r>
      <w:r w:rsidR="00D71488">
        <w:t>TS Osijek 20 St-</w:t>
      </w:r>
      <w:r w:rsidR="00F47BAF">
        <w:t>337/18 od 7. rujna 2018. g.</w:t>
      </w:r>
      <w:r w:rsidR="00D71488">
        <w:t xml:space="preserve"> </w:t>
      </w:r>
      <w:r>
        <w:t xml:space="preserve">te budući da je u spis dostavio dokaz – </w:t>
      </w:r>
      <w:r w:rsidR="00F47BAF">
        <w:t xml:space="preserve">Očevidnika o redoslijedu plaćanja FINE od 18.9.2018. g. </w:t>
      </w:r>
      <w:r w:rsidR="004365DE">
        <w:t>iz koje</w:t>
      </w:r>
      <w:r w:rsidR="00F47BAF">
        <w:t>g</w:t>
      </w:r>
      <w:r w:rsidR="004365DE">
        <w:t xml:space="preserve"> je utvrđeno da je stanje blokade 0,00 kn </w:t>
      </w:r>
      <w:r>
        <w:t>valjalo je sukladno čl. 433</w:t>
      </w:r>
      <w:r w:rsidR="00B93223">
        <w:t xml:space="preserve"> </w:t>
      </w:r>
      <w:r w:rsidR="00D71488">
        <w:t>SZ</w:t>
      </w:r>
      <w:r>
        <w:t xml:space="preserve"> odlučiti kao u izreci.</w:t>
      </w:r>
    </w:p>
    <w:p w:rsidRDefault="00FC4CAC" w:rsidP="006A3E5F" w:rsidR="00FC4CAC">
      <w:pPr>
        <w:jc w:val="both"/>
      </w:pPr>
      <w:r>
        <w:tab/>
      </w:r>
    </w:p>
    <w:p w:rsidRDefault="00336137" w:rsidP="00725AE7" w:rsidR="00336137">
      <w:pPr>
        <w:jc w:val="both"/>
      </w:pPr>
      <w:r>
        <w:tab/>
      </w:r>
    </w:p>
    <w:p w:rsidRDefault="00E77FE6" w:rsidP="00E77FE6" w:rsidR="00E77FE6"/>
    <w:p w:rsidRDefault="00725AE7" w:rsidP="00E77FE6" w:rsidR="00725AE7"/>
    <w:p w:rsidRDefault="00E77FE6" w:rsidP="00E77FE6" w:rsidR="00E77FE6">
      <w:pPr>
        <w:jc w:val="center"/>
      </w:pPr>
      <w:r>
        <w:t xml:space="preserve">U Osijeku </w:t>
      </w:r>
      <w:r w:rsidR="00F47BAF">
        <w:t>11</w:t>
      </w:r>
      <w:r w:rsidR="00E70A71">
        <w:t>. listopada</w:t>
      </w:r>
      <w:r w:rsidR="00D71488">
        <w:t xml:space="preserve"> 2018. g.</w:t>
      </w:r>
    </w:p>
    <w:p w:rsidRDefault="00E77FE6" w:rsidP="00E77FE6" w:rsidR="00E77FE6"/>
    <w:p w:rsidRDefault="00EF1C0F" w:rsidP="00E77FE6" w:rsidR="00EF1C0F"/>
    <w:p w:rsidRDefault="00E77FE6" w:rsidP="00E77FE6" w:rsidR="00E77FE6"/>
    <w:p w:rsidRDefault="00E77FE6" w:rsidP="00E77FE6" w:rsidR="00E77FE6">
      <w:r>
        <w:t>Zapisničar</w:t>
      </w:r>
    </w:p>
    <w:p w:rsidRDefault="00E77FE6" w:rsidP="00E77FE6" w:rsidR="00E77FE6">
      <w:r>
        <w:t>Danijela Sekulić</w:t>
      </w:r>
    </w:p>
    <w:p w:rsidRDefault="00E77FE6" w:rsidP="00E77FE6" w:rsidR="00E77FE6"/>
    <w:p w:rsidRDefault="00E77FE6" w:rsidP="00E77FE6" w:rsidR="00E77FE6">
      <w:r>
        <w:t xml:space="preserve">                                                                                                       </w:t>
      </w:r>
      <w:r w:rsidR="00725AE7">
        <w:t>STEČAJNA SUTKINJA</w:t>
      </w:r>
    </w:p>
    <w:p w:rsidRDefault="00E77FE6" w:rsidP="00E77FE6" w:rsidR="00BD19B1">
      <w:r>
        <w:t xml:space="preserve">                                                                                                              </w:t>
      </w:r>
      <w:r w:rsidR="00E70A71">
        <w:t xml:space="preserve">  </w:t>
      </w:r>
      <w:r>
        <w:t xml:space="preserve"> Nada Roso</w:t>
      </w:r>
    </w:p>
    <w:p w:rsidRDefault="00E77FE6" w:rsidP="00E77FE6" w:rsidR="00E77FE6"/>
    <w:p w:rsidRDefault="004F563B" w:rsidP="002A0BE1" w:rsidR="004F563B" w:rsidRPr="00650737">
      <w:pPr>
        <w:jc w:val="both"/>
      </w:pPr>
    </w:p>
    <w:p w:rsidRDefault="004F563B" w:rsidP="002A0BE1" w:rsidR="004F563B" w:rsidRPr="00650737">
      <w:pPr>
        <w:jc w:val="both"/>
      </w:pPr>
      <w:r w:rsidRPr="00650737">
        <w:t>POUKA O PRAVNOM LIJEKU:</w:t>
      </w:r>
    </w:p>
    <w:p w:rsidRDefault="004F563B" w:rsidP="002A0BE1" w:rsidR="004F563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725AE7" w:rsidP="00E77FE6" w:rsidR="00725AE7"/>
    <w:p w:rsidRDefault="00725AE7" w:rsidP="00E77FE6" w:rsidR="00725AE7"/>
    <w:p w:rsidRDefault="00E77FE6" w:rsidP="00E77FE6" w:rsidR="00E77FE6">
      <w:r>
        <w:t>DNA:</w:t>
      </w:r>
    </w:p>
    <w:p w:rsidRDefault="00725AE7" w:rsidP="00DF227D" w:rsidR="00DF227D">
      <w:pPr>
        <w:pStyle w:val="Podnoje"/>
        <w:numPr>
          <w:ilvl w:val="0"/>
          <w:numId w:val="9"/>
        </w:numPr>
        <w:rPr>
          <w:rFonts w:cstheme="majorBidi" w:eastAsiaTheme="majorEastAsia" w:hAnsiTheme="majorHAnsi" w:asciiTheme="majorHAnsi"/>
          <w:sz w:val="28"/>
          <w:szCs w:val="28"/>
        </w:rPr>
      </w:pPr>
      <w:r>
        <w:t xml:space="preserve">e-oglasna ploča </w:t>
      </w:r>
      <w:r w:rsidR="00D71488">
        <w:t xml:space="preserve">uz </w:t>
      </w:r>
      <w:r w:rsidR="00F47BAF">
        <w:t>žalbu dužnika od 21.9.2018. g. s prilogom – u spisu</w:t>
      </w:r>
    </w:p>
    <w:p w:rsidRDefault="00F0778C" w:rsidP="00725AE7" w:rsidR="00B93223">
      <w:pPr>
        <w:numPr>
          <w:ilvl w:val="0"/>
          <w:numId w:val="9"/>
        </w:numPr>
        <w:jc w:val="both"/>
      </w:pPr>
      <w:r>
        <w:t>FINA RC Zagreb</w:t>
      </w:r>
    </w:p>
    <w:p w:rsidRDefault="003C6E45" w:rsidP="00725AE7" w:rsidR="00725AE7">
      <w:pPr>
        <w:numPr>
          <w:ilvl w:val="0"/>
          <w:numId w:val="9"/>
        </w:numPr>
        <w:jc w:val="both"/>
      </w:pPr>
      <w:r>
        <w:t>r</w:t>
      </w:r>
      <w:r w:rsidR="00D71488">
        <w:t xml:space="preserve">egistar TS Zagreb elektronski </w:t>
      </w:r>
    </w:p>
    <w:p w:rsidRDefault="00F47BAF" w:rsidP="00725AE7" w:rsidR="00F47BAF">
      <w:pPr>
        <w:numPr>
          <w:ilvl w:val="0"/>
          <w:numId w:val="9"/>
        </w:numPr>
        <w:jc w:val="both"/>
      </w:pPr>
      <w:r>
        <w:t xml:space="preserve">za dužnika pun. Hrvoje </w:t>
      </w:r>
      <w:proofErr w:type="spellStart"/>
      <w:r>
        <w:t>Rožman</w:t>
      </w:r>
      <w:proofErr w:type="spellEnd"/>
      <w:r>
        <w:t xml:space="preserve"> i Mirjana </w:t>
      </w:r>
      <w:proofErr w:type="spellStart"/>
      <w:r>
        <w:t>Oredić</w:t>
      </w:r>
      <w:proofErr w:type="spellEnd"/>
      <w:r>
        <w:t xml:space="preserve"> u OD </w:t>
      </w:r>
      <w:proofErr w:type="spellStart"/>
      <w:r>
        <w:t>Rožman</w:t>
      </w:r>
      <w:proofErr w:type="spellEnd"/>
      <w:r>
        <w:t xml:space="preserve"> &amp; </w:t>
      </w:r>
      <w:proofErr w:type="spellStart"/>
      <w:r>
        <w:t>Oredić</w:t>
      </w:r>
      <w:proofErr w:type="spellEnd"/>
      <w:r>
        <w:t xml:space="preserve"> iz Karlovca, dr. B. Mačeka 1</w:t>
      </w:r>
    </w:p>
    <w:p w:rsidRDefault="003C6E45" w:rsidP="00725AE7" w:rsidR="003C6E45">
      <w:pPr>
        <w:numPr>
          <w:ilvl w:val="0"/>
          <w:numId w:val="9"/>
        </w:numPr>
        <w:jc w:val="both"/>
      </w:pPr>
      <w:r>
        <w:t>riješeno obustavom</w:t>
      </w:r>
    </w:p>
    <w:p w:rsidRDefault="003C6E45" w:rsidP="005A0F50" w:rsidR="005A0F50">
      <w:pPr>
        <w:numPr>
          <w:ilvl w:val="0"/>
          <w:numId w:val="9"/>
        </w:numPr>
      </w:pPr>
      <w:r>
        <w:t>K-</w:t>
      </w:r>
      <w:r w:rsidR="00F47BAF">
        <w:t>11.11.</w:t>
      </w:r>
    </w:p>
    <w:p w:rsidRDefault="00E77FE6" w:rsidP="00E77FE6" w:rsidR="00E77FE6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C2311B" w:rsidR="00C2311B"/>
    <w:p w:rsidRDefault="00DF7668" w:rsidR="00DF7668"/>
    <w:p w:rsidRDefault="00CC2E95" w:rsidP="00CC2E95" w:rsidR="00CC2E95">
      <w:bookmarkStart w:name="_GoBack" w:id="0"/>
      <w:bookmarkEnd w:id="0"/>
    </w:p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DF7668" w:rsidR="00DF7668"/>
    <w:p w:rsidRDefault="00DF7668" w:rsidR="00DF7668"/>
    <w:p w:rsidRDefault="00DF7668" w:rsidP="00CC2E95" w:rsidR="00DF7668" w:rsidRPr="00F92416">
      <w:pPr>
        <w:jc w:val="both"/>
      </w:pPr>
      <w:r>
        <w:t xml:space="preserve">                                                                                                                </w:t>
      </w:r>
    </w:p>
    <w:p w:rsidRDefault="00DF7668" w:rsidP="00DF7668" w:rsidR="00DF7668"/>
    <w:p w:rsidRDefault="00DF7668" w:rsidR="00DF7668"/>
    <w:sectPr w:rsidSect="00EF1C0F" w:rsidR="00DF766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A03" w:rsidR="002C7A03">
      <w:r>
        <w:separator/>
      </w:r>
    </w:p>
  </w:endnote>
  <w:endnote w:id="0" w:type="continuationSeparator">
    <w:p w:rsidRDefault="002C7A03" w:rsidR="002C7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A03" w:rsidR="002C7A03">
      <w:r>
        <w:separator/>
      </w:r>
    </w:p>
  </w:footnote>
  <w:footnote w:id="0" w:type="continuationSeparator">
    <w:p w:rsidRDefault="002C7A03" w:rsidR="002C7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15D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60060C"/>
    <w:multiLevelType w:val="hybridMultilevel"/>
    <w:tmpl w:val="DE60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778" w:val="num"/>
        </w:tabs>
        <w:ind w:hanging="360" w:left="1778"/>
      </w:pPr>
    </w:lvl>
    <w:lvl w:tplc="041A0019" w:ilvl="1">
      <w:start w:val="1"/>
      <w:numFmt w:val="decimal"/>
      <w:lvlText w:val="%2."/>
      <w:lvlJc w:val="left"/>
      <w:pPr>
        <w:tabs>
          <w:tab w:pos="1373" w:val="num"/>
        </w:tabs>
        <w:ind w:hanging="360" w:left="1373"/>
      </w:pPr>
    </w:lvl>
    <w:lvl w:tplc="041A001B" w:ilvl="2">
      <w:start w:val="1"/>
      <w:numFmt w:val="decimal"/>
      <w:lvlText w:val="%3."/>
      <w:lvlJc w:val="left"/>
      <w:pPr>
        <w:tabs>
          <w:tab w:pos="2093" w:val="num"/>
        </w:tabs>
        <w:ind w:hanging="360" w:left="2093"/>
      </w:pPr>
    </w:lvl>
    <w:lvl w:tplc="041A000F" w:ilvl="3">
      <w:start w:val="1"/>
      <w:numFmt w:val="decimal"/>
      <w:lvlText w:val="%4."/>
      <w:lvlJc w:val="left"/>
      <w:pPr>
        <w:tabs>
          <w:tab w:pos="2813" w:val="num"/>
        </w:tabs>
        <w:ind w:hanging="360" w:left="2813"/>
      </w:pPr>
    </w:lvl>
    <w:lvl w:tplc="041A0019" w:ilvl="4">
      <w:start w:val="1"/>
      <w:numFmt w:val="decimal"/>
      <w:lvlText w:val="%5."/>
      <w:lvlJc w:val="left"/>
      <w:pPr>
        <w:tabs>
          <w:tab w:pos="3533" w:val="num"/>
        </w:tabs>
        <w:ind w:hanging="360" w:left="3533"/>
      </w:pPr>
    </w:lvl>
    <w:lvl w:tplc="041A001B" w:ilvl="5">
      <w:start w:val="1"/>
      <w:numFmt w:val="decimal"/>
      <w:lvlText w:val="%6."/>
      <w:lvlJc w:val="left"/>
      <w:pPr>
        <w:tabs>
          <w:tab w:pos="4253" w:val="num"/>
        </w:tabs>
        <w:ind w:hanging="360" w:left="4253"/>
      </w:pPr>
    </w:lvl>
    <w:lvl w:tplc="041A000F" w:ilvl="6">
      <w:start w:val="1"/>
      <w:numFmt w:val="decimal"/>
      <w:lvlText w:val="%7."/>
      <w:lvlJc w:val="left"/>
      <w:pPr>
        <w:tabs>
          <w:tab w:pos="4973" w:val="num"/>
        </w:tabs>
        <w:ind w:hanging="360" w:left="4973"/>
      </w:pPr>
    </w:lvl>
    <w:lvl w:tplc="041A0019" w:ilvl="7">
      <w:start w:val="1"/>
      <w:numFmt w:val="decimal"/>
      <w:lvlText w:val="%8."/>
      <w:lvlJc w:val="left"/>
      <w:pPr>
        <w:tabs>
          <w:tab w:pos="5693" w:val="num"/>
        </w:tabs>
        <w:ind w:hanging="360" w:left="5693"/>
      </w:pPr>
    </w:lvl>
    <w:lvl w:tplc="041A001B" w:ilvl="8">
      <w:start w:val="1"/>
      <w:numFmt w:val="decimal"/>
      <w:lvlText w:val="%9."/>
      <w:lvlJc w:val="left"/>
      <w:pPr>
        <w:tabs>
          <w:tab w:pos="6413" w:val="num"/>
        </w:tabs>
        <w:ind w:hanging="360" w:left="6413"/>
      </w:pPr>
    </w:lvl>
  </w:abstractNum>
  <w:abstractNum w:abstractNumId="5">
    <w:nsid w:val="213F1A0D"/>
    <w:multiLevelType w:val="hybridMultilevel"/>
    <w:tmpl w:val="DCC89466"/>
    <w:lvl w:tplc="9A82E46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AD7664F"/>
    <w:multiLevelType w:val="hybridMultilevel"/>
    <w:tmpl w:val="C834224E"/>
    <w:lvl w:tplc="66680E02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A96"/>
    <w:rsid w:val="000074D2"/>
    <w:rsid w:val="0001202A"/>
    <w:rsid w:val="00013F9E"/>
    <w:rsid w:val="00035EB9"/>
    <w:rsid w:val="0004640C"/>
    <w:rsid w:val="00051762"/>
    <w:rsid w:val="0005396D"/>
    <w:rsid w:val="00055B14"/>
    <w:rsid w:val="00086232"/>
    <w:rsid w:val="000B03B6"/>
    <w:rsid w:val="000C1608"/>
    <w:rsid w:val="000C20F1"/>
    <w:rsid w:val="000E15DE"/>
    <w:rsid w:val="000E414B"/>
    <w:rsid w:val="000F0279"/>
    <w:rsid w:val="00132C5D"/>
    <w:rsid w:val="00150C53"/>
    <w:rsid w:val="0016016C"/>
    <w:rsid w:val="00163019"/>
    <w:rsid w:val="00187103"/>
    <w:rsid w:val="00191536"/>
    <w:rsid w:val="0019752C"/>
    <w:rsid w:val="001A0170"/>
    <w:rsid w:val="001A6201"/>
    <w:rsid w:val="001B0121"/>
    <w:rsid w:val="001C2866"/>
    <w:rsid w:val="001E3B02"/>
    <w:rsid w:val="001E75FC"/>
    <w:rsid w:val="002138C1"/>
    <w:rsid w:val="002142C7"/>
    <w:rsid w:val="0021595E"/>
    <w:rsid w:val="00223C8E"/>
    <w:rsid w:val="002260EC"/>
    <w:rsid w:val="002735D1"/>
    <w:rsid w:val="00286812"/>
    <w:rsid w:val="00291B9C"/>
    <w:rsid w:val="002A0BE1"/>
    <w:rsid w:val="002B7ED8"/>
    <w:rsid w:val="002C11B9"/>
    <w:rsid w:val="002C1C79"/>
    <w:rsid w:val="002C7A03"/>
    <w:rsid w:val="002D0B19"/>
    <w:rsid w:val="00305243"/>
    <w:rsid w:val="00313F98"/>
    <w:rsid w:val="00316CAA"/>
    <w:rsid w:val="00327B99"/>
    <w:rsid w:val="00330C4A"/>
    <w:rsid w:val="00336137"/>
    <w:rsid w:val="00354EF8"/>
    <w:rsid w:val="00361661"/>
    <w:rsid w:val="00366021"/>
    <w:rsid w:val="003710FE"/>
    <w:rsid w:val="00371963"/>
    <w:rsid w:val="003B0E86"/>
    <w:rsid w:val="003C6E45"/>
    <w:rsid w:val="003D65A3"/>
    <w:rsid w:val="003D77DD"/>
    <w:rsid w:val="003E08E5"/>
    <w:rsid w:val="003E147C"/>
    <w:rsid w:val="003F28A4"/>
    <w:rsid w:val="00427E71"/>
    <w:rsid w:val="004365DE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C26D2"/>
    <w:rsid w:val="004C3065"/>
    <w:rsid w:val="004D55B0"/>
    <w:rsid w:val="004E357E"/>
    <w:rsid w:val="004E5065"/>
    <w:rsid w:val="004E6970"/>
    <w:rsid w:val="004F563B"/>
    <w:rsid w:val="00500BBD"/>
    <w:rsid w:val="00503ADF"/>
    <w:rsid w:val="005520C4"/>
    <w:rsid w:val="0055624C"/>
    <w:rsid w:val="00581CD0"/>
    <w:rsid w:val="00594138"/>
    <w:rsid w:val="005A0F50"/>
    <w:rsid w:val="005A43B2"/>
    <w:rsid w:val="005A5B0F"/>
    <w:rsid w:val="005B403D"/>
    <w:rsid w:val="005E0334"/>
    <w:rsid w:val="005F6804"/>
    <w:rsid w:val="00604D16"/>
    <w:rsid w:val="00607E75"/>
    <w:rsid w:val="006235FB"/>
    <w:rsid w:val="00623E40"/>
    <w:rsid w:val="00630062"/>
    <w:rsid w:val="00634CE2"/>
    <w:rsid w:val="00652677"/>
    <w:rsid w:val="0066480A"/>
    <w:rsid w:val="00684480"/>
    <w:rsid w:val="0068526F"/>
    <w:rsid w:val="006A37E8"/>
    <w:rsid w:val="006A3E5F"/>
    <w:rsid w:val="006A56C2"/>
    <w:rsid w:val="00720514"/>
    <w:rsid w:val="007242CD"/>
    <w:rsid w:val="00725641"/>
    <w:rsid w:val="00725AE7"/>
    <w:rsid w:val="00725CAF"/>
    <w:rsid w:val="00744607"/>
    <w:rsid w:val="00745C1E"/>
    <w:rsid w:val="0074711B"/>
    <w:rsid w:val="00762D89"/>
    <w:rsid w:val="00773E30"/>
    <w:rsid w:val="007964A8"/>
    <w:rsid w:val="007C1241"/>
    <w:rsid w:val="007C6A1F"/>
    <w:rsid w:val="007F3066"/>
    <w:rsid w:val="0080666F"/>
    <w:rsid w:val="0084266D"/>
    <w:rsid w:val="00845777"/>
    <w:rsid w:val="00845E1B"/>
    <w:rsid w:val="00856D1C"/>
    <w:rsid w:val="00857D02"/>
    <w:rsid w:val="00860312"/>
    <w:rsid w:val="008737C5"/>
    <w:rsid w:val="0088689D"/>
    <w:rsid w:val="00897799"/>
    <w:rsid w:val="008977A5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8415E"/>
    <w:rsid w:val="00994095"/>
    <w:rsid w:val="009955C9"/>
    <w:rsid w:val="009B28F2"/>
    <w:rsid w:val="009B3AE3"/>
    <w:rsid w:val="009C13EB"/>
    <w:rsid w:val="009E6F4E"/>
    <w:rsid w:val="00A025E8"/>
    <w:rsid w:val="00A07AC6"/>
    <w:rsid w:val="00A33E18"/>
    <w:rsid w:val="00A3439D"/>
    <w:rsid w:val="00A402F9"/>
    <w:rsid w:val="00A57276"/>
    <w:rsid w:val="00A91ED3"/>
    <w:rsid w:val="00AB56F9"/>
    <w:rsid w:val="00AC6DA2"/>
    <w:rsid w:val="00AD24AA"/>
    <w:rsid w:val="00AE5BDD"/>
    <w:rsid w:val="00B03ECC"/>
    <w:rsid w:val="00B2754A"/>
    <w:rsid w:val="00B30AB7"/>
    <w:rsid w:val="00B336FC"/>
    <w:rsid w:val="00B40C1E"/>
    <w:rsid w:val="00B41F79"/>
    <w:rsid w:val="00B62EE8"/>
    <w:rsid w:val="00B84236"/>
    <w:rsid w:val="00B863F7"/>
    <w:rsid w:val="00B916CB"/>
    <w:rsid w:val="00B93223"/>
    <w:rsid w:val="00BA0793"/>
    <w:rsid w:val="00BC33DE"/>
    <w:rsid w:val="00BD19B1"/>
    <w:rsid w:val="00BD4784"/>
    <w:rsid w:val="00BF08D2"/>
    <w:rsid w:val="00BF681C"/>
    <w:rsid w:val="00C15361"/>
    <w:rsid w:val="00C20038"/>
    <w:rsid w:val="00C2311B"/>
    <w:rsid w:val="00C234D6"/>
    <w:rsid w:val="00C3548B"/>
    <w:rsid w:val="00C72BAC"/>
    <w:rsid w:val="00C82455"/>
    <w:rsid w:val="00C9197B"/>
    <w:rsid w:val="00C9627E"/>
    <w:rsid w:val="00CA3927"/>
    <w:rsid w:val="00CA5EA9"/>
    <w:rsid w:val="00CB5B8B"/>
    <w:rsid w:val="00CB6CD7"/>
    <w:rsid w:val="00CC2E95"/>
    <w:rsid w:val="00CD7910"/>
    <w:rsid w:val="00CE12F1"/>
    <w:rsid w:val="00CF4431"/>
    <w:rsid w:val="00D166BE"/>
    <w:rsid w:val="00D178DC"/>
    <w:rsid w:val="00D217E4"/>
    <w:rsid w:val="00D468C2"/>
    <w:rsid w:val="00D46D73"/>
    <w:rsid w:val="00D51616"/>
    <w:rsid w:val="00D64559"/>
    <w:rsid w:val="00D71488"/>
    <w:rsid w:val="00D82637"/>
    <w:rsid w:val="00D85A5F"/>
    <w:rsid w:val="00D86163"/>
    <w:rsid w:val="00DC512B"/>
    <w:rsid w:val="00DC7346"/>
    <w:rsid w:val="00DC7BF5"/>
    <w:rsid w:val="00DE58F9"/>
    <w:rsid w:val="00DF227D"/>
    <w:rsid w:val="00DF7668"/>
    <w:rsid w:val="00E06E51"/>
    <w:rsid w:val="00E1321F"/>
    <w:rsid w:val="00E3079B"/>
    <w:rsid w:val="00E33E37"/>
    <w:rsid w:val="00E34DCD"/>
    <w:rsid w:val="00E430E2"/>
    <w:rsid w:val="00E46866"/>
    <w:rsid w:val="00E55AA4"/>
    <w:rsid w:val="00E70800"/>
    <w:rsid w:val="00E70A71"/>
    <w:rsid w:val="00E77FE6"/>
    <w:rsid w:val="00E864F4"/>
    <w:rsid w:val="00EA45AE"/>
    <w:rsid w:val="00EB3D75"/>
    <w:rsid w:val="00EC3A00"/>
    <w:rsid w:val="00ED0232"/>
    <w:rsid w:val="00ED6A93"/>
    <w:rsid w:val="00EF1C0F"/>
    <w:rsid w:val="00F0778C"/>
    <w:rsid w:val="00F21227"/>
    <w:rsid w:val="00F25D84"/>
    <w:rsid w:val="00F32BFD"/>
    <w:rsid w:val="00F47BAF"/>
    <w:rsid w:val="00F618C3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B44AE"/>
    <w:rsid w:val="00F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true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DF2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5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1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DF2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5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580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Stž-13/2018</izvorni_sadrzaj>
    <derivirana_varijabla naziv="DomainObject.Predmet.OznakaBroj_1">Stž-13/2018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AGRICOLATIO d.o.o.</izvorni_sadrzaj>
    <derivirana_varijabla naziv="DomainObject.Predmet.ProtustrankaFormated_1">  AGRICOLATIO d.o.o.</derivirana_varijabla>
  </DomainObject.Predmet.ProtustrankaFormated>
  <DomainObject.Predmet.ProtustrankaFormatedOIB>
    <izvorni_sadrzaj>  AGRICOLATIO d.o.o., OIB 51874535966</izvorni_sadrzaj>
    <derivirana_varijabla naziv="DomainObject.Predmet.ProtustrankaFormatedOIB_1">  AGRICOLATIO d.o.o., OIB 51874535966</derivirana_varijabla>
  </DomainObject.Predmet.ProtustrankaFormatedOIB>
  <DomainObject.Predmet.ProtustrankaFormatedWithAdress>
    <izvorni_sadrzaj> AGRICOLATIO d.o.o., Mrzljaki 57/A, 47201 Draganić</izvorni_sadrzaj>
    <derivirana_varijabla naziv="DomainObject.Predmet.ProtustrankaFormatedWithAdress_1"> AGRICOLATIO d.o.o., Mrzljaki 57/A, 47201 Draganić</derivirana_varijabla>
  </DomainObject.Predmet.ProtustrankaFormatedWithAdress>
  <DomainObject.Predmet.ProtustrankaFormatedWithAdressOIB>
    <izvorni_sadrzaj> AGRICOLATIO d.o.o., OIB 51874535966, Mrzljaki 57/A, 47201 Draganić</izvorni_sadrzaj>
    <derivirana_varijabla naziv="DomainObject.Predmet.ProtustrankaFormatedWithAdressOIB_1"> AGRICOLATIO d.o.o., OIB 51874535966, Mrzljaki 57/A, 47201 Draganić</derivirana_varijabla>
  </DomainObject.Predmet.ProtustrankaFormatedWithAdressOIB>
  <DomainObject.Predmet.ProtustrankaWithAdress>
    <izvorni_sadrzaj>AGRICOLATIO d.o.o. Mrzljaki 57/A, 47201 Draganić</izvorni_sadrzaj>
    <derivirana_varijabla naziv="DomainObject.Predmet.ProtustrankaWithAdress_1">AGRICOLATIO d.o.o. Mrzljaki 57/A, 47201 Draganić</derivirana_varijabla>
  </DomainObject.Predmet.ProtustrankaWithAdress>
  <DomainObject.Predmet.ProtustrankaWithAdressOIB>
    <izvorni_sadrzaj>AGRICOLATIO d.o.o., OIB 51874535966, Mrzljaki 57/A, 47201 Draganić</izvorni_sadrzaj>
    <derivirana_varijabla naziv="DomainObject.Predmet.ProtustrankaWithAdressOIB_1">AGRICOLATIO d.o.o., OIB 51874535966, Mrzljaki 57/A, 47201 Draganić</derivirana_varijabla>
  </DomainObject.Predmet.ProtustrankaWithAdressOIB>
  <DomainObject.Predmet.ProtustrankaNazivFormated>
    <izvorni_sadrzaj>AGRICOLATIO d.o.o.</izvorni_sadrzaj>
    <derivirana_varijabla naziv="DomainObject.Predmet.ProtustrankaNazivFormated_1">AGRICOLATIO d.o.o.</derivirana_varijabla>
  </DomainObject.Predmet.ProtustrankaNazivFormated>
  <DomainObject.Predmet.ProtustrankaNazivFormatedOIB>
    <izvorni_sadrzaj>AGRICOLATIO d.o.o., OIB 51874535966</izvorni_sadrzaj>
    <derivirana_varijabla naziv="DomainObject.Predmet.ProtustrankaNazivFormatedOIB_1">AGRICOLATIO d.o.o., OIB 51874535966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AGRICOLATIO d.o.o.</item>
    </izvorni_sadrzaj>
    <derivirana_varijabla naziv="DomainObject.Predmet.ProtuStrankaListFormated_1">
      <item>AGRICOLATIO d.o.o.</item>
    </derivirana_varijabla>
  </DomainObject.Predmet.ProtuStrankaListFormated>
  <DomainObject.Predmet.ProtuStrankaListFormatedOIB>
    <izvorni_sadrzaj>
      <item>AGRICOLATIO d.o.o., OIB 51874535966</item>
    </izvorni_sadrzaj>
    <derivirana_varijabla naziv="DomainObject.Predmet.ProtuStrankaListFormatedOIB_1">
      <item>AGRICOLATIO d.o.o., OIB 51874535966</item>
    </derivirana_varijabla>
  </DomainObject.Predmet.ProtuStrankaListFormatedOIB>
  <DomainObject.Predmet.ProtuStrankaListFormatedWithAdress>
    <izvorni_sadrzaj>
      <item>AGRICOLATIO d.o.o., Mrzljaki 57/A, 47201 Draganić</item>
    </izvorni_sadrzaj>
    <derivirana_varijabla naziv="DomainObject.Predmet.ProtuStrankaListFormatedWithAdress_1">
      <item>AGRICOLATIO d.o.o., Mrzljaki 57/A, 47201 Draganić</item>
    </derivirana_varijabla>
  </DomainObject.Predmet.ProtuStrankaListFormatedWithAdress>
  <DomainObject.Predmet.ProtuStrankaListFormatedWithAdressOIB>
    <izvorni_sadrzaj>
      <item>AGRICOLATIO d.o.o., OIB 51874535966, Mrzljaki 57/A, 47201 Draganić</item>
    </izvorni_sadrzaj>
    <derivirana_varijabla naziv="DomainObject.Predmet.ProtuStrankaListFormatedWithAdressOIB_1">
      <item>AGRICOLATIO d.o.o., OIB 51874535966, Mrzljaki 57/A, 47201 Draganić</item>
    </derivirana_varijabla>
  </DomainObject.Predmet.ProtuStrankaListFormatedWithAdressOIB>
  <DomainObject.Predmet.ProtuStrankaListNazivFormated>
    <izvorni_sadrzaj>
      <item>AGRICOLATIO d.o.o.</item>
    </izvorni_sadrzaj>
    <derivirana_varijabla naziv="DomainObject.Predmet.ProtuStrankaListNazivFormated_1">
      <item>AGRICOLATIO d.o.o.</item>
    </derivirana_varijabla>
  </DomainObject.Predmet.ProtuStrankaListNazivFormated>
  <DomainObject.Predmet.ProtuStrankaListNazivFormatedOIB>
    <izvorni_sadrzaj>
      <item>AGRICOLATIO d.o.o., OIB 51874535966</item>
    </izvorni_sadrzaj>
    <derivirana_varijabla naziv="DomainObject.Predmet.ProtuStrankaListNazivFormatedOIB_1">
      <item>AGRICOLATIO d.o.o., OIB 51874535966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AGRICOLATIO d.o.o.</izvorni_sadrzaj>
    <derivirana_varijabla naziv="DomainObject.Predmet.ProtustrankaIDrugi_1">AGRICOLATIO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AGRICOLATIO d.o.o., OIB 51874535966, Mrzljaki 57/A, 47201 Draganić</izvorni_sadrzaj>
    <derivirana_varijabla naziv="DomainObject.Predmet.ProtustrankaIDrugiAdressOIB_1">AGRICOLATIO d.o.o., OIB 51874535966, Mrzljaki 57/A,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AGRICOLATIO d.o.o.</item>
      <item>FINA Regionalni centar Zagreb, Podružnica Karlovac</item>
    </izvorni_sadrzaj>
    <derivirana_varijabla naziv="DomainObject.Predmet.SudioniciListNaziv_1">
      <item>AGRICOLATIO d.o.o.</item>
      <item>FINA Regionalni centar Zagreb, Podružnica Karlovac</item>
    </derivirana_varijabla>
  </DomainObject.Predmet.SudioniciListNaziv>
  <DomainObject.Predmet.SudioniciListAdressOIB>
    <izvorni_sadrzaj>
      <item>AGRICOLATIO d.o.o., OIB 51874535966, Mrzljaki 57/A,47201 Draganić</item>
      <item>FINA Regionalni centar Zagreb, Podružnica Karlovac, OIB 85821130368, Pavla Vitezovića 1,47000 Karlovac</item>
    </izvorni_sadrzaj>
    <derivirana_varijabla naziv="DomainObject.Predmet.SudioniciListAdressOIB_1">
      <item>AGRICOLATIO d.o.o., OIB 51874535966, Mrzljaki 57/A,47201 Draganić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51874535966</item>
      <item>, OIB 85821130368</item>
    </izvorni_sadrzaj>
    <derivirana_varijabla naziv="DomainObject.Predmet.SudioniciListNazivOIB_1">
      <item>, OIB 51874535966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St-337/2018</izvorni_sadrzaj>
    <derivirana_varijabla naziv="DomainObject.Predmet.OznakaNizestupanjskogPredmeta_1">St-337/2018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68314-E19A-4131-8813-D42925EB7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441</properties:Words>
  <properties:Characters>2172</properties:Characters>
  <properties:Lines>122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2018-10-04T06:44:00Z</dcterms:created>
  <dc:creator>hermanj</dc:creator>
  <cp:lastModifiedBy>Danijela Sekulić</cp:lastModifiedBy>
  <cp:lastPrinted>2018-10-11T11:36:00Z</cp:lastPrinted>
  <dcterms:modified xmlns:xsi="http://www.w3.org/2001/XMLSchema-instance" xsi:type="dcterms:W3CDTF">2018-10-11T11:39:00Z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preinačeno prvostupanjsko rješenje (AGRICOLATIO.docx)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