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1571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15716" w:rsidP="008F5996" w:rsidR="00015716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015716" w:rsidP="008F5996" w:rsidR="00015716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9e6b2d" w14:paraId="29e6b2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5628D8">
        <w:rPr>
          <w:rFonts w:hAnsi="Times New Roman" w:ascii="Times New Roman"/>
          <w:sz w:val="24"/>
        </w:rPr>
        <w:t>1066</w:t>
      </w:r>
      <w:r w:rsidR="006E1E9D">
        <w:rPr>
          <w:rFonts w:hAnsi="Times New Roman" w:ascii="Times New Roman"/>
          <w:sz w:val="24"/>
        </w:rPr>
        <w:t>/12</w:t>
      </w:r>
      <w:r w:rsidR="00020C78">
        <w:rPr>
          <w:rFonts w:hAnsi="Times New Roman" w:ascii="Times New Roman"/>
          <w:sz w:val="24"/>
        </w:rPr>
        <w:t>-245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015716" w:rsidP="00015716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5628D8" w:rsidRPr="005628D8">
        <w:rPr>
          <w:rFonts w:hAnsi="Times New Roman" w:ascii="Times New Roman"/>
          <w:sz w:val="24"/>
        </w:rPr>
        <w:t>TERMOCOMMERCE d.o.o. – u stečaju, Zagreb, Kneza Branimira 173, OIB:09627920501</w:t>
      </w:r>
      <w:r w:rsidR="006B5B19">
        <w:rPr>
          <w:rFonts w:hAnsi="Times New Roman" w:ascii="Times New Roman"/>
          <w:sz w:val="24"/>
        </w:rPr>
        <w:t xml:space="preserve">, </w:t>
      </w:r>
      <w:r w:rsidR="00BC2261">
        <w:rPr>
          <w:rFonts w:hAnsi="Times New Roman" w:ascii="Times New Roman"/>
          <w:sz w:val="24"/>
        </w:rPr>
        <w:t xml:space="preserve">11. siječnja </w:t>
      </w:r>
      <w:r w:rsidR="006E1E9D">
        <w:rPr>
          <w:rFonts w:hAnsi="Times New Roman" w:ascii="Times New Roman"/>
          <w:sz w:val="24"/>
        </w:rPr>
        <w:t>201</w:t>
      </w:r>
      <w:r w:rsidR="00BC2261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628D8" w:rsidR="00EE5BBA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0418AA" w:rsidRPr="000418AA">
        <w:rPr>
          <w:rFonts w:cs="Tahoma" w:hAnsi="Times New Roman" w:ascii="Times New Roman"/>
          <w:b/>
          <w:sz w:val="24"/>
        </w:rPr>
        <w:t>6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144A86">
        <w:rPr>
          <w:rFonts w:cs="Tahoma" w:hAnsi="Times New Roman" w:ascii="Times New Roman"/>
          <w:sz w:val="24"/>
        </w:rPr>
        <w:t>, upisanih u</w:t>
      </w:r>
      <w:r w:rsidR="008958F6">
        <w:rPr>
          <w:rFonts w:cs="Tahoma" w:hAnsi="Times New Roman" w:ascii="Times New Roman"/>
          <w:sz w:val="24"/>
        </w:rPr>
        <w:t>:</w:t>
      </w:r>
    </w:p>
    <w:p w:rsidRDefault="005628D8" w:rsidP="005628D8" w:rsidR="005628D8">
      <w:pPr>
        <w:rPr>
          <w:rFonts w:cs="Tahoma" w:hAnsi="Times New Roman" w:ascii="Times New Roman"/>
          <w:sz w:val="24"/>
        </w:rPr>
      </w:pPr>
    </w:p>
    <w:p w:rsidRDefault="005628D8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0418AA">
        <w:rPr>
          <w:rFonts w:cs="Tahoma" w:hAnsi="Times New Roman" w:ascii="Times New Roman"/>
          <w:sz w:val="24"/>
        </w:rPr>
        <w:t>1</w:t>
      </w:r>
      <w:r w:rsidR="001D1D00">
        <w:rPr>
          <w:rFonts w:cs="Tahoma" w:hAnsi="Times New Roman" w:ascii="Times New Roman"/>
          <w:sz w:val="24"/>
        </w:rPr>
        <w:t>.</w:t>
      </w:r>
      <w:r w:rsidR="00AC1C3F">
        <w:rPr>
          <w:rFonts w:cs="Tahoma" w:hAnsi="Times New Roman" w:ascii="Times New Roman"/>
          <w:sz w:val="24"/>
        </w:rPr>
        <w:t>)</w:t>
      </w:r>
      <w:r w:rsidR="001D1D00">
        <w:rPr>
          <w:rFonts w:cs="Tahoma" w:hAnsi="Times New Roman" w:ascii="Times New Roman"/>
          <w:sz w:val="24"/>
        </w:rPr>
        <w:t xml:space="preserve"> k.o. Trnje</w:t>
      </w:r>
      <w:r w:rsidR="00EA2EEC">
        <w:rPr>
          <w:rFonts w:cs="Tahoma" w:hAnsi="Times New Roman" w:ascii="Times New Roman"/>
          <w:sz w:val="24"/>
        </w:rPr>
        <w:t xml:space="preserve">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D1D00">
        <w:rPr>
          <w:rFonts w:cs="Tahoma" w:hAnsi="Times New Roman" w:ascii="Times New Roman"/>
          <w:sz w:val="24"/>
        </w:rPr>
        <w:t xml:space="preserve">zk. ul. 4442, čkbr. 3030 – vrt u Drinskoj od 1788 m2 (udio 409/447),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</w:t>
      </w:r>
      <w:r w:rsidR="001D1D00">
        <w:rPr>
          <w:rFonts w:cs="Tahoma" w:hAnsi="Times New Roman" w:ascii="Times New Roman"/>
          <w:sz w:val="24"/>
        </w:rPr>
        <w:t xml:space="preserve">zk. ul. </w:t>
      </w:r>
      <w:r>
        <w:rPr>
          <w:rFonts w:cs="Tahoma" w:hAnsi="Times New Roman" w:ascii="Times New Roman"/>
          <w:sz w:val="24"/>
        </w:rPr>
        <w:t xml:space="preserve">4476, čkbr. 3135/6 – zgrada-tlocrtne površine 77 čm i dvorište u Drinjačkoj </w:t>
      </w:r>
      <w:r>
        <w:rPr>
          <w:rFonts w:cs="Tahoma" w:hAnsi="Times New Roman" w:ascii="Times New Roman"/>
          <w:sz w:val="24"/>
        </w:rPr>
        <w:tab/>
        <w:t xml:space="preserve">  od 158 m2, </w:t>
      </w:r>
    </w:p>
    <w:p w:rsidRDefault="00EA2EEC" w:rsidP="005628D8" w:rsidR="00EA2EE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zk. ul. 4447, čkbr. 3135/7 – kuća broj 1</w:t>
      </w:r>
      <w:r w:rsidRPr="00EA2EEC">
        <w:rPr>
          <w:rFonts w:cs="Tahoma" w:hAnsi="Times New Roman" w:ascii="Times New Roman"/>
          <w:sz w:val="24"/>
        </w:rPr>
        <w:t>4/D-</w:t>
      </w:r>
      <w:r>
        <w:rPr>
          <w:rFonts w:cs="Tahoma" w:hAnsi="Times New Roman" w:ascii="Times New Roman"/>
          <w:sz w:val="24"/>
        </w:rPr>
        <w:t xml:space="preserve">tlocrtne površine </w:t>
      </w:r>
      <w:r w:rsidRPr="00EA2EEC">
        <w:rPr>
          <w:rFonts w:cs="Tahoma" w:hAnsi="Times New Roman" w:ascii="Times New Roman"/>
          <w:sz w:val="24"/>
        </w:rPr>
        <w:t xml:space="preserve">32 </w:t>
      </w:r>
      <w:r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i dvorište u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  Drinjačkoj od 161 m2,</w:t>
      </w:r>
    </w:p>
    <w:p w:rsidRDefault="00EA2EEC" w:rsidP="005628D8" w:rsidR="001D1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zk. ul. 4479, čkbr. 313</w:t>
      </w:r>
      <w:r w:rsidR="00AC1C3F">
        <w:rPr>
          <w:rFonts w:cs="Tahoma" w:hAnsi="Times New Roman" w:ascii="Times New Roman"/>
          <w:sz w:val="24"/>
        </w:rPr>
        <w:t>5</w:t>
      </w:r>
      <w:r>
        <w:rPr>
          <w:rFonts w:cs="Tahoma" w:hAnsi="Times New Roman" w:ascii="Times New Roman"/>
          <w:sz w:val="24"/>
        </w:rPr>
        <w:t>/3 -  kuća broj</w:t>
      </w:r>
      <w:r w:rsidRPr="00EA2EEC">
        <w:rPr>
          <w:rFonts w:cs="Tahoma" w:hAnsi="Times New Roman" w:ascii="Times New Roman"/>
          <w:sz w:val="24"/>
        </w:rPr>
        <w:t xml:space="preserve"> 14/C (</w:t>
      </w:r>
      <w:r w:rsidR="00B638E0">
        <w:rPr>
          <w:rFonts w:cs="Tahoma" w:hAnsi="Times New Roman" w:ascii="Times New Roman"/>
          <w:sz w:val="24"/>
        </w:rPr>
        <w:t xml:space="preserve">tlocrtne površine </w:t>
      </w:r>
      <w:r w:rsidRPr="00EA2EEC">
        <w:rPr>
          <w:rFonts w:cs="Tahoma" w:hAnsi="Times New Roman" w:ascii="Times New Roman"/>
          <w:sz w:val="24"/>
        </w:rPr>
        <w:t xml:space="preserve">179 </w:t>
      </w:r>
      <w:r w:rsidR="00B638E0"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>)</w:t>
      </w:r>
      <w:r w:rsidR="00B638E0">
        <w:rPr>
          <w:rFonts w:cs="Tahoma" w:hAnsi="Times New Roman" w:ascii="Times New Roman"/>
          <w:sz w:val="24"/>
        </w:rPr>
        <w:t>,</w:t>
      </w:r>
      <w:r w:rsidRPr="00EA2EEC">
        <w:rPr>
          <w:rFonts w:cs="Tahoma" w:hAnsi="Times New Roman" w:ascii="Times New Roman"/>
          <w:sz w:val="24"/>
        </w:rPr>
        <w:t xml:space="preserve"> </w:t>
      </w:r>
      <w:r w:rsidR="00B638E0">
        <w:rPr>
          <w:rFonts w:cs="Tahoma" w:hAnsi="Times New Roman" w:ascii="Times New Roman"/>
          <w:sz w:val="24"/>
        </w:rPr>
        <w:t xml:space="preserve">zgrada </w:t>
      </w:r>
      <w:r w:rsidR="008958F6">
        <w:rPr>
          <w:rFonts w:cs="Tahoma" w:hAnsi="Times New Roman" w:ascii="Times New Roman"/>
          <w:sz w:val="24"/>
        </w:rPr>
        <w:tab/>
      </w:r>
      <w:r w:rsidRPr="00EA2EEC">
        <w:rPr>
          <w:rFonts w:cs="Tahoma" w:hAnsi="Times New Roman" w:ascii="Times New Roman"/>
          <w:sz w:val="24"/>
        </w:rPr>
        <w:t>(</w:t>
      </w:r>
      <w:r w:rsidR="00B638E0">
        <w:rPr>
          <w:rFonts w:cs="Tahoma" w:hAnsi="Times New Roman" w:ascii="Times New Roman"/>
          <w:sz w:val="24"/>
        </w:rPr>
        <w:t>tlocrtne površine</w:t>
      </w:r>
      <w:r w:rsidRPr="00EA2EEC">
        <w:rPr>
          <w:rFonts w:cs="Tahoma" w:hAnsi="Times New Roman" w:ascii="Times New Roman"/>
          <w:sz w:val="24"/>
        </w:rPr>
        <w:t xml:space="preserve"> 34 </w:t>
      </w:r>
      <w:r w:rsidR="00B638E0">
        <w:rPr>
          <w:rFonts w:cs="Tahoma" w:hAnsi="Times New Roman" w:ascii="Times New Roman"/>
          <w:sz w:val="24"/>
        </w:rPr>
        <w:t>čm</w:t>
      </w:r>
      <w:r w:rsidRPr="00EA2EEC">
        <w:rPr>
          <w:rFonts w:cs="Tahoma" w:hAnsi="Times New Roman" w:ascii="Times New Roman"/>
          <w:sz w:val="24"/>
        </w:rPr>
        <w:t xml:space="preserve">), </w:t>
      </w:r>
      <w:r w:rsidR="00B638E0">
        <w:rPr>
          <w:rFonts w:cs="Tahoma" w:hAnsi="Times New Roman" w:ascii="Times New Roman"/>
          <w:sz w:val="24"/>
        </w:rPr>
        <w:t>dvorište i oranica od 1806 m2</w:t>
      </w:r>
      <w:r w:rsidR="00AC1C3F">
        <w:rPr>
          <w:rFonts w:cs="Tahoma" w:hAnsi="Times New Roman" w:ascii="Times New Roman"/>
          <w:sz w:val="24"/>
        </w:rPr>
        <w:t xml:space="preserve"> – </w:t>
      </w:r>
      <w:r w:rsidR="00AC1C3F" w:rsidRPr="009806DB">
        <w:rPr>
          <w:rFonts w:cs="Tahoma" w:hAnsi="Times New Roman" w:ascii="Times New Roman"/>
          <w:sz w:val="24"/>
        </w:rPr>
        <w:t>početna cijena:</w:t>
      </w:r>
      <w:r w:rsidR="00AC1C3F" w:rsidRPr="00AC1C3F">
        <w:rPr>
          <w:rFonts w:cs="Tahoma" w:hAnsi="Times New Roman" w:ascii="Times New Roman"/>
          <w:b/>
          <w:sz w:val="24"/>
        </w:rPr>
        <w:t xml:space="preserve"> </w:t>
      </w:r>
      <w:r w:rsidR="008958F6">
        <w:rPr>
          <w:rFonts w:cs="Tahoma" w:hAnsi="Times New Roman" w:ascii="Times New Roman"/>
          <w:b/>
          <w:sz w:val="24"/>
        </w:rPr>
        <w:tab/>
      </w:r>
      <w:r w:rsidR="000418AA">
        <w:rPr>
          <w:rFonts w:cs="Tahoma" w:hAnsi="Times New Roman" w:ascii="Times New Roman"/>
          <w:b/>
          <w:sz w:val="24"/>
        </w:rPr>
        <w:t>1</w:t>
      </w:r>
      <w:r w:rsidR="00AC1C3F" w:rsidRPr="00AC1C3F">
        <w:rPr>
          <w:rFonts w:cs="Tahoma" w:hAnsi="Times New Roman" w:ascii="Times New Roman"/>
          <w:b/>
          <w:sz w:val="24"/>
        </w:rPr>
        <w:t>.</w:t>
      </w:r>
      <w:r w:rsidR="000418AA">
        <w:rPr>
          <w:rFonts w:cs="Tahoma" w:hAnsi="Times New Roman" w:ascii="Times New Roman"/>
          <w:b/>
          <w:sz w:val="24"/>
        </w:rPr>
        <w:t>8</w:t>
      </w:r>
      <w:r w:rsidR="00816285">
        <w:rPr>
          <w:rFonts w:cs="Tahoma" w:hAnsi="Times New Roman" w:ascii="Times New Roman"/>
          <w:b/>
          <w:sz w:val="24"/>
        </w:rPr>
        <w:t>00</w:t>
      </w:r>
      <w:r w:rsidR="00AC1C3F" w:rsidRPr="00AC1C3F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0</w:t>
      </w:r>
      <w:r w:rsidR="00AC1C3F" w:rsidRPr="00AC1C3F">
        <w:rPr>
          <w:rFonts w:cs="Tahoma" w:hAnsi="Times New Roman" w:ascii="Times New Roman"/>
          <w:b/>
          <w:sz w:val="24"/>
        </w:rPr>
        <w:t>00,00 kuna</w:t>
      </w:r>
      <w:r w:rsidR="00AC1C3F">
        <w:rPr>
          <w:rFonts w:cs="Tahoma" w:hAnsi="Times New Roman" w:ascii="Times New Roman"/>
          <w:sz w:val="24"/>
        </w:rPr>
        <w:t>;</w:t>
      </w:r>
    </w:p>
    <w:p w:rsidRDefault="001D1D00" w:rsidP="005628D8" w:rsidR="001D1D0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AC1C3F" w:rsidP="005628D8" w:rsidR="00AC1C3F" w:rsidRPr="008958F6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0418AA">
        <w:rPr>
          <w:rFonts w:cs="Tahoma" w:hAnsi="Times New Roman" w:ascii="Times New Roman"/>
          <w:sz w:val="24"/>
        </w:rPr>
        <w:t>2</w:t>
      </w:r>
      <w:r>
        <w:rPr>
          <w:rFonts w:cs="Tahoma" w:hAnsi="Times New Roman" w:ascii="Times New Roman"/>
          <w:sz w:val="24"/>
        </w:rPr>
        <w:t xml:space="preserve">.) k.o. Koprivnica, </w:t>
      </w:r>
      <w:r w:rsidR="008958F6">
        <w:rPr>
          <w:rFonts w:cs="Tahoma" w:hAnsi="Times New Roman" w:ascii="Times New Roman"/>
          <w:sz w:val="24"/>
        </w:rPr>
        <w:t xml:space="preserve">zk. ul. 13542, </w:t>
      </w:r>
      <w:r>
        <w:rPr>
          <w:rFonts w:cs="Tahoma" w:hAnsi="Times New Roman" w:ascii="Times New Roman"/>
          <w:sz w:val="24"/>
        </w:rPr>
        <w:t xml:space="preserve">čkbr. 7892/4 – oranica Sv. Magdalena od 1158 m2 i </w:t>
      </w:r>
      <w:r w:rsidR="008958F6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>čkbr. 7893/1</w:t>
      </w:r>
      <w:r w:rsidR="008958F6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- livada Sv. Magdalena od 1282 m2 – </w:t>
      </w:r>
      <w:r w:rsidRPr="009806DB">
        <w:rPr>
          <w:rFonts w:cs="Tahoma" w:hAnsi="Times New Roman" w:ascii="Times New Roman"/>
          <w:sz w:val="24"/>
        </w:rPr>
        <w:t>početna cijena:</w:t>
      </w:r>
      <w:r w:rsidR="0053063E">
        <w:rPr>
          <w:rFonts w:cs="Tahoma" w:hAnsi="Times New Roman" w:ascii="Times New Roman"/>
          <w:b/>
          <w:sz w:val="24"/>
        </w:rPr>
        <w:t xml:space="preserve"> </w:t>
      </w:r>
      <w:r w:rsidR="000418AA">
        <w:rPr>
          <w:rFonts w:cs="Tahoma" w:hAnsi="Times New Roman" w:ascii="Times New Roman"/>
          <w:b/>
          <w:sz w:val="24"/>
        </w:rPr>
        <w:t>4</w:t>
      </w:r>
      <w:r w:rsidR="00816285">
        <w:rPr>
          <w:rFonts w:cs="Tahoma" w:hAnsi="Times New Roman" w:ascii="Times New Roman"/>
          <w:b/>
          <w:sz w:val="24"/>
        </w:rPr>
        <w:t>00</w:t>
      </w:r>
      <w:r w:rsidRPr="008958F6">
        <w:rPr>
          <w:rFonts w:cs="Tahoma" w:hAnsi="Times New Roman" w:ascii="Times New Roman"/>
          <w:b/>
          <w:sz w:val="24"/>
        </w:rPr>
        <w:t xml:space="preserve">.000,00 </w:t>
      </w:r>
      <w:r w:rsidR="008958F6">
        <w:rPr>
          <w:rFonts w:cs="Tahoma" w:hAnsi="Times New Roman" w:ascii="Times New Roman"/>
          <w:b/>
          <w:sz w:val="24"/>
        </w:rPr>
        <w:tab/>
      </w:r>
      <w:r w:rsidRPr="008958F6">
        <w:rPr>
          <w:rFonts w:cs="Tahoma" w:hAnsi="Times New Roman" w:ascii="Times New Roman"/>
          <w:b/>
          <w:sz w:val="24"/>
        </w:rPr>
        <w:t>kuna</w:t>
      </w:r>
      <w:r w:rsidR="008958F6">
        <w:rPr>
          <w:rFonts w:cs="Tahoma" w:hAnsi="Times New Roman" w:ascii="Times New Roman"/>
          <w:b/>
          <w:sz w:val="24"/>
        </w:rPr>
        <w:t>;</w:t>
      </w:r>
    </w:p>
    <w:p w:rsidRDefault="00AC1C3F" w:rsidP="005628D8" w:rsidR="00AC1C3F">
      <w:pPr>
        <w:rPr>
          <w:rFonts w:cs="Tahoma" w:hAnsi="Times New Roman" w:ascii="Times New Roman"/>
          <w:sz w:val="24"/>
        </w:rPr>
      </w:pPr>
    </w:p>
    <w:p w:rsidRDefault="008958F6" w:rsidP="005628D8" w:rsidR="008958F6" w:rsidRPr="008958F6">
      <w:p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="000418AA">
        <w:rPr>
          <w:rFonts w:cs="Tahoma" w:hAnsi="Times New Roman" w:ascii="Times New Roman"/>
          <w:sz w:val="24"/>
        </w:rPr>
        <w:t>3</w:t>
      </w:r>
      <w:r>
        <w:rPr>
          <w:rFonts w:cs="Tahoma" w:hAnsi="Times New Roman" w:ascii="Times New Roman"/>
          <w:sz w:val="24"/>
        </w:rPr>
        <w:t xml:space="preserve">.) k.o. Pula, zk. ul. 17816, čkbr. 1837/2 – poslovna zgrada, privredno dvorište, Pula, </w:t>
      </w:r>
      <w:r w:rsidR="00FD45B1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Divkovićeva ulica 2 A </w:t>
      </w:r>
      <w:r w:rsidR="00F7299C">
        <w:rPr>
          <w:rFonts w:cs="Tahoma" w:hAnsi="Times New Roman" w:ascii="Times New Roman"/>
          <w:sz w:val="24"/>
        </w:rPr>
        <w:t>od 3243 m2</w:t>
      </w:r>
      <w:r>
        <w:rPr>
          <w:rFonts w:cs="Tahoma" w:hAnsi="Times New Roman" w:ascii="Times New Roman"/>
          <w:sz w:val="24"/>
        </w:rPr>
        <w:t xml:space="preserve">– </w:t>
      </w:r>
      <w:r w:rsidRPr="0053063E">
        <w:rPr>
          <w:rFonts w:cs="Tahoma" w:hAnsi="Times New Roman" w:ascii="Times New Roman"/>
          <w:sz w:val="24"/>
        </w:rPr>
        <w:t>početna cijena:</w:t>
      </w:r>
      <w:r w:rsidR="0053063E">
        <w:rPr>
          <w:rFonts w:cs="Tahoma" w:hAnsi="Times New Roman" w:ascii="Times New Roman"/>
          <w:b/>
          <w:sz w:val="24"/>
        </w:rPr>
        <w:t xml:space="preserve"> </w:t>
      </w:r>
      <w:r w:rsidR="000418AA">
        <w:rPr>
          <w:rFonts w:cs="Tahoma" w:hAnsi="Times New Roman" w:ascii="Times New Roman"/>
          <w:b/>
          <w:sz w:val="24"/>
        </w:rPr>
        <w:t>6</w:t>
      </w:r>
      <w:r w:rsidRPr="008958F6">
        <w:rPr>
          <w:rFonts w:cs="Tahoma" w:hAnsi="Times New Roman" w:ascii="Times New Roman"/>
          <w:b/>
          <w:sz w:val="24"/>
        </w:rPr>
        <w:t>.</w:t>
      </w:r>
      <w:r w:rsidR="000418AA">
        <w:rPr>
          <w:rFonts w:cs="Tahoma" w:hAnsi="Times New Roman" w:ascii="Times New Roman"/>
          <w:b/>
          <w:sz w:val="24"/>
        </w:rPr>
        <w:t>56</w:t>
      </w:r>
      <w:r w:rsidR="00816285">
        <w:rPr>
          <w:rFonts w:cs="Tahoma" w:hAnsi="Times New Roman" w:ascii="Times New Roman"/>
          <w:b/>
          <w:sz w:val="24"/>
        </w:rPr>
        <w:t>0</w:t>
      </w:r>
      <w:r w:rsidRPr="008958F6">
        <w:rPr>
          <w:rFonts w:cs="Tahoma" w:hAnsi="Times New Roman" w:ascii="Times New Roman"/>
          <w:b/>
          <w:sz w:val="24"/>
        </w:rPr>
        <w:t>.</w:t>
      </w:r>
      <w:r w:rsidR="00EE6211">
        <w:rPr>
          <w:rFonts w:cs="Tahoma" w:hAnsi="Times New Roman" w:ascii="Times New Roman"/>
          <w:b/>
          <w:sz w:val="24"/>
        </w:rPr>
        <w:t>0</w:t>
      </w:r>
      <w:r w:rsidRPr="008958F6">
        <w:rPr>
          <w:rFonts w:cs="Tahoma" w:hAnsi="Times New Roman" w:ascii="Times New Roman"/>
          <w:b/>
          <w:sz w:val="24"/>
        </w:rPr>
        <w:t>00,00 kuna.</w:t>
      </w:r>
    </w:p>
    <w:p w:rsidRDefault="00AC1C3F" w:rsidP="005628D8" w:rsidR="00AC1C3F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 xml:space="preserve">Nekretnine se </w:t>
      </w:r>
      <w:r w:rsidR="00F81105">
        <w:rPr>
          <w:rFonts w:hAnsi="Times New Roman" w:ascii="Times New Roman"/>
          <w:sz w:val="24"/>
        </w:rPr>
        <w:t xml:space="preserve">prodaju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F74529">
      <w:pPr>
        <w:ind w:left="142"/>
        <w:jc w:val="center"/>
        <w:rPr>
          <w:rFonts w:cs="Tahoma" w:hAnsi="Times New Roman" w:ascii="Times New Roman"/>
          <w:sz w:val="24"/>
        </w:rPr>
      </w:pPr>
      <w:r w:rsidRPr="00465F0E">
        <w:rPr>
          <w:rFonts w:cs="Tahoma" w:hAnsi="Times New Roman" w:ascii="Times New Roman"/>
          <w:sz w:val="24"/>
        </w:rPr>
        <w:t xml:space="preserve"> </w:t>
      </w:r>
    </w:p>
    <w:p w:rsidRDefault="000418AA" w:rsidP="00310AAD" w:rsidR="00F74529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17. 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9.00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  <w:r w:rsidR="00FD45B1">
        <w:rPr>
          <w:rFonts w:cs="Tahoma" w:hAnsi="Times New Roman" w:ascii="Times New Roman"/>
          <w:sz w:val="24"/>
        </w:rPr>
        <w:t xml:space="preserve">, </w:t>
      </w:r>
      <w:r w:rsidR="007E6BFA"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E6211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EE6211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  <w:r w:rsidR="00FD45B1">
        <w:rPr>
          <w:rFonts w:cs="Tahoma" w:hAnsi="Times New Roman" w:ascii="Times New Roman"/>
          <w:sz w:val="24"/>
        </w:rPr>
        <w:t>.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Na ovom ročištu za dražbu nekretnine se ne mogu prodati ispod </w:t>
      </w:r>
      <w:r w:rsidR="00E911F7" w:rsidRPr="00AA0757">
        <w:rPr>
          <w:rFonts w:cs="Tahoma" w:hAnsi="Times New Roman" w:ascii="Times New Roman"/>
          <w:sz w:val="24"/>
        </w:rPr>
        <w:t>početne cijene kako je navedena u toč. I. zaključka.</w:t>
      </w:r>
      <w:r w:rsidR="006670BB" w:rsidRPr="00AA0757">
        <w:rPr>
          <w:rFonts w:cs="Tahoma" w:hAnsi="Times New Roman" w:ascii="Times New Roman"/>
          <w:sz w:val="24"/>
        </w:rPr>
        <w:t xml:space="preserve"> Svaka nekretnina prodaje se </w:t>
      </w:r>
      <w:r w:rsidR="000418AA">
        <w:rPr>
          <w:rFonts w:cs="Tahoma" w:hAnsi="Times New Roman" w:ascii="Times New Roman"/>
          <w:sz w:val="24"/>
        </w:rPr>
        <w:t>pojedinačno</w:t>
      </w:r>
      <w:r w:rsidR="006670BB" w:rsidRPr="00AA0757">
        <w:rPr>
          <w:rFonts w:cs="Tahoma" w:hAnsi="Times New Roman" w:ascii="Times New Roman"/>
          <w:sz w:val="24"/>
        </w:rPr>
        <w:t>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F74529" w:rsidRPr="00F74529">
        <w:rPr>
          <w:rFonts w:cs="Tahoma" w:hAnsi="Times New Roman" w:ascii="Times New Roman"/>
          <w:b/>
          <w:sz w:val="24"/>
        </w:rPr>
        <w:t>1</w:t>
      </w:r>
      <w:r w:rsidR="000A7FC1" w:rsidRPr="000A7FC1">
        <w:rPr>
          <w:rFonts w:cs="Tahoma" w:hAnsi="Times New Roman" w:ascii="Times New Roman"/>
          <w:b/>
          <w:sz w:val="24"/>
        </w:rPr>
        <w:t>0% od početne cijene</w:t>
      </w:r>
      <w:r w:rsidR="000A7FC1">
        <w:rPr>
          <w:rFonts w:cs="Tahoma" w:hAnsi="Times New Roman" w:ascii="Times New Roman"/>
          <w:sz w:val="24"/>
        </w:rPr>
        <w:t xml:space="preserve">, </w:t>
      </w:r>
      <w:r w:rsidR="00555835" w:rsidRPr="00AA0757">
        <w:rPr>
          <w:rFonts w:cs="Tahoma" w:hAnsi="Times New Roman" w:ascii="Times New Roman"/>
          <w:sz w:val="24"/>
        </w:rPr>
        <w:t>za svaku nekretninu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lastRenderedPageBreak/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BD7503">
        <w:rPr>
          <w:rFonts w:cs="Tahoma" w:hAnsi="Times New Roman" w:ascii="Times New Roman"/>
          <w:sz w:val="24"/>
        </w:rPr>
        <w:t>1066-</w:t>
      </w:r>
      <w:r w:rsidR="00C7246B">
        <w:rPr>
          <w:rFonts w:cs="Tahoma" w:hAnsi="Times New Roman" w:ascii="Times New Roman"/>
          <w:sz w:val="24"/>
        </w:rPr>
        <w:t>12</w:t>
      </w:r>
      <w:r w:rsidRPr="00AA0757">
        <w:rPr>
          <w:rFonts w:cs="Tahoma" w:hAnsi="Times New Roman" w:ascii="Times New Roman"/>
          <w:sz w:val="24"/>
        </w:rPr>
        <w:t>, s naznakom: "Jamčevina za dražbu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FD45B1">
        <w:rPr>
          <w:rFonts w:cs="Tahoma" w:hAnsi="Times New Roman" w:ascii="Times New Roman"/>
          <w:sz w:val="24"/>
        </w:rPr>
        <w:t>St-1066/12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pogodim oblicima javnog oglašavanja.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 0</w:t>
      </w:r>
      <w:r w:rsidR="009B1EE2">
        <w:rPr>
          <w:rFonts w:cs="Tahoma" w:hAnsi="Times New Roman" w:ascii="Times New Roman"/>
          <w:sz w:val="24"/>
        </w:rPr>
        <w:t>1</w:t>
      </w:r>
      <w:r w:rsidR="00C7246B" w:rsidRPr="00C7246B">
        <w:rPr>
          <w:rFonts w:cs="Tahoma" w:hAnsi="Times New Roman" w:ascii="Times New Roman"/>
          <w:sz w:val="24"/>
        </w:rPr>
        <w:t>/</w:t>
      </w:r>
      <w:r w:rsidR="009B1EE2">
        <w:rPr>
          <w:rFonts w:cs="Tahoma" w:hAnsi="Times New Roman" w:ascii="Times New Roman"/>
          <w:sz w:val="24"/>
        </w:rPr>
        <w:t>36 64 586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</w:t>
      </w:r>
      <w:r w:rsidR="00FD45B1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90AA9">
        <w:rPr>
          <w:rFonts w:cs="Tahoma" w:hAnsi="Times New Roman" w:ascii="Times New Roman"/>
          <w:sz w:val="24"/>
        </w:rPr>
        <w:t>11. siječnja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020C7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020C78" w:rsidP="00310AAD" w:rsidR="00020C78">
      <w:pPr>
        <w:rPr>
          <w:rFonts w:cs="Tahoma" w:hAnsi="Times New Roman" w:ascii="Times New Roman"/>
          <w:sz w:val="24"/>
        </w:rPr>
      </w:pPr>
    </w:p>
    <w:p w:rsidRDefault="00020C78" w:rsidP="00310AAD" w:rsidR="00020C7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020C78" w:rsidP="00310AAD" w:rsidR="00020C7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EE5BBA" w:rsidP="00310AAD" w:rsidR="00D4749B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020C78">
      <w:pPr>
        <w:rPr>
          <w:rFonts w:cs="Tahoma" w:hAnsi="Times New Roman" w:ascii="Times New Roman"/>
          <w:color w:themeColor="background1" w:val="FFFFFF"/>
          <w:sz w:val="24"/>
        </w:rPr>
      </w:pPr>
      <w:r w:rsidRPr="00020C7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020C7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20C78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2297B" w:rsidRPr="00020C78">
        <w:rPr>
          <w:rFonts w:cs="Tahoma" w:hAnsi="Times New Roman" w:ascii="Times New Roman"/>
          <w:color w:themeColor="background1" w:val="FFFFFF"/>
          <w:sz w:val="24"/>
        </w:rPr>
        <w:t xml:space="preserve"> (i radi dostave na objavu </w:t>
      </w:r>
      <w:r w:rsidR="002A5538" w:rsidRPr="00020C78">
        <w:rPr>
          <w:rFonts w:cs="Tahoma" w:hAnsi="Times New Roman" w:ascii="Times New Roman"/>
          <w:color w:themeColor="background1" w:val="FFFFFF"/>
          <w:sz w:val="24"/>
        </w:rPr>
        <w:t xml:space="preserve">u </w:t>
      </w:r>
      <w:r w:rsidR="00C2297B" w:rsidRPr="00020C78">
        <w:rPr>
          <w:rFonts w:cs="Tahoma" w:hAnsi="Times New Roman" w:ascii="Times New Roman"/>
          <w:color w:themeColor="background1" w:val="FFFFFF"/>
          <w:sz w:val="24"/>
        </w:rPr>
        <w:t>HG</w:t>
      </w:r>
      <w:r w:rsidR="00E371FD" w:rsidRPr="00020C78">
        <w:rPr>
          <w:rFonts w:cs="Tahoma" w:hAnsi="Times New Roman" w:ascii="Times New Roman"/>
          <w:color w:themeColor="background1" w:val="FFFFFF"/>
          <w:sz w:val="24"/>
        </w:rPr>
        <w:t>K</w:t>
      </w:r>
      <w:r w:rsidR="00C2297B" w:rsidRPr="00020C78">
        <w:rPr>
          <w:rFonts w:cs="Tahoma" w:hAnsi="Times New Roman" w:ascii="Times New Roman"/>
          <w:color w:themeColor="background1" w:val="FFFFFF"/>
          <w:sz w:val="24"/>
        </w:rPr>
        <w:t>)</w:t>
      </w:r>
    </w:p>
    <w:p w:rsidRDefault="00B05C64" w:rsidP="00B05C64" w:rsidR="00B05C64" w:rsidRPr="00020C78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020C78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020C78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9B1EE2" w:rsidP="00310AAD" w:rsidR="00310AAD" w:rsidRPr="00020C7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20C78">
        <w:rPr>
          <w:rFonts w:cs="Tahoma" w:hAnsi="Times New Roman" w:ascii="Times New Roman"/>
          <w:color w:themeColor="background1" w:val="FFFFFF"/>
          <w:sz w:val="24"/>
        </w:rPr>
        <w:t>Societe generale-Splitska banka d.d., Split, Ruđera Boškovića 16</w:t>
      </w:r>
    </w:p>
    <w:p w:rsidRDefault="009B1EE2" w:rsidP="00310AAD" w:rsidR="009B1EE2" w:rsidRPr="00020C7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020C78">
        <w:rPr>
          <w:rFonts w:cs="Tahoma" w:hAnsi="Times New Roman" w:ascii="Times New Roman"/>
          <w:color w:themeColor="background1" w:val="FFFFFF"/>
          <w:sz w:val="24"/>
        </w:rPr>
        <w:t>Privredna banka Zagreb d.d. Zagreb, po pun.</w:t>
      </w:r>
      <w:r w:rsidR="00BD7503" w:rsidRPr="00020C78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FD45B1" w:rsidRPr="00020C78">
        <w:rPr>
          <w:rFonts w:cs="Tahoma" w:hAnsi="Times New Roman" w:ascii="Times New Roman"/>
          <w:color w:themeColor="background1" w:val="FFFFFF"/>
          <w:sz w:val="24"/>
        </w:rPr>
        <w:t>OD Suić&amp;Škunca, Zagreb, Domagojeva 14</w:t>
      </w:r>
    </w:p>
    <w:p w:rsidRDefault="000A7FC1" w:rsidP="00310AAD" w:rsidR="00310AAD" w:rsidRPr="00020C78">
      <w:pPr>
        <w:rPr>
          <w:rFonts w:cs="Tahoma" w:hAnsi="Times New Roman" w:ascii="Times New Roman"/>
          <w:color w:themeColor="background1" w:val="FFFFFF"/>
          <w:sz w:val="24"/>
        </w:rPr>
      </w:pPr>
      <w:r w:rsidRPr="00020C78">
        <w:rPr>
          <w:rFonts w:cs="Tahoma" w:hAnsi="Times New Roman" w:ascii="Times New Roman"/>
          <w:color w:themeColor="background1" w:val="FFFFFF"/>
          <w:sz w:val="24"/>
        </w:rPr>
        <w:t>4</w:t>
      </w:r>
      <w:r w:rsidR="00310AAD" w:rsidRPr="00020C78">
        <w:rPr>
          <w:rFonts w:cs="Tahoma" w:hAnsi="Times New Roman" w:ascii="Times New Roman"/>
          <w:color w:themeColor="background1" w:val="FFFFFF"/>
          <w:sz w:val="24"/>
        </w:rPr>
        <w:t xml:space="preserve">.   </w:t>
      </w:r>
      <w:r w:rsidR="008B1941" w:rsidRPr="00020C78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020C78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9B1EE2" w:rsidRPr="00020C78">
        <w:rPr>
          <w:rFonts w:cs="Tahoma" w:hAnsi="Times New Roman" w:ascii="Times New Roman"/>
          <w:color w:themeColor="background1" w:val="FFFFFF"/>
          <w:sz w:val="24"/>
        </w:rPr>
        <w:t>,</w:t>
      </w:r>
      <w:r w:rsidR="00310AAD" w:rsidRPr="00020C78">
        <w:rPr>
          <w:rFonts w:cs="Tahoma" w:hAnsi="Times New Roman" w:ascii="Times New Roman"/>
          <w:color w:themeColor="background1" w:val="FFFFFF"/>
          <w:sz w:val="24"/>
        </w:rPr>
        <w:t xml:space="preserve"> ovdje</w:t>
      </w:r>
    </w:p>
    <w:p w:rsidRDefault="00AE7A0D" w:rsidR="00AE7A0D" w:rsidRPr="00AA0757">
      <w:pPr>
        <w:rPr>
          <w:rFonts w:cs="Tahoma" w:hAnsi="Times New Roman" w:ascii="Times New Roman"/>
          <w:sz w:val="24"/>
        </w:rPr>
      </w:pPr>
    </w:p>
    <w:sectPr w:rsidSect="00EA52A1" w:rsidR="00AE7A0D" w:rsidRPr="00AA075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A62" w:rsidR="00914A62">
      <w:r>
        <w:separator/>
      </w:r>
    </w:p>
  </w:endnote>
  <w:endnote w:id="0" w:type="continuationSeparator">
    <w:p w:rsidRDefault="00914A62" w:rsidR="00914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A62" w:rsidR="00914A62">
      <w:r>
        <w:separator/>
      </w:r>
    </w:p>
  </w:footnote>
  <w:footnote w:id="0" w:type="continuationSeparator">
    <w:p w:rsidRDefault="00914A62" w:rsidR="00914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974E1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8958F6">
      <w:rPr>
        <w:rFonts w:hAnsi="Times New Roman" w:ascii="Times New Roman"/>
        <w:szCs w:val="22"/>
      </w:rPr>
      <w:t>1066/12</w:t>
    </w:r>
    <w:r w:rsidR="00020C78">
      <w:rPr>
        <w:rFonts w:hAnsi="Times New Roman" w:ascii="Times New Roman"/>
        <w:szCs w:val="22"/>
      </w:rPr>
      <w:t>-245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387"/>
    <w:rsid w:val="00001B5A"/>
    <w:rsid w:val="000050E1"/>
    <w:rsid w:val="00015716"/>
    <w:rsid w:val="00020C78"/>
    <w:rsid w:val="000324E5"/>
    <w:rsid w:val="00036D08"/>
    <w:rsid w:val="00037791"/>
    <w:rsid w:val="000418AA"/>
    <w:rsid w:val="00062912"/>
    <w:rsid w:val="00062DD1"/>
    <w:rsid w:val="00070CB4"/>
    <w:rsid w:val="000764D8"/>
    <w:rsid w:val="00090DFD"/>
    <w:rsid w:val="000A046A"/>
    <w:rsid w:val="000A5A68"/>
    <w:rsid w:val="000A7FC1"/>
    <w:rsid w:val="000B39DF"/>
    <w:rsid w:val="000D010B"/>
    <w:rsid w:val="000E2F21"/>
    <w:rsid w:val="000F61F1"/>
    <w:rsid w:val="0010635B"/>
    <w:rsid w:val="001149D5"/>
    <w:rsid w:val="001241C1"/>
    <w:rsid w:val="00127D3D"/>
    <w:rsid w:val="00133B49"/>
    <w:rsid w:val="00144A86"/>
    <w:rsid w:val="00153260"/>
    <w:rsid w:val="00164FDA"/>
    <w:rsid w:val="00170A13"/>
    <w:rsid w:val="00177432"/>
    <w:rsid w:val="00177A30"/>
    <w:rsid w:val="001D1D00"/>
    <w:rsid w:val="001E2F88"/>
    <w:rsid w:val="001E575C"/>
    <w:rsid w:val="002109AC"/>
    <w:rsid w:val="002167C5"/>
    <w:rsid w:val="0023631C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455E"/>
    <w:rsid w:val="0036625F"/>
    <w:rsid w:val="00390AA9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516E9"/>
    <w:rsid w:val="00460BB7"/>
    <w:rsid w:val="0046182C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3063E"/>
    <w:rsid w:val="005419C8"/>
    <w:rsid w:val="00555835"/>
    <w:rsid w:val="005628D8"/>
    <w:rsid w:val="0057341F"/>
    <w:rsid w:val="0057594C"/>
    <w:rsid w:val="005875A0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5B19"/>
    <w:rsid w:val="006B72D9"/>
    <w:rsid w:val="006E1347"/>
    <w:rsid w:val="006E1E9D"/>
    <w:rsid w:val="006E52BB"/>
    <w:rsid w:val="006F5EEB"/>
    <w:rsid w:val="0070227B"/>
    <w:rsid w:val="007160D0"/>
    <w:rsid w:val="00735E39"/>
    <w:rsid w:val="00736971"/>
    <w:rsid w:val="007664ED"/>
    <w:rsid w:val="00776FD1"/>
    <w:rsid w:val="00791B9D"/>
    <w:rsid w:val="007B0185"/>
    <w:rsid w:val="007B75AF"/>
    <w:rsid w:val="007C19FB"/>
    <w:rsid w:val="007C33C9"/>
    <w:rsid w:val="007E0A65"/>
    <w:rsid w:val="007E3B92"/>
    <w:rsid w:val="007E6BFA"/>
    <w:rsid w:val="007F048E"/>
    <w:rsid w:val="007F7571"/>
    <w:rsid w:val="00816285"/>
    <w:rsid w:val="008217D5"/>
    <w:rsid w:val="00872707"/>
    <w:rsid w:val="008958F6"/>
    <w:rsid w:val="008A516D"/>
    <w:rsid w:val="008B1941"/>
    <w:rsid w:val="008B1BEC"/>
    <w:rsid w:val="008B6BCE"/>
    <w:rsid w:val="008C4232"/>
    <w:rsid w:val="008F7361"/>
    <w:rsid w:val="00914A62"/>
    <w:rsid w:val="0095432E"/>
    <w:rsid w:val="00957E52"/>
    <w:rsid w:val="00971D49"/>
    <w:rsid w:val="00973546"/>
    <w:rsid w:val="009806DB"/>
    <w:rsid w:val="0099519D"/>
    <w:rsid w:val="009A0FF6"/>
    <w:rsid w:val="009B1EE2"/>
    <w:rsid w:val="009C364E"/>
    <w:rsid w:val="009F6435"/>
    <w:rsid w:val="009F6D59"/>
    <w:rsid w:val="00A0057F"/>
    <w:rsid w:val="00A23DC2"/>
    <w:rsid w:val="00A25446"/>
    <w:rsid w:val="00A62482"/>
    <w:rsid w:val="00A74130"/>
    <w:rsid w:val="00AA0757"/>
    <w:rsid w:val="00AB0009"/>
    <w:rsid w:val="00AB05F6"/>
    <w:rsid w:val="00AB1309"/>
    <w:rsid w:val="00AB16B5"/>
    <w:rsid w:val="00AC1C3F"/>
    <w:rsid w:val="00AC30C2"/>
    <w:rsid w:val="00AD6D46"/>
    <w:rsid w:val="00AE7A0D"/>
    <w:rsid w:val="00B05C64"/>
    <w:rsid w:val="00B12EF9"/>
    <w:rsid w:val="00B334BE"/>
    <w:rsid w:val="00B36118"/>
    <w:rsid w:val="00B364CB"/>
    <w:rsid w:val="00B52117"/>
    <w:rsid w:val="00B5633F"/>
    <w:rsid w:val="00B61D96"/>
    <w:rsid w:val="00B638E0"/>
    <w:rsid w:val="00BB50B4"/>
    <w:rsid w:val="00BC2261"/>
    <w:rsid w:val="00BD4323"/>
    <w:rsid w:val="00BD750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656FA"/>
    <w:rsid w:val="00D933DA"/>
    <w:rsid w:val="00D974E1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2EEC"/>
    <w:rsid w:val="00EA52A1"/>
    <w:rsid w:val="00EE3CD2"/>
    <w:rsid w:val="00EE3F70"/>
    <w:rsid w:val="00EE5166"/>
    <w:rsid w:val="00EE5BBA"/>
    <w:rsid w:val="00EE6211"/>
    <w:rsid w:val="00EF42C0"/>
    <w:rsid w:val="00EF42CF"/>
    <w:rsid w:val="00EF5411"/>
    <w:rsid w:val="00EF7B6B"/>
    <w:rsid w:val="00F04195"/>
    <w:rsid w:val="00F138B3"/>
    <w:rsid w:val="00F14B88"/>
    <w:rsid w:val="00F335FD"/>
    <w:rsid w:val="00F35635"/>
    <w:rsid w:val="00F478FA"/>
    <w:rsid w:val="00F61A18"/>
    <w:rsid w:val="00F7299C"/>
    <w:rsid w:val="00F74529"/>
    <w:rsid w:val="00F81105"/>
    <w:rsid w:val="00F86FD0"/>
    <w:rsid w:val="00FD45B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7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4E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97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4E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2012.</izvorni_sadrzaj>
    <derivirana_varijabla naziv="DomainObject.Predmet.DatumOsnivanja_1">10.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St-1066/2012</izvorni_sadrzaj>
    <derivirana_varijabla naziv="DomainObject.Predmet.OznakaBroj_1">St-1066/2012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>spis u 2 dijela-1. dio od 1-202, 2. dio od 203-..
1. - 4. dio spisa je u referadi 3.
5 svežanj od 794-966 u kalendaru</izvorni_sadrzaj>
    <derivirana_varijabla naziv="DomainObject.Predmet.PrimjedbaSuca_1">spis u 2 dijela-1. dio od 1-202, 2. dio od 203-..
1. - 4. dio spisa je u referadi 3.
5 svežanj od 794-966 u kalendaru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TERMOCOMMERCE društvo s ograničenom odgovornošću za proizvodnju, trgovinu, servis i održavanje strojeva i uređaja - u steč zastupanog po punomoćniku Javorko Novak</izvorni_sadrzaj>
    <derivirana_varijabla naziv="DomainObject.Predmet.ProtustrankaFormated_1">  TERMOCOMMERCE društvo s ograničenom odgovornošću za proizvodnju, trgovinu, servis i održavanje strojeva i uređaja - u steč zastupanog po punomoćniku Javorko Novak</derivirana_varijabla>
  </DomainObject.Predmet.ProtustrankaFormated>
  <DomainObject.Predmet.ProtustrankaFormatedOIB>
    <izvorni_sadrzaj>  TERMOCOMMERCE društvo s ograničenom odgovornošću za proizvodnju, trgovinu, servis i održavanje strojeva i uređaja - u steč, OIB 09627920501 zastupanog po punomoćniku Javorko Novak</izvorni_sadrzaj>
    <derivirana_varijabla naziv="DomainObject.Predmet.ProtustrankaFormatedOIB_1">  TERMOCOMMERCE društvo s ograničenom odgovornošću za proizvodnju, trgovinu, servis i održavanje strojeva i uređaja - u steč, OIB 09627920501 zastupanog po punomoćniku Javorko Novak</derivirana_varijabla>
  </DomainObject.Predmet.ProtustrankaFormatedOIB>
  <DomainObject.Predmet.ProtustrankaFormatedWithAdress>
    <izvorni_sadrzaj> TERMOCOMMERCE društvo s ograničenom odgovornošću za proizvodnju, trgovinu, servis i održavanje strojeva i uređaja - u steč, KNEZA BRANIMIRA 173, 10000 Zagreb zastupanog po punomoćniku Javorko Novak</izvorni_sadrzaj>
    <derivirana_varijabla naziv="DomainObject.Predmet.ProtustrankaFormatedWithAdress_1"> TERMOCOMMERCE društvo s ograničenom odgovornošću za proizvodnju, trgovinu, servis i održavanje strojeva i uređaja - u steč, KNEZA BRANIMIRA 173, 10000 Zagreb zastupanog po punomoćniku Javorko Novak</derivirana_varijabla>
  </DomainObject.Predmet.ProtustrankaFormatedWithAdress>
  <DomainObject.Predmet.ProtustrankaFormatedWithAdressOIB>
    <izvorni_sadrzaj> TERMOCOMMERCE društvo s ograničenom odgovornošću za proizvodnju, trgovinu, servis i održavanje strojeva i uređaja - u steč, OIB 09627920501, KNEZA BRANIMIRA 173, 10000 Zagreb zastupanog po punomoćniku Javorko Novak</izvorni_sadrzaj>
    <derivirana_varijabla naziv="DomainObject.Predmet.ProtustrankaFormatedWithAdressOIB_1"> TERMOCOMMERCE društvo s ograničenom odgovornošću za proizvodnju, trgovinu, servis i održavanje strojeva i uređaja - u steč, OIB 09627920501, KNEZA BRANIMIRA 173, 10000 Zagreb zastupanog po punomoćniku Javorko Novak</derivirana_varijabla>
  </DomainObject.Predmet.ProtustrankaFormatedWithAdressOIB>
  <DomainObject.Predmet.ProtustrankaWithAdress>
    <izvorni_sadrzaj>TERMOCOMMERCE društvo s ograničenom odgovornošću za proizvodnju, trgovinu, servis i održavanje strojeva i uređaja - u steč KNEZA BRANIMIRA 173, 10000 Zagreb</izvorni_sadrzaj>
    <derivirana_varijabla naziv="DomainObject.Predmet.ProtustrankaWithAdress_1">TERMOCOMMERCE društvo s ograničenom odgovornošću za proizvodnju, trgovinu, servis i održavanje strojeva i uređaja - u steč KNEZA BRANIMIRA 173, 10000 Zagreb</derivirana_varijabla>
  </DomainObject.Predmet.ProtustrankaWithAdress>
  <DomainObject.Predmet.ProtustrankaWith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WithAdressOIB_1">TERMOCOMMERCE društvo s ograničenom odgovornošću za proizvodnju, trgovinu, servis i održavanje strojeva i uređaja - u steč, OIB 09627920501, KNEZA BRANIMIRA 173, 10000 Zagreb</derivirana_varijabla>
  </DomainObject.Predmet.ProtustrankaWithAdressOIB>
  <DomainObject.Predmet.ProtustrankaNazivFormated>
    <izvorni_sadrzaj>TERMOCOMMERCE društvo s ograničenom odgovornošću za proizvodnju, trgovinu, servis i održavanje strojeva i uređaja - u steč</izvorni_sadrzaj>
    <derivirana_varijabla naziv="DomainObject.Predmet.ProtustrankaNazivFormated_1">TERMOCOMMERCE društvo s ograničenom odgovornošću za proizvodnju, trgovinu, servis i održavanje strojeva i uređaja - u steč</derivirana_varijabla>
  </DomainObject.Predmet.ProtustrankaNazivFormated>
  <DomainObject.Predmet.ProtustrankaNazivFormatedOIB>
    <izvorni_sadrzaj>TERMOCOMMERCE društvo s ograničenom odgovornošću za proizvodnju, trgovinu, servis i održavanje strojeva i uređaja - u steč, OIB 09627920501</izvorni_sadrzaj>
    <derivirana_varijabla naziv="DomainObject.Predmet.ProtustrankaNazivFormatedOIB_1">TERMOCOMMERCE društvo s ograničenom odgovornošću za proizvodnju, trgovinu, servis i održavanje strojeva i uređaja - u steč, OIB 09627920501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PEŠTAN d.o.o. za proizvodnju, trgovinu i usluge zastupanog po punomoćniku ODVJETNIČKO DRUŠTVO ANIĆ I PARTNERI; FRIGO%CO d.o.o.; VAILLANT d.o.o.; ENMON d.o.o.</izvorni_sadrzaj>
    <derivirana_varijabla naziv="DomainObject.Predmet.StrankaFormated_1">  PEŠTAN d.o.o. za proizvodnju, trgovinu i usluge zastupanog po punomoćniku ODVJETNIČKO DRUŠTVO ANIĆ I PARTNERI; FRIGO%CO d.o.o.; VAILLANT d.o.o.; ENMON d.o.o.</derivirana_varijabla>
  </DomainObject.Predmet.StrankaFormated>
  <DomainObject.Predmet.StrankaFormatedOIB>
    <izvorni_sadrzaj>  PEŠTAN d.o.o. za proizvodnju, trgovinu i usluge, OIB 56429755139 zastupanog po punomoćniku ODVJETNIČKO DRUŠTVO ANIĆ I PARTNERI; FRIGO%CO d.o.o.; VAILLANT d.o.o.; ENMON d.o.o.</izvorni_sadrzaj>
    <derivirana_varijabla naziv="DomainObject.Predmet.StrankaFormatedOIB_1">  PEŠTAN d.o.o. za proizvodnju, trgovinu i usluge, OIB 56429755139 zastupanog po punomoćniku ODVJETNIČKO DRUŠTVO ANIĆ I PARTNERI; FRIGO%CO d.o.o.; VAILLANT d.o.o.; ENMON d.o.o.</derivirana_varijabla>
  </DomainObject.Predmet.StrankaFormatedOIB>
  <DomainObject.Predmet.StrankaFormatedWithAdress>
    <izvorni_sadrzaj> PEŠTAN d.o.o. za proizvodnju, trgovinu i usluge, Zagrebačka cesta 113 A, 10297 Jakovlje zastupanog po punomoćniku ODVJETNIČKO DRUŠTVO ANIĆ I PARTNERI; FRIGO%CO d.o.o.; VAILLANT d.o.o.; ENMON d.o.o.</izvorni_sadrzaj>
    <derivirana_varijabla naziv="DomainObject.Predmet.StrankaFormatedWithAdress_1"> PEŠTAN d.o.o. za proizvodnju, trgovinu i usluge, Zagrebačka cesta 113 A, 10297 Jakovlje zastupanog po punomoćniku ODVJETNIČKO DRUŠTVO ANIĆ I PARTNERI; FRIGO%CO d.o.o.; VAILLANT d.o.o.; ENMON d.o.o.</derivirana_varijabla>
  </DomainObject.Predmet.StrankaFormatedWithAdress>
  <DomainObject.Predmet.StrankaFormatedWithAdressOIB>
    <izvorni_sadrzaj> PEŠTAN d.o.o. za proizvodnju, trgovinu i usluge, OIB 56429755139, Zagrebačka cesta 113 A, 10297 Jakovlje zastupanog po punomoćniku ODVJETNIČKO DRUŠTVO ANIĆ I PARTNERI; FRIGO%CO d.o.o.; VAILLANT d.o.o.; ENMON d.o.o.</izvorni_sadrzaj>
    <derivirana_varijabla naziv="DomainObject.Predmet.StrankaFormatedWithAdressOIB_1"> PEŠTAN d.o.o. za proizvodnju, trgovinu i usluge, OIB 56429755139, Zagrebačka cesta 113 A, 10297 Jakovlje zastupanog po punomoćniku ODVJETNIČKO DRUŠTVO ANIĆ I PARTNERI; FRIGO%CO d.o.o.; VAILLANT d.o.o.; ENMON d.o.o.</derivirana_varijabla>
  </DomainObject.Predmet.StrankaFormatedWithAdressOIB>
  <DomainObject.Predmet.StrankaWithAdress>
    <izvorni_sadrzaj>PEŠTAN d.o.o. za proizvodnju, trgovinu i usluge Zagrebačka cesta 113 A,10297 Jakovlje,FRIGO%CO d.o.o. ,VAILLANT d.o.o. ,ENMON d.o.o. </izvorni_sadrzaj>
    <derivirana_varijabla naziv="DomainObject.Predmet.StrankaWithAdress_1">PEŠTAN d.o.o. za proizvodnju, trgovinu i usluge Zagrebačka cesta 113 A,10297 Jakovlje,FRIGO%CO d.o.o. ,VAILLANT d.o.o. ,ENMON d.o.o. </derivirana_varijabla>
  </DomainObject.Predmet.StrankaWithAdress>
  <DomainObject.Predmet.StrankaWithAdressOIB>
    <izvorni_sadrzaj>PEŠTAN d.o.o. za proizvodnju, trgovinu i usluge, OIB 56429755139, Zagrebačka cesta 113 A,10297 Jakovlje,FRIGO%CO d.o.o.,VAILLANT d.o.o.,ENMON d.o.o.</izvorni_sadrzaj>
    <derivirana_varijabla naziv="DomainObject.Predmet.StrankaWithAdressOIB_1">PEŠTAN d.o.o. za proizvodnju, trgovinu i usluge, OIB 56429755139, Zagrebačka cesta 113 A,10297 Jakovlje,FRIGO%CO d.o.o.,VAILLANT d.o.o.,ENMON d.o.o.</derivirana_varijabla>
  </DomainObject.Predmet.StrankaWithAdressOIB>
  <DomainObject.Predmet.StrankaNazivFormated>
    <izvorni_sadrzaj>PEŠTAN d.o.o. za proizvodnju, trgovinu i usluge,FRIGO%CO d.o.o.,VAILLANT d.o.o.,ENMON d.o.o.</izvorni_sadrzaj>
    <derivirana_varijabla naziv="DomainObject.Predmet.StrankaNazivFormated_1">PEŠTAN d.o.o. za proizvodnju, trgovinu i usluge,FRIGO%CO d.o.o.,VAILLANT d.o.o.,ENMON d.o.o.</derivirana_varijabla>
  </DomainObject.Predmet.StrankaNazivFormated>
  <DomainObject.Predmet.StrankaNazivFormatedOIB>
    <izvorni_sadrzaj>PEŠTAN d.o.o. za proizvodnju, trgovinu i usluge, OIB 56429755139,FRIGO%CO d.o.o.,VAILLANT d.o.o.,ENMON d.o.o.</izvorni_sadrzaj>
    <derivirana_varijabla naziv="DomainObject.Predmet.StrankaNazivFormatedOIB_1">PEŠTAN d.o.o. za proizvodnju, trgovinu i usluge, OIB 56429755139,FRIGO%CO d.o.o.,VAILLANT d.o.o.,ENMON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PEŠTAN d.o.o. za proizvodnju, trgovinu i usluge zastupanog po punomoćniku ODVJETNIČKO DRUŠTVO ANIĆ I PARTNERI</item>
      <item>FRIGO%CO d.o.o.</item>
      <item>VAILLANT d.o.o.</item>
      <item>ENMON d.o.o.</item>
    </izvorni_sadrzaj>
    <derivirana_varijabla naziv="DomainObject.Predmet.StrankaListFormated_1">
      <item>PEŠTAN d.o.o. za proizvodnju, trgovinu i usluge zastupanog po punomoćniku ODVJETNIČKO DRUŠTVO ANIĆ I PARTNERI</item>
      <item>FRIGO%CO d.o.o.</item>
      <item>VAILLANT d.o.o.</item>
      <item>ENMON d.o.o.</item>
    </derivirana_varijabla>
  </DomainObject.Predmet.StrankaListFormated>
  <DomainObject.Predmet.StrankaListFormatedOIB>
    <izvorni_sadrzaj>
      <item>PEŠTAN d.o.o. za proizvodnju, trgovinu i usluge, OIB 56429755139 zastupanog po punomoćniku ODVJETNIČKO DRUŠTVO ANIĆ I PARTNERI</item>
      <item>FRIGO%CO d.o.o.</item>
      <item>VAILLANT d.o.o.</item>
      <item>ENMON d.o.o.</item>
    </izvorni_sadrzaj>
    <derivirana_varijabla naziv="DomainObject.Predmet.StrankaListFormatedOIB_1">
      <item>PEŠTAN d.o.o. za proizvodnju, trgovinu i usluge, OIB 56429755139 zastupanog po punomoćniku ODVJETNIČKO DRUŠTVO ANIĆ I PARTNERI</item>
      <item>FRIGO%CO d.o.o.</item>
      <item>VAILLANT d.o.o.</item>
      <item>ENMON d.o.o.</item>
    </derivirana_varijabla>
  </DomainObject.Predmet.StrankaListFormatedOIB>
  <DomainObject.Predmet.StrankaListFormatedWithAdress>
    <izvorni_sadrzaj>
      <item>PEŠTAN d.o.o. za proizvodnju, trgovinu i usluge, Zagrebačka cesta 113 A, 10297 Jakovlje zastupanog po punomoćniku ODVJETNIČKO DRUŠTVO ANIĆ I PARTNERI</item>
      <item>FRIGO%CO d.o.o.</item>
      <item>VAILLANT d.o.o.</item>
      <item>ENMON d.o.o.</item>
    </izvorni_sadrzaj>
    <derivirana_varijabla naziv="DomainObject.Predmet.StrankaListFormatedWithAdress_1">
      <item>PEŠTAN d.o.o. za proizvodnju, trgovinu i usluge, Zagrebačka cesta 113 A, 10297 Jakovlje zastupanog po punomoćniku ODVJETNIČKO DRUŠTVO ANIĆ I PARTNERI</item>
      <item>FRIGO%CO d.o.o.</item>
      <item>VAILLANT d.o.o.</item>
      <item>ENMON d.o.o.</item>
    </derivirana_varijabla>
  </DomainObject.Predmet.StrankaListFormatedWithAdress>
  <DomainObject.Predmet.StrankaListFormatedWithAdressOIB>
    <izvorni_sadrzaj>
      <item>PEŠTAN d.o.o. za proizvodnju, trgovinu i usluge, OIB 56429755139, Zagrebačka cesta 113 A, 10297 Jakovlje zastupanog po punomoćniku ODVJETNIČKO DRUŠTVO ANIĆ I PARTNERI</item>
      <item>FRIGO%CO d.o.o.</item>
      <item>VAILLANT d.o.o.</item>
      <item>ENMON d.o.o.</item>
    </izvorni_sadrzaj>
    <derivirana_varijabla naziv="DomainObject.Predmet.StrankaListFormatedWithAdressOIB_1">
      <item>PEŠTAN d.o.o. za proizvodnju, trgovinu i usluge, OIB 56429755139, Zagrebačka cesta 113 A, 10297 Jakovlje zastupanog po punomoćniku ODVJETNIČKO DRUŠTVO ANIĆ I PARTNERI</item>
      <item>FRIGO%CO d.o.o.</item>
      <item>VAILLANT d.o.o.</item>
      <item>ENMON d.o.o.</item>
    </derivirana_varijabla>
  </DomainObject.Predmet.StrankaListFormatedWithAdressOIB>
  <DomainObject.Predmet.StrankaListNazivFormated>
    <izvorni_sadrzaj>
      <item>PEŠTAN d.o.o. za proizvodnju, trgovinu i usluge</item>
      <item>FRIGO%CO d.o.o.</item>
      <item>VAILLANT d.o.o.</item>
      <item>ENMON d.o.o.</item>
    </izvorni_sadrzaj>
    <derivirana_varijabla naziv="DomainObject.Predmet.StrankaListNazivFormated_1">
      <item>PEŠTAN d.o.o. za proizvodnju, trgovinu i usluge</item>
      <item>FRIGO%CO d.o.o.</item>
      <item>VAILLANT d.o.o.</item>
      <item>ENMON d.o.o.</item>
    </derivirana_varijabla>
  </DomainObject.Predmet.StrankaListNazivFormated>
  <DomainObject.Predmet.StrankaListNazivFormatedOIB>
    <izvorni_sadrzaj>
      <item>PEŠTAN d.o.o. za proizvodnju, trgovinu i usluge, OIB 56429755139</item>
      <item>FRIGO%CO d.o.o.</item>
      <item>VAILLANT d.o.o.</item>
      <item>ENMON d.o.o.</item>
    </izvorni_sadrzaj>
    <derivirana_varijabla naziv="DomainObject.Predmet.StrankaListNazivFormatedOIB_1">
      <item>PEŠTAN d.o.o. za proizvodnju, trgovinu i usluge, OIB 56429755139</item>
      <item>FRIGO%CO d.o.o.</item>
      <item>VAILLANT d.o.o.</item>
      <item>ENMON d.o.o.</item>
    </derivirana_varijabla>
  </DomainObject.Predmet.StrankaListNazivFormatedOIB>
  <DomainObject.Predmet.ProtuStrankaListFormated>
    <izvorni_sadrzaj>
      <item>TERMOCOMMERCE društvo s ograničenom odgovornošću za proizvodnju, trgovinu, servis i održavanje strojeva i uređaja - u steč zastupanog po punomoćniku Javorko Novak</item>
    </izvorni_sadrzaj>
    <derivirana_varijabla naziv="DomainObject.Predmet.ProtuStrankaListFormated_1">
      <item>TERMOCOMMERCE društvo s ograničenom odgovornošću za proizvodnju, trgovinu, servis i održavanje strojeva i uređaja - u steč zastupanog po punomoćniku Javorko Novak</item>
    </derivirana_varijabla>
  </DomainObject.Predmet.ProtuStrankaListFormated>
  <DomainObject.Predmet.ProtuStrankaListFormatedOIB>
    <izvorni_sadrzaj>
      <item>TERMOCOMMERCE društvo s ograničenom odgovornošću za proizvodnju, trgovinu, servis i održavanje strojeva i uređaja - u steč, OIB 09627920501 zastupanog po punomoćniku Javorko Novak</item>
    </izvorni_sadrzaj>
    <derivirana_varijabla naziv="DomainObject.Predmet.ProtuStrankaListFormatedOIB_1">
      <item>TERMOCOMMERCE društvo s ograničenom odgovornošću za proizvodnju, trgovinu, servis i održavanje strojeva i uređaja - u steč, OIB 09627920501 zastupanog po punomoćniku Javorko Novak</item>
    </derivirana_varijabla>
  </DomainObject.Predmet.ProtuStrankaListFormatedOIB>
  <DomainObject.Predmet.ProtuStrankaListFormatedWithAdress>
    <izvorni_sadrzaj>
      <item>TERMOCOMMERCE društvo s ograničenom odgovornošću za proizvodnju, trgovinu, servis i održavanje strojeva i uređaja - u steč, KNEZA BRANIMIRA 173, 10000 Zagreb zastupanog po punomoćniku Javorko Novak</item>
    </izvorni_sadrzaj>
    <derivirana_varijabla naziv="DomainObject.Predmet.ProtuStrankaListFormatedWithAdress_1">
      <item>TERMOCOMMERCE društvo s ograničenom odgovornošću za proizvodnju, trgovinu, servis i održavanje strojeva i uređaja - u steč, KNEZA BRANIMIRA 173, 10000 Zagreb zastupanog po punomoćniku Javorko Novak</item>
    </derivirana_varijabla>
  </DomainObject.Predmet.ProtuStrankaListFormatedWithAdress>
  <DomainObject.Predmet.ProtuStrankaListFormatedWithAdressOIB>
    <izvorni_sadrzaj>
      <item>TERMOCOMMERCE društvo s ograničenom odgovornošću za proizvodnju, trgovinu, servis i održavanje strojeva i uređaja - u steč, OIB 09627920501, KNEZA BRANIMIRA 173, 10000 Zagreb zastupanog po punomoćniku Javorko Novak</item>
    </izvorni_sadrzaj>
    <derivirana_varijabla naziv="DomainObject.Predmet.ProtuStrankaListFormatedWithAdressOIB_1">
      <item>TERMOCOMMERCE društvo s ograničenom odgovornošću za proizvodnju, trgovinu, servis i održavanje strojeva i uređaja - u steč, OIB 09627920501, KNEZA BRANIMIRA 173, 10000 Zagreb zastupanog po punomoćniku Javorko Novak</item>
    </derivirana_varijabla>
  </DomainObject.Predmet.ProtuStrankaListFormatedWithAdressOIB>
  <DomainObject.Predmet.ProtuStrankaListNazivFormated>
    <izvorni_sadrzaj>
      <item>TERMOCOMMERCE društvo s ograničenom odgovornošću za proizvodnju, trgovinu, servis i održavanje strojeva i uređaja - u steč</item>
    </izvorni_sadrzaj>
    <derivirana_varijabla naziv="DomainObject.Predmet.ProtuStrankaListNazivFormated_1">
      <item>TERMOCOMMERCE društvo s ograničenom odgovornošću za proizvodnju, trgovinu, servis i održavanje strojeva i uređaja - u steč</item>
    </derivirana_varijabla>
  </DomainObject.Predmet.ProtuStrankaListNazivFormated>
  <DomainObject.Predmet.ProtuStrankaListNazivFormatedOIB>
    <izvorni_sadrzaj>
      <item>TERMOCOMMERCE društvo s ograničenom odgovornošću za proizvodnju, trgovinu, servis i održavanje strojeva i uređaja - u steč, OIB 09627920501</item>
    </izvorni_sadrzaj>
    <derivirana_varijabla naziv="DomainObject.Predmet.ProtuStrankaListNazivFormatedOIB_1">
      <item>TERMOCOMMERCE društvo s ograničenom odgovornošću za proizvodnju, trgovinu, servis i održavanje strojeva i uređaja - u steč, OIB 09627920501</item>
    </derivirana_varijabla>
  </DomainObject.Predmet.ProtuStrankaListNazivFormatedOIB>
  <DomainObject.Predmet.OstaliListFormated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Formated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Formated>
  <DomainObject.Predmet.OstaliListFormatedOIB>
    <izvorni_sadrzaj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FormatedOIB_1">
      <item>ODVJETNIČKO DRUŠTVO ANIĆ I PARTNERI punomoćnik sudionika u postupku PEŠTAN d.o.o. za proizvodnju, trgovinu i usluge</item>
      <item>Javorko Novak punomoćnik sudionika u postupku TERMOCOMMERCE društvo s ograničenom odgovornošću za proizvodnju, trgovinu, servis i održavanje strojeva i uređaja - u steč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FormatedOIB>
  <DomainObject.Predmet.OstaliListFormatedWithAdress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izvorni_sadrzaj>
    <derivirana_varijabla naziv="DomainObject.Predmet.OstaliListFormatedWithAdress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Bleiweisova 21, 10000 Zagreb</item>
      <item>Željko Ipša, Kecerini Gornji 12, 10000 Zagreb</item>
      <item>ZOU Damir Barišić-Iva Zalar Pavlović-Albin Mihalić, Basaričekova 27, 48000 Koprivnica</item>
      <item>ERSTE&amp;STEIERMÄRKISCHE BANKA dioničko društvo, Jadranski Trg 3/a, Rijeka</item>
      <item>BUTERIN &amp; POSAVEC, odvjetničko društvo, javno trgovačko društvo, Draškovićeva 82, 10000 Zagreb</item>
      <item>Zajednički odvjetnički ured  Veljko Knežević i dr., Ribarska 4, 51000 Rijeka</item>
      <item>GRAD RIJEKA, Tito  trg 3, 51000 Rijeka</item>
      <item>Petra Jurčić Vujičić, Babonićeva 5, 10000 Zagreb</item>
      <item>Fujitsu Gmbh, </item>
      <item>JADRANSKO OSIGURANJE dioničko društvo, Listopadska 2, 10000 Zagreb</item>
      <item>I.T.V. društvo s ograničenom odgovornošću za proizvodnju i trgovinu, Most Raša 7 B, Raša</item>
      <item>WEISHAUPT-ZAGREB plamenici i sustavi grijanja d.o.o., Dragutina Golika 61, 10000 Zagreb</item>
      <item>Grgić &amp; Partneri odvjetničko društvo j.t.d., Ulica grada Vukovara 282, 10000 Zagreb</item>
      <item>SLATINSKA BANKA d.d., Vladimira Nazora 2, Slatina</item>
      <item>Odvjetničko društvo LJUBENKO &amp; PARTNERI društvo s ograničenom odgovornošću za odvjetničke usluge, Branimirova 29, 10000 Zagreb</item>
      <item>Hrvatski Telekom d.d.,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Crvenog križa 33, 10000 Zagreb</item>
      <item>Stipan Galić</item>
      <item>CENTROMETAL društvo s ograničenom odgovornošću za proizvodnju energetskih uređaja i alata, Glavna 12, Macinec</item>
      <item>ERSTE&amp;STEIERMÄRKISCHE BANKA dioničko društvo, Jadranski Trg 3/a, Rijeka</item>
      <item>Božo Bagić,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Radnička cesta 50, 10000 Zagreb</item>
      <item>Saša Radojčić, Brckovljani, Vinogradska 25, 10370 Dugo Selo</item>
      <item>HRVATSKE ŠUME društvo s ograničenom odgovornošću,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Masarykova 15, 10000 Zagreb</item>
      <item>Systema S.P.A., </item>
      <item>VELDIĆ - PROMET d.o.o. za unutarnju i vanjsku trgovinu, Špičićeva 7, Mičevec</item>
      <item>Hansgrohe SE, </item>
      <item>Odvjetnica Dunja Belaić Goleš, Sveti duh 2, 10000 Zagreb</item>
      <item>Viktor Valentić, 8. Podbrežje 6, 10000 Zagreb</item>
      <item>ANTE JURKOVIĆ društvo s ograničenom odgovornošću za proizvodnju mesa i mesnih prerađevina, Dedovići 3, 10000 Zagreb</item>
      <item>ANTE GRADNJA d.o.o. za građenje i usluge, Dedovići 3, 10000 Zagreb</item>
      <item>ELEKTROMETAL dioničko društvo za izvođenje instalatersko montažerskih  radova, proizvodnju vatrootpornih elemenata, distribu, Ferde Rusana 21, Bjelovar</item>
      <item>Grad Rijeka, 51000 Rijeka</item>
      <item>ZOU Veljko Knežević i dr., Ribarska 4, 51000 Rijeka</item>
      <item>ARIA VENT d.o.o. za proizvodnju, trgovinu i usluge, Ivanićgradska 13, 10000 Zagreb</item>
      <item>Milena Bjelajac, Zelinska 5, 10000 Zagreb</item>
      <item>ZOU Miodrag Kliba i dr., Ciscuttijeva 8, 52100 Pula</item>
      <item>Maja Cenić, Pavla Hatza 21, 10000 Zagreb</item>
    </derivirana_varijabla>
  </DomainObject.Predmet.OstaliListFormatedWithAdress>
  <DomainObject.Predmet.OstaliListFormatedWithAdressOIB>
    <izvorni_sadrzaj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izvorni_sadrzaj>
    <derivirana_varijabla naziv="DomainObject.Predmet.OstaliListFormatedWithAdressOIB_1">
      <item>ODVJETNIČKO DRUŠTVO ANIĆ I PARTNERI, Gajeva 53/II, 10000 Zagreb punomoćnik sudionika u postupku PEŠTAN d.o.o. za proizvodnju, trgovinu i usluge</item>
      <item>Javorko Novak, A. Štampara 43, 35000 Slavonski Brod punomoćnik sudionika u postupku TERMOCOMMERCE društvo s ograničenom odgovornošću za proizvodnju, trgovinu, servis i održavanje strojeva i uređaja - u steč</item>
      <item>Jure Marušić, OIB 52703189678, Bleiweisova 21, 10000 Zagreb</item>
      <item>Željko Ipša, OIB 90915451690, Kecerini Gornji 12, 10000 Zagreb</item>
      <item>ZOU Damir Barišić-Iva Zalar Pavlović-Albin Mihalić, Basaričekova 27, 48000 Koprivnica</item>
      <item>ERSTE&amp;STEIERMÄRKISCHE BANKA dioničko društvo, OIB 23057039320, Jadranski Trg 3/a, Rijeka</item>
      <item>BUTERIN &amp; POSAVEC, odvjetničko društvo, javno trgovačko društvo, OIB 88443826619, Draškovićeva 82, 10000 Zagreb</item>
      <item>Zajednički odvjetnički ured  Veljko Knežević i dr., Ribarska 4, 51000 Rijeka</item>
      <item>GRAD RIJEKA, OIB 54382731928, Tito  trg 3, 51000 Rijeka</item>
      <item>Petra Jurčić Vujičić, Babonićeva 5, 10000 Zagreb</item>
      <item>Fujitsu Gmbh, </item>
      <item>JADRANSKO OSIGURANJE dioničko društvo, OIB 94472454976, Listopadska 2, 10000 Zagreb</item>
      <item>I.T.V. društvo s ograničenom odgovornošću za proizvodnju i trgovinu, OIB 14386799366, Most Raša 7 B, Raša</item>
      <item>WEISHAUPT-ZAGREB plamenici i sustavi grijanja d.o.o., OIB 87583453773, Dragutina Golika 61, 10000 Zagreb</item>
      <item>Grgić &amp; Partneri odvjetničko društvo j.t.d., OIB 16457179668, Ulica grada Vukovara 282, 10000 Zagreb</item>
      <item>SLATINSKA BANKA d.d., OIB 42252496579, Vladimira Nazora 2, Slatina</item>
      <item>Odvjetničko društvo LJUBENKO &amp; PARTNERI društvo s ograničenom odgovornošću za odvjetničke usluge, OIB 44071613559, Branimirova 29, 10000 Zagreb</item>
      <item>Hrvatski Telekom d.d., OIB 81793146560, Savska cesta 32, 10000 Zagreb</item>
      <item>Ivana Ljubičić, Rooseveltova 47, 21 000 Split</item>
      <item>ARMACELL Europa GmbH, </item>
      <item>Thaulell s.l. Taho ceramica, </item>
      <item>Boris Anišić, Ilica 191, Zagreb Zagreb</item>
      <item>PALIĆ i ŠURJAK odvjetničko društvo, OIB 93843279375, Crvenog križa 33, 10000 Zagreb</item>
      <item>Stipan Galić</item>
      <item>CENTROMETAL društvo s ograničenom odgovornošću za proizvodnju energetskih uređaja i alata, OIB 78657836300, Glavna 12, Macinec</item>
      <item>ERSTE&amp;STEIERMÄRKISCHE BANKA dioničko društvo, OIB 23057039320, Jadranski Trg 3/a, Rijeka</item>
      <item>Božo Bagić, OIB 79836159385, Višegradska 10, 10000 Zagreb</item>
      <item>Ivan Suvalj</item>
      <item>ZAJEDNIČKI ODVJETNIČKI URED LJILJANA NOGOLICA I ZVONKO NOGOLICA / - ZAJEDNIČKI ODVJETNIČKI URED LJILJANA NOGOLICA I ZVONKO NOGOLIC, ILICA 73, 10000 Zagreb</item>
      <item>PRIVREDNA BANKA ZAGREB - DIONIČKO DRUŠTVO, OIB 02535697732, Radnička cesta 50, 10000 Zagreb</item>
      <item>Saša Radojčić, OIB 53063842036, Brckovljani, Vinogradska 25, 10370 Dugo Selo</item>
      <item>HRVATSKE ŠUME društvo s ograničenom odgovornošću, OIB 69693144506, Ul.Ljudevita Farkaša Vukotinovića 2, 10000 Zagreb</item>
      <item>Republika Hrvatska-Ministarstvo financija, </item>
      <item>OD Kotlar &amp; Vidov, Ul. Zrinsko Frankopanska 38, 10000 Zagreb</item>
      <item>Ožbolt Danijel</item>
      <item>Zagreb zaštita d.o.o.</item>
      <item>Tomislav Barišić, Šoštarićeva 8, 10000 Zagreb</item>
      <item>OD Suić &amp; Škunca, Domagojeva 14, 10000 Zagreb</item>
      <item>SNJEŽANA POSAVEC MITROV, DRAŠKOVIĆEVA 82, 10000 Zagreb</item>
      <item>Zafir Husić</item>
      <item>Odvjetnički ured Lančić, Tuškanova 32, 10000 Zagreb</item>
      <item>Erste Group Bank AG, </item>
      <item>Fabrika bakarnih cevi, </item>
      <item>Damir Sajko, Gajeva 53, 10 000 Zagreb</item>
      <item>Županijsko državno odvjetništvo u Sisku, I.K. Sakcinskog 24, 44000 Sisak</item>
      <item>Grad Sisak</item>
      <item>Afriso-Euro-Indeks Gmbh, </item>
      <item>Marino Bulat</item>
      <item>JAGAR &amp; GREBENAR, ODVJETNIČKO DRUŠTVO, OIB 50338508399, Masarykova 15, 10000 Zagreb</item>
      <item>Systema S.P.A., </item>
      <item>VELDIĆ - PROMET d.o.o. za unutarnju i vanjsku trgovinu, OIB 39281147133, Špičićeva 7, Mičevec</item>
      <item>Hansgrohe SE, </item>
      <item>Odvjetnica Dunja Belaić Goleš, Sveti duh 2, 10000 Zagreb</item>
      <item>Viktor Valentić, OIB 04421613654, 8. Podbrežje 6, 10000 Zagreb</item>
      <item>ANTE JURKOVIĆ društvo s ograničenom odgovornošću za proizvodnju mesa i mesnih prerađevina, OIB 46928909972, Dedovići 3, 10000 Zagreb</item>
      <item>ANTE GRADNJA d.o.o. za građenje i usluge, OIB 43522479943, Dedovići 3, 10000 Zagreb</item>
      <item>ELEKTROMETAL dioničko društvo za izvođenje instalatersko montažerskih  radova, proizvodnju vatrootpornih elemenata, distribu, OIB 45669853088, Ferde Rusana 21, Bjelovar</item>
      <item>Grad Rijeka, 51000 Rijeka</item>
      <item>ZOU Veljko Knežević i dr., Ribarska 4, 51000 Rijeka</item>
      <item>ARIA VENT d.o.o. za proizvodnju, trgovinu i usluge, OIB 28712525796, Ivanićgradska 13, 10000 Zagreb</item>
      <item>Milena Bjelajac, Zelinska 5, 10000 Zagreb</item>
      <item>ZOU Miodrag Kliba i dr., Ciscuttijeva 8, 52100 Pula</item>
      <item>Maja Cenić, OIB 40083743529, Pavla Hatza 21, 10000 Zagreb</item>
    </derivirana_varijabla>
  </DomainObject.Predmet.OstaliListFormatedWithAdressOIB>
  <DomainObject.Predmet.OstaliListNazivFormated>
    <izvorni_sadrzaj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izvorni_sadrzaj>
    <derivirana_varijabla naziv="DomainObject.Predmet.OstaliListNazivFormated_1"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Maja Cenić</item>
    </derivirana_varijabla>
  </DomainObject.Predmet.OstaliListNazivFormated>
  <DomainObject.Predmet.OstaliListNazivFormatedOIB>
    <izvorni_sadrzaj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izvorni_sadrzaj>
    <derivirana_varijabla naziv="DomainObject.Predmet.OstaliListNazivFormatedOIB_1">
      <item>ODVJETNIČKO DRUŠTVO ANIĆ I PARTNERI</item>
      <item>Javorko Novak</item>
      <item>Jure Marušić, OIB 52703189678</item>
      <item>Željko Ipša, OIB 90915451690</item>
      <item>ZOU Damir Barišić-Iva Zalar Pavlović-Albin Mihalić</item>
      <item>ERSTE&amp;STEIERMÄRKISCHE BANKA dioničko društvo, OIB 23057039320</item>
      <item>BUTERIN &amp; POSAVEC, odvjetničko društvo, javno trgovačko društvo, OIB 88443826619</item>
      <item>Zajednički odvjetnički ured  Veljko Knežević i dr.</item>
      <item>GRAD RIJEKA, OIB 54382731928</item>
      <item>Petra Jurčić Vujičić</item>
      <item>Fujitsu Gmbh</item>
      <item>JADRANSKO OSIGURANJE dioničko društvo, OIB 94472454976</item>
      <item>I.T.V. društvo s ograničenom odgovornošću za proizvodnju i trgovinu, OIB 14386799366</item>
      <item>WEISHAUPT-ZAGREB plamenici i sustavi grijanja d.o.o., OIB 87583453773</item>
      <item>Grgić &amp; Partneri odvjetničko društvo j.t.d., OIB 16457179668</item>
      <item>SLATINSKA BANKA d.d., OIB 42252496579</item>
      <item>Odvjetničko društvo LJUBENKO &amp; PARTNERI društvo s ograničenom odgovornošću za odvjetničke usluge, OIB 44071613559</item>
      <item>Hrvatski Telekom d.d., OIB 81793146560</item>
      <item>Ivana Ljubičić</item>
      <item>ARMACELL Europa GmbH</item>
      <item>Thaulell s.l. Taho ceramica</item>
      <item>Boris Anišić</item>
      <item>PALIĆ i ŠURJAK odvjetničko društvo, OIB 93843279375</item>
      <item>Stipan Galić</item>
      <item>CENTROMETAL društvo s ograničenom odgovornošću za proizvodnju energetskih uređaja i alata, OIB 78657836300</item>
      <item>ERSTE&amp;STEIERMÄRKISCHE BANKA dioničko društvo, OIB 23057039320</item>
      <item>Božo Bagić, OIB 79836159385</item>
      <item>Ivan Suvalj</item>
      <item>ZAJEDNIČKI ODVJETNIČKI URED LJILJANA NOGOLICA I ZVONKO NOGOLICA / - ZAJEDNIČKI ODVJETNIČKI URED LJILJANA NOGOLICA I ZVONKO NOGOLIC</item>
      <item>PRIVREDNA BANKA ZAGREB - DIONIČKO DRUŠTVO, OIB 02535697732</item>
      <item>Saša Radojčić, OIB 53063842036</item>
      <item>HRVATSKE ŠUME društvo s ograničenom odgovornošću, OIB 69693144506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DRUŠTVO, OIB 50338508399</item>
      <item>Systema S.P.A.</item>
      <item>VELDIĆ - PROMET d.o.o. za unutarnju i vanjsku trgovinu, OIB 39281147133</item>
      <item>Hansgrohe SE</item>
      <item>Odvjetnica Dunja Belaić Goleš</item>
      <item>Viktor Valentić, OIB 04421613654</item>
      <item>ANTE JURKOVIĆ društvo s ograničenom odgovornošću za proizvodnju mesa i mesnih prerađevina, OIB 46928909972</item>
      <item>ANTE GRADNJA d.o.o. za građenje i usluge, OIB 43522479943</item>
      <item>ELEKTROMETAL dioničko društvo za izvođenje instalatersko montažerskih  radova, proizvodnju vatrootpornih elemenata, distribu, OIB 45669853088</item>
      <item>Grad Rijeka</item>
      <item>ZOU Veljko Knežević i dr.</item>
      <item>ARIA VENT d.o.o. za proizvodnju, trgovinu i usluge, OIB 28712525796</item>
      <item>Milena Bjelajac</item>
      <item>ZOU Miodrag Kliba i dr.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PEŠTAN d.o.o. za proizvodnju, trgovinu i usluge i dr.</izvorni_sadrzaj>
    <derivirana_varijabla naziv="DomainObject.Predmet.StrankaIDrugi_1">PEŠTAN d.o.o. za proizvodnju, trgovinu i usluge i dr.</derivirana_varijabla>
  </DomainObject.Predmet.StrankaIDrugi>
  <DomainObject.Predmet.ProtustrankaIDrugi>
    <izvorni_sadrzaj>TERMOCOMMERCE društvo s ograničenom odgovornošću za proizvodnju, trgovinu, servis i održavanje strojeva i uređaja - u steč</izvorni_sadrzaj>
    <derivirana_varijabla naziv="DomainObject.Predmet.ProtustrankaIDrugi_1">TERMOCOMMERCE društvo s ograničenom odgovornošću za proizvodnju, trgovinu, servis i održavanje strojeva i uređaja - u steč</derivirana_varijabla>
  </DomainObject.Predmet.ProtustrankaIDrugi>
  <DomainObject.Predmet.StrankaIDrugiAdressOIB>
    <izvorni_sadrzaj>PEŠTAN d.o.o. za proizvodnju, trgovinu i usluge, OIB 56429755139, Zagrebačka cesta 113 A, 10297 Jakovlje i dr.</izvorni_sadrzaj>
    <derivirana_varijabla naziv="DomainObject.Predmet.StrankaIDrugiAdressOIB_1">PEŠTAN d.o.o. za proizvodnju, trgovinu i usluge, OIB 56429755139, Zagrebačka cesta 113 A, 10297 Jakovlje i dr.</derivirana_varijabla>
  </DomainObject.Predmet.StrankaIDrugiAdressOIB>
  <DomainObject.Predmet.ProtustrankaIDrugiAdressOIB>
    <izvorni_sadrzaj>TERMOCOMMERCE društvo s ograničenom odgovornošću za proizvodnju, trgovinu, servis i održavanje strojeva i uređaja - u steč, OIB 09627920501, KNEZA BRANIMIRA 173, 10000 Zagreb</izvorni_sadrzaj>
    <derivirana_varijabla naziv="DomainObject.Predmet.ProtustrankaIDrugiAdressOIB_1">TERMOCOMMERCE društvo s ograničenom odgovornošću za proizvodnju, trgovinu, servis i održavanje strojeva i uređaja - u steč, OIB 09627920501, KNEZA BRANIMIRA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St-1066/2012-16</izvorni_sadrzaj>
    <derivirana_varijabla naziv="DomainObject.Predmet.OdlukaRjesenje.Oznaka_1">St-1066/2012-16</derivirana_varijabla>
  </DomainObject.Predmet.OdlukaRjesenje.Oznaka>
  <DomainObject.Predmet.SudioniciListNaziv>
    <izvorni_sadrzaj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  <item>ENMON d.o.o.</item>
    </izvorni_sadrzaj>
    <derivirana_varijabla naziv="DomainObject.Predmet.SudioniciListNaziv_1">
      <item>PEŠTAN d.o.o. za proizvodnju, trgovinu i usluge</item>
      <item>TERMOCOMMERCE društvo s ograničenom odgovornošću za proizvodnju, trgovinu, servis i održavanje strojeva i uređaja - u steč</item>
      <item>ODVJETNIČKO DRUŠTVO ANIĆ I PARTNERI</item>
      <item>Javorko Novak</item>
      <item>Jure Marušić</item>
      <item>Željko Ipša</item>
      <item>ZOU Damir Barišić-Iva Zalar Pavlović-Albin Mihalić</item>
      <item>ERSTE&amp;STEIERMÄRKISCHE BANKA dioničko društvo</item>
      <item>BUTERIN &amp; POSAVEC, odvjetničko društvo, javno trgovačko društvo</item>
      <item>Zajednički odvjetnički ured  Veljko Knežević i dr.</item>
      <item>GRAD RIJEKA</item>
      <item>Petra Jurčić Vujičić</item>
      <item>Fujitsu Gmbh</item>
      <item>JADRANSKO OSIGURANJE dioničko društvo</item>
      <item>I.T.V. društvo s ograničenom odgovornošću za proizvodnju i trgovinu</item>
      <item>WEISHAUPT-ZAGREB plamenici i sustavi grijanja d.o.o.</item>
      <item>Grgić &amp; Partneri odvjetničko društvo j.t.d.</item>
      <item>SLATINSKA BANKA d.d.</item>
      <item>Odvjetničko društvo LJUBENKO &amp; PARTNERI društvo s ograničenom odgovornošću za odvjetničke usluge</item>
      <item>Hrvatski Telekom d.d.</item>
      <item>Ivana Ljubičić</item>
      <item>ARMACELL Europa GmbH</item>
      <item>Thaulell s.l. Taho ceramica</item>
      <item>Boris Anišić</item>
      <item>PALIĆ i ŠURJAK odvjetničko društvo</item>
      <item>Stipan Galić</item>
      <item>CENTROMETAL društvo s ograničenom odgovornošću za proizvodnju energetskih uređaja i alata</item>
      <item>ERSTE&amp;STEIERMÄRKISCHE BANKA dioničko društvo</item>
      <item>Božo Bagić</item>
      <item>Ivan Suvalj</item>
      <item>ZAJEDNIČKI ODVJETNIČKI URED LJILJANA NOGOLICA I ZVONKO NOGOLICA / - ZAJEDNIČKI ODVJETNIČKI URED LJILJANA NOGOLICA I ZVONKO NOGOLIC</item>
      <item>PRIVREDNA BANKA ZAGREB - DIONIČKO DRUŠTVO</item>
      <item>Saša Radojčić</item>
      <item>HRVATSKE ŠUME društvo s ograničenom odgovornošću</item>
      <item>Republika Hrvatska-Ministarstvo financija</item>
      <item>OD Kotlar &amp; Vidov</item>
      <item>Ožbolt Danijel</item>
      <item>Zagreb zaštita d.o.o.</item>
      <item>Tomislav Barišić</item>
      <item>OD Suić &amp; Škunca</item>
      <item>SNJEŽANA POSAVEC MITROV</item>
      <item>Zafir Husić</item>
      <item>Odvjetnički ured Lančić</item>
      <item>Erste Group Bank AG</item>
      <item>Fabrika bakarnih cevi</item>
      <item>Damir Sajko</item>
      <item>Županijsko državno odvjetništvo u Sisku</item>
      <item>Grad Sisak</item>
      <item>Afriso-Euro-Indeks Gmbh</item>
      <item>Marino Bulat</item>
      <item>JAGAR &amp; GREBENAR, ODVJETNIČKO DRUŠTVO</item>
      <item>Systema S.P.A.</item>
      <item>VELDIĆ - PROMET d.o.o. za unutarnju i vanjsku trgovinu</item>
      <item>Hansgrohe SE</item>
      <item>Odvjetnica Dunja Belaić Goleš</item>
      <item>Viktor Valentić</item>
      <item>ANTE JURKOVIĆ društvo s ograničenom odgovornošću za proizvodnju mesa i mesnih prerađevina</item>
      <item>ANTE GRADNJA d.o.o. za građenje i usluge</item>
      <item>ELEKTROMETAL dioničko društvo za izvođenje instalatersko montažerskih  radova, proizvodnju vatrootpornih elemenata, distribu</item>
      <item>Grad Rijeka</item>
      <item>ZOU Veljko Knežević i dr.</item>
      <item>ARIA VENT d.o.o. za proizvodnju, trgovinu i usluge</item>
      <item>Milena Bjelajac</item>
      <item>ZOU Miodrag Kliba i dr.</item>
      <item>FRIGO%CO d.o.o.</item>
      <item>Maja Cenić</item>
      <item>VAILLANT d.o.o.</item>
      <item>ENMON d.o.o.</item>
    </derivirana_varijabla>
  </DomainObject.Predmet.SudioniciListNaziv>
  <DomainObject.Predmet.SudioniciListAdressOIB>
    <izvorni_sadrzaj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  <item>ENMON d.o.o.</item>
    </izvorni_sadrzaj>
    <derivirana_varijabla naziv="DomainObject.Predmet.SudioniciListAdressOIB_1">
      <item>PEŠTAN d.o.o. za proizvodnju, trgovinu i usluge, OIB 56429755139, Zagrebačka cesta 113 A,10297 Jakovlje</item>
      <item>TERMOCOMMERCE društvo s ograničenom odgovornošću za proizvodnju, trgovinu, servis i održavanje strojeva i uređaja - u steč, OIB 09627920501, KNEZA BRANIMIRA 173,10000 Zagreb</item>
      <item>ODVJETNIČKO DRUŠTVO ANIĆ I PARTNERI, Gajeva 53/II,10000 Zagreb</item>
      <item>Javorko Novak, A. Štampara 43,35000 Slavonski Brod</item>
      <item>Jure Marušić, OIB 52703189678, Bleiweisova 21,10000 Zagreb</item>
      <item>Željko Ipša, OIB 90915451690, Kecerini Gornji 12,10000 Zagreb</item>
      <item>ZOU Damir Barišić-Iva Zalar Pavlović-Albin Mihalić, Basaričekova 27,48000 Koprivnica</item>
      <item>ERSTE&amp;STEIERMÄRKISCHE BANKA dioničko društvo, OIB 23057039320, Jadranski Trg 3/a,Rijeka</item>
      <item>BUTERIN &amp; POSAVEC, odvjetničko društvo, javno trgovačko društvo, OIB 88443826619, Draškovićeva 82,10000 Zagreb</item>
      <item>Zajednički odvjetnički ured  Veljko Knežević i dr., Ribarska 4,51000 Rijeka</item>
      <item>GRAD RIJEKA, OIB 54382731928, Tito  trg 3,51000 Rijeka</item>
      <item>Petra Jurčić Vujičić, Babonićeva 5,10000 Zagreb</item>
      <item>Fujitsu Gmbh, </item>
      <item>JADRANSKO OSIGURANJE dioničko društvo, OIB 94472454976, Listopadska 2,10000 Zagreb</item>
      <item>I.T.V. društvo s ograničenom odgovornošću za proizvodnju i trgovinu, OIB 14386799366, Most Raša 7 B,Raša</item>
      <item>WEISHAUPT-ZAGREB plamenici i sustavi grijanja d.o.o., OIB 87583453773, Dragutina Golika 61,10000 Zagreb</item>
      <item>Grgić &amp; Partneri odvjetničko društvo j.t.d., OIB 16457179668, Ulica grada Vukovara 282,10000 Zagreb</item>
      <item>SLATINSKA BANKA d.d., OIB 42252496579, Vladimira Nazora 2,Slatina</item>
      <item>Odvjetničko društvo LJUBENKO &amp; PARTNERI društvo s ograničenom odgovornošću za odvjetničke usluge, OIB 44071613559, Branimirova 29,10000 Zagreb</item>
      <item>Hrvatski Telekom d.d., OIB 81793146560, Savska cesta 32,10000 Zagreb</item>
      <item>Ivana Ljubičić, Rooseveltova 47,21 000 Split</item>
      <item>ARMACELL Europa GmbH, </item>
      <item>Thaulell s.l. Taho ceramica, </item>
      <item>Boris Anišić, Ilica 191,Zagreb Zagreb</item>
      <item>PALIĆ i ŠURJAK odvjetničko društvo, OIB 93843279375, Crvenog križa 33,10000 Zagreb</item>
      <item>Stipan Galić</item>
      <item>CENTROMETAL društvo s ograničenom odgovornošću za proizvodnju energetskih uređaja i alata, OIB 78657836300, Glavna 12,Macinec</item>
      <item>ERSTE&amp;STEIERMÄRKISCHE BANKA dioničko društvo, OIB 23057039320, Jadranski Trg 3/a,Rijeka</item>
      <item>Božo Bagić, OIB 79836159385, Višegradska 10,10000 Zagreb</item>
      <item>Ivan Suvalj</item>
      <item>ZAJEDNIČKI ODVJETNIČKI URED LJILJANA NOGOLICA I ZVONKO NOGOLICA / - ZAJEDNIČKI ODVJETNIČKI URED LJILJANA NOGOLICA I ZVONKO NOGOLIC, ILICA 73,10000 Zagreb</item>
      <item>PRIVREDNA BANKA ZAGREB - DIONIČKO DRUŠTVO, OIB 02535697732, Radnička cesta 50,10000 Zagreb</item>
      <item>Saša Radojčić, OIB 53063842036, Brckovljani, Vinogradska 25,10370 Dugo Selo</item>
      <item>HRVATSKE ŠUME društvo s ograničenom odgovornošću, OIB 69693144506, Ul.Ljudevita Farkaša Vukotinovića 2,10000 Zagreb</item>
      <item>Republika Hrvatska-Ministarstvo financija, </item>
      <item>OD Kotlar &amp; Vidov, Ul. Zrinsko Frankopanska 38,10000 Zagreb</item>
      <item>Ožbolt Danijel</item>
      <item>Zagreb zaštita d.o.o.</item>
      <item>Tomislav Barišić, Šoštarićeva 8,10000 Zagreb</item>
      <item>OD Suić &amp; Škunca, Domagojeva 14,10000 Zagreb</item>
      <item>SNJEŽANA POSAVEC MITROV, DRAŠKOVIĆEVA 82,10000 Zagreb</item>
      <item>Zafir Husić</item>
      <item>Odvjetnički ured Lančić, Tuškanova 32,10000 Zagreb</item>
      <item>Erste Group Bank AG, </item>
      <item>Fabrika bakarnih cevi, </item>
      <item>Damir Sajko, Gajeva 53,10 000 Zagreb</item>
      <item>Županijsko državno odvjetništvo u Sisku, I.K. Sakcinskog 24,44000 Sisak</item>
      <item>Grad Sisak</item>
      <item>Afriso-Euro-Indeks Gmbh, </item>
      <item>Marino Bulat</item>
      <item>JAGAR &amp; GREBENAR, ODVJETNIČKO DRUŠTVO, OIB 50338508399, Masarykova 15,10000 Zagreb</item>
      <item>Systema S.P.A., </item>
      <item>VELDIĆ - PROMET d.o.o. za unutarnju i vanjsku trgovinu, OIB 39281147133, Špičićeva 7,Mičevec</item>
      <item>Hansgrohe SE, </item>
      <item>Odvjetnica Dunja Belaić Goleš, Sveti duh 2,10000 Zagreb</item>
      <item>Viktor Valentić, OIB 04421613654, 8. Podbrežje 6,10000 Zagreb</item>
      <item>ANTE JURKOVIĆ društvo s ograničenom odgovornošću za proizvodnju mesa i mesnih prerađevina, OIB 46928909972, Dedovići 3,10000 Zagreb</item>
      <item>ANTE GRADNJA d.o.o. za građenje i usluge, OIB 43522479943, Dedovići 3,10000 Zagreb</item>
      <item>ELEKTROMETAL dioničko društvo za izvođenje instalatersko montažerskih  radova, proizvodnju vatrootpornih elemenata, distribu, OIB 45669853088, Ferde Rusana 21,Bjelovar</item>
      <item>Grad Rijeka, 51000 Rijeka</item>
      <item>ZOU Veljko Knežević i dr., Ribarska 4,51000 Rijeka</item>
      <item>ARIA VENT d.o.o. za proizvodnju, trgovinu i usluge, OIB 28712525796, Ivanićgradska 13,10000 Zagreb</item>
      <item>Milena Bjelajac, Zelinska 5,10000 Zagreb</item>
      <item>ZOU Miodrag Kliba i dr., Ciscuttijeva 8,52100 Pula</item>
      <item>FRIGO%CO d.o.o.</item>
      <item>Maja Cenić, OIB 40083743529, Pavla Hatza 21,10000 Zagreb</item>
      <item>VAILLANT d.o.o.</item>
      <item>ENMON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  <item>, OIB null</item>
    </izvorni_sadrzaj>
    <derivirana_varijabla naziv="DomainObject.Predmet.SudioniciListNazivOIB_1">
      <item>, OIB 56429755139</item>
      <item>, OIB 09627920501</item>
      <item>, OIB null</item>
      <item>, OIB null</item>
      <item>, OIB 52703189678</item>
      <item>, OIB 90915451690</item>
      <item>, OIB null</item>
      <item>, OIB 23057039320</item>
      <item>, OIB 88443826619</item>
      <item>, OIB null</item>
      <item>, OIB 54382731928</item>
      <item>, OIB null</item>
      <item>, OIB null</item>
      <item>, OIB 94472454976</item>
      <item>, OIB 14386799366</item>
      <item>, OIB 87583453773</item>
      <item>, OIB 16457179668</item>
      <item>, OIB 42252496579</item>
      <item>, OIB 44071613559</item>
      <item>, OIB 81793146560</item>
      <item>, OIB null</item>
      <item>, OIB null</item>
      <item>, OIB null</item>
      <item>, OIB null</item>
      <item>, OIB 93843279375</item>
      <item>, OIB null</item>
      <item>, OIB 78657836300</item>
      <item>, OIB 23057039320</item>
      <item>, OIB 79836159385</item>
      <item>, OIB null</item>
      <item>, OIB null</item>
      <item>, OIB 02535697732</item>
      <item>, OIB 53063842036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50338508399</item>
      <item>, OIB null</item>
      <item>, OIB 39281147133</item>
      <item>, OIB null</item>
      <item>, OIB null</item>
      <item>, OIB 04421613654</item>
      <item>, OIB 46928909972</item>
      <item>, OIB 43522479943</item>
      <item>, OIB 45669853088</item>
      <item>, OIB null</item>
      <item>, OIB null</item>
      <item>, OIB 28712525796</item>
      <item>, OIB null</item>
      <item>, OIB null</item>
      <item>, OIB null</item>
      <item>, OIB 40083743529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3175</properties:Characters>
  <properties:Lines>86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3987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2016-01-12T09:20:00Z</dcterms:created>
  <dc:creator>M</dc:creator>
  <cp:lastModifiedBy>Sonja Pilić</cp:lastModifiedBy>
  <cp:lastPrinted>2016-01-12T09:26:00Z</cp:lastPrinted>
  <dcterms:modified xmlns:xsi="http://www.w3.org/2001/XMLSchema-instance" xsi:type="dcterms:W3CDTF">2016-01-12T09:45:00Z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