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86d9" w14:paraId="b5c86d9" w:rsidRDefault="00671A4A" w:rsidP="00507454" w:rsidR="00671A4A" w:rsidRPr="00267C28">
      <w:pPr>
        <w15:collapsed w:val="false"/>
      </w:pPr>
      <w:r w:rsidRPr="00267C28">
        <w:t xml:space="preserve">    </w:t>
      </w:r>
    </w:p>
    <w:p w:rsidRDefault="00411B08" w:rsidP="00671A4A" w:rsidR="00671A4A" w:rsidRPr="00267C28">
      <w:r w:rsidRPr="00267C28">
        <w:rPr>
          <w:bCs/>
        </w:rPr>
        <w:t xml:space="preserve">             </w:t>
      </w:r>
      <w:r w:rsidR="00176C69" w:rsidRPr="00267C28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267C28"/>
    <w:p w:rsidRDefault="00671A4A" w:rsidP="00671A4A" w:rsidR="00671A4A" w:rsidRPr="00267C28">
      <w:pPr>
        <w:ind w:hanging="720" w:left="360"/>
      </w:pPr>
      <w:r w:rsidRPr="00267C28">
        <w:t xml:space="preserve">     </w:t>
      </w:r>
      <w:r w:rsidR="00F957D4" w:rsidRPr="00267C28">
        <w:t xml:space="preserve">    </w:t>
      </w:r>
      <w:r w:rsidRPr="00267C28">
        <w:t>REPUBLIKA HRVATSKA</w:t>
      </w:r>
    </w:p>
    <w:p w:rsidRDefault="00671A4A" w:rsidP="00184F3E" w:rsidR="00BF2838" w:rsidRPr="00267C28">
      <w:pPr>
        <w:ind w:hanging="720" w:left="360"/>
      </w:pPr>
      <w:r w:rsidRPr="00267C28">
        <w:t xml:space="preserve">     TRGOVAČKI SUD U OSIJEKU</w:t>
      </w:r>
    </w:p>
    <w:p w:rsidRDefault="004C3466" w:rsidP="00184F3E" w:rsidR="004C3466" w:rsidRPr="00267C28">
      <w:pPr>
        <w:ind w:hanging="720" w:left="360"/>
      </w:pPr>
    </w:p>
    <w:p w:rsidRDefault="006D01CB" w:rsidP="00507454" w:rsidR="006D01CB" w:rsidRPr="00267C28"/>
    <w:p w:rsidRDefault="00F957D4" w:rsidP="00F957D4" w:rsidR="00F957D4" w:rsidRPr="00267C28">
      <w:pPr>
        <w:jc w:val="center"/>
      </w:pPr>
      <w:r w:rsidRPr="00267C28">
        <w:t>R</w:t>
      </w:r>
      <w:r w:rsidR="00507454" w:rsidRPr="00267C28">
        <w:t xml:space="preserve"> </w:t>
      </w:r>
      <w:r w:rsidRPr="00267C28">
        <w:t>E</w:t>
      </w:r>
      <w:r w:rsidR="00507454" w:rsidRPr="00267C28">
        <w:t xml:space="preserve"> </w:t>
      </w:r>
      <w:r w:rsidRPr="00267C28">
        <w:t>P</w:t>
      </w:r>
      <w:r w:rsidR="00507454" w:rsidRPr="00267C28">
        <w:t xml:space="preserve"> </w:t>
      </w:r>
      <w:r w:rsidRPr="00267C28">
        <w:t>U</w:t>
      </w:r>
      <w:r w:rsidR="00507454" w:rsidRPr="00267C28">
        <w:t xml:space="preserve"> </w:t>
      </w:r>
      <w:r w:rsidRPr="00267C28">
        <w:t>B</w:t>
      </w:r>
      <w:r w:rsidR="00507454" w:rsidRPr="00267C28">
        <w:t xml:space="preserve"> </w:t>
      </w:r>
      <w:r w:rsidRPr="00267C28">
        <w:t>L</w:t>
      </w:r>
      <w:r w:rsidR="00507454" w:rsidRPr="00267C28">
        <w:t xml:space="preserve"> </w:t>
      </w:r>
      <w:r w:rsidRPr="00267C28">
        <w:t>I</w:t>
      </w:r>
      <w:r w:rsidR="00507454" w:rsidRPr="00267C28">
        <w:t xml:space="preserve"> </w:t>
      </w:r>
      <w:r w:rsidRPr="00267C28">
        <w:t>K</w:t>
      </w:r>
      <w:r w:rsidR="00507454" w:rsidRPr="00267C28">
        <w:t xml:space="preserve"> </w:t>
      </w:r>
      <w:r w:rsidRPr="00267C28">
        <w:t>A</w:t>
      </w:r>
      <w:r w:rsidR="00507454" w:rsidRPr="00267C28">
        <w:t xml:space="preserve"> </w:t>
      </w:r>
      <w:r w:rsidRPr="00267C28">
        <w:t xml:space="preserve"> </w:t>
      </w:r>
      <w:r w:rsidR="00507454" w:rsidRPr="00267C28">
        <w:t xml:space="preserve">  </w:t>
      </w:r>
      <w:r w:rsidRPr="00267C28">
        <w:t>H</w:t>
      </w:r>
      <w:r w:rsidR="00507454" w:rsidRPr="00267C28">
        <w:t xml:space="preserve"> </w:t>
      </w:r>
      <w:r w:rsidRPr="00267C28">
        <w:t>R</w:t>
      </w:r>
      <w:r w:rsidR="00507454" w:rsidRPr="00267C28">
        <w:t xml:space="preserve"> </w:t>
      </w:r>
      <w:r w:rsidRPr="00267C28">
        <w:t>V</w:t>
      </w:r>
      <w:r w:rsidR="00507454" w:rsidRPr="00267C28">
        <w:t xml:space="preserve"> </w:t>
      </w:r>
      <w:r w:rsidRPr="00267C28">
        <w:t>A</w:t>
      </w:r>
      <w:r w:rsidR="00507454" w:rsidRPr="00267C28">
        <w:t xml:space="preserve"> </w:t>
      </w:r>
      <w:r w:rsidRPr="00267C28">
        <w:t>T</w:t>
      </w:r>
      <w:r w:rsidR="00507454" w:rsidRPr="00267C28">
        <w:t xml:space="preserve"> </w:t>
      </w:r>
      <w:r w:rsidRPr="00267C28">
        <w:t>S</w:t>
      </w:r>
      <w:r w:rsidR="00507454" w:rsidRPr="00267C28">
        <w:t xml:space="preserve"> </w:t>
      </w:r>
      <w:r w:rsidRPr="00267C28">
        <w:t>K</w:t>
      </w:r>
      <w:r w:rsidR="00507454" w:rsidRPr="00267C28">
        <w:t xml:space="preserve"> </w:t>
      </w:r>
      <w:r w:rsidRPr="00267C28">
        <w:t>A</w:t>
      </w:r>
    </w:p>
    <w:p w:rsidRDefault="00F957D4" w:rsidP="00F957D4" w:rsidR="00F957D4" w:rsidRPr="00267C28">
      <w:pPr>
        <w:jc w:val="center"/>
      </w:pPr>
      <w:r w:rsidRPr="00267C28">
        <w:t>R J E Š E N J E</w:t>
      </w:r>
    </w:p>
    <w:p w:rsidRDefault="006D01CB" w:rsidP="00F957D4" w:rsidR="006D01CB" w:rsidRPr="00267C28">
      <w:pPr>
        <w:jc w:val="both"/>
      </w:pPr>
    </w:p>
    <w:p w:rsidRDefault="00DD34D8" w:rsidP="00DD34D8" w:rsidR="00DD34D8" w:rsidRPr="00267C28">
      <w:pPr>
        <w:jc w:val="both"/>
      </w:pPr>
    </w:p>
    <w:p w:rsidRDefault="00B36A8A" w:rsidP="00B36A8A" w:rsidR="00B36A8A" w:rsidRPr="00267C28">
      <w:pPr>
        <w:ind w:firstLine="708"/>
        <w:jc w:val="both"/>
      </w:pPr>
      <w:r w:rsidRPr="00267C28">
        <w:t xml:space="preserve">Trgovački sud u Osijeku, po stečajnom sucu mr. sc. Borisu Vukoviću u stečajnom postupku nad dužnikom Stečajna masa iza L &amp; I PETROL j.d.o.o. u stečaju, Vinkovci, </w:t>
      </w:r>
      <w:proofErr w:type="spellStart"/>
      <w:r w:rsidRPr="00267C28">
        <w:t>S.S</w:t>
      </w:r>
      <w:proofErr w:type="spellEnd"/>
      <w:r w:rsidRPr="00267C28">
        <w:t xml:space="preserve">. Kranjčevića 31, MBS: 030200528, OIB: 58359479350, dana 12. rujna 2018. </w:t>
      </w:r>
    </w:p>
    <w:p w:rsidRDefault="00AC4DE2" w:rsidP="00507454" w:rsidR="00AC4DE2" w:rsidRPr="00267C28">
      <w:pPr>
        <w:ind w:firstLine="708"/>
        <w:jc w:val="both"/>
      </w:pPr>
    </w:p>
    <w:p w:rsidRDefault="00507454" w:rsidP="00507454" w:rsidR="00507454" w:rsidRPr="00267C28">
      <w:pPr>
        <w:ind w:firstLine="708"/>
        <w:jc w:val="both"/>
      </w:pPr>
    </w:p>
    <w:p w:rsidRDefault="004C3466" w:rsidP="00AC4DE2" w:rsidR="00AC4DE2" w:rsidRPr="00267C28">
      <w:pPr>
        <w:jc w:val="center"/>
      </w:pPr>
      <w:r w:rsidRPr="00267C28">
        <w:t xml:space="preserve">r i j e š i o  </w:t>
      </w:r>
      <w:r w:rsidR="00AC4DE2" w:rsidRPr="00267C28">
        <w:t xml:space="preserve"> j e</w:t>
      </w:r>
    </w:p>
    <w:p w:rsidRDefault="00AC4DE2" w:rsidP="00AC4DE2" w:rsidR="00AC4DE2" w:rsidRPr="00267C28">
      <w:pPr>
        <w:jc w:val="center"/>
      </w:pPr>
    </w:p>
    <w:p w:rsidRDefault="00AC4DE2" w:rsidP="00AC4DE2" w:rsidR="00AC4DE2" w:rsidRPr="00267C28"/>
    <w:p w:rsidRDefault="00AC4DE2" w:rsidP="00AC4DE2" w:rsidR="00E01F84" w:rsidRPr="00267C28">
      <w:pPr>
        <w:ind w:firstLine="1440"/>
        <w:jc w:val="both"/>
      </w:pPr>
      <w:r w:rsidRPr="00267C28">
        <w:t xml:space="preserve">I. </w:t>
      </w:r>
      <w:r w:rsidR="00E01F84" w:rsidRPr="00267C28">
        <w:t xml:space="preserve">Stečajni sudac saziva skupštinu vjerovnika u stečajnom postupku nad stečajnim dužnikom </w:t>
      </w:r>
      <w:r w:rsidR="00A87537" w:rsidRPr="00267C28">
        <w:t xml:space="preserve">Stečajna masa iza L &amp; I PETROL j.d.o.o. u stečaju, Vinkovci, </w:t>
      </w:r>
      <w:proofErr w:type="spellStart"/>
      <w:r w:rsidR="00A87537" w:rsidRPr="00267C28">
        <w:t>S.S</w:t>
      </w:r>
      <w:proofErr w:type="spellEnd"/>
      <w:r w:rsidR="00A87537" w:rsidRPr="00267C28">
        <w:t>. Kranjčevića 31, MBS: 030200528, OIB: 58359479350</w:t>
      </w:r>
    </w:p>
    <w:p w:rsidRDefault="00A87537" w:rsidP="00AC4DE2" w:rsidR="00A87537" w:rsidRPr="00267C28">
      <w:pPr>
        <w:ind w:firstLine="1440"/>
        <w:jc w:val="both"/>
      </w:pPr>
    </w:p>
    <w:p w:rsidRDefault="00961620" w:rsidP="00E01F84" w:rsidR="00E01F84" w:rsidRPr="00267C28">
      <w:pPr>
        <w:ind w:firstLine="1440"/>
        <w:jc w:val="center"/>
        <w:rPr>
          <w:b/>
        </w:rPr>
      </w:pPr>
      <w:r w:rsidRPr="00267C28">
        <w:rPr>
          <w:b/>
        </w:rPr>
        <w:t xml:space="preserve">za dan </w:t>
      </w:r>
      <w:r w:rsidR="00A87537" w:rsidRPr="00267C28">
        <w:rPr>
          <w:b/>
        </w:rPr>
        <w:t>27. rujan</w:t>
      </w:r>
      <w:r w:rsidR="00E01F84" w:rsidRPr="00267C28">
        <w:rPr>
          <w:b/>
        </w:rPr>
        <w:t xml:space="preserve"> 2018. godine u </w:t>
      </w:r>
      <w:r w:rsidR="00A87537" w:rsidRPr="00267C28">
        <w:rPr>
          <w:b/>
        </w:rPr>
        <w:t>10,30</w:t>
      </w:r>
      <w:r w:rsidR="00E01F84" w:rsidRPr="00267C28">
        <w:rPr>
          <w:b/>
        </w:rPr>
        <w:t xml:space="preserve"> sati</w:t>
      </w:r>
    </w:p>
    <w:p w:rsidRDefault="00E01F84" w:rsidP="00E01F84" w:rsidR="00E01F84" w:rsidRPr="00267C28">
      <w:pPr>
        <w:jc w:val="center"/>
        <w:rPr>
          <w:b/>
        </w:rPr>
      </w:pPr>
      <w:r w:rsidRPr="00267C28">
        <w:rPr>
          <w:b/>
          <w:color w:val="000000"/>
        </w:rPr>
        <w:t xml:space="preserve">                        koja će se održati u Trgovačkom suda u Osijeku</w:t>
      </w:r>
    </w:p>
    <w:p w:rsidRDefault="00E01F84" w:rsidP="00E01F84" w:rsidR="00E01F84" w:rsidRPr="00267C28">
      <w:pPr>
        <w:ind w:firstLine="708" w:left="708"/>
        <w:jc w:val="center"/>
        <w:rPr>
          <w:b/>
          <w:color w:val="000000"/>
        </w:rPr>
      </w:pPr>
      <w:r w:rsidRPr="00267C28">
        <w:rPr>
          <w:b/>
          <w:color w:val="000000"/>
        </w:rPr>
        <w:t>Zagrebačka br. 2, soba broj 23/I.</w:t>
      </w:r>
    </w:p>
    <w:p w:rsidRDefault="00E01F84" w:rsidP="00E01F84" w:rsidR="00E01F84" w:rsidRPr="00267C28">
      <w:pPr>
        <w:ind w:firstLine="1440"/>
        <w:jc w:val="center"/>
        <w:rPr>
          <w:b/>
        </w:rPr>
      </w:pPr>
    </w:p>
    <w:p w:rsidRDefault="00E01F84" w:rsidP="00D35679" w:rsidR="00E01F84" w:rsidRPr="00267C28">
      <w:pPr>
        <w:jc w:val="both"/>
      </w:pPr>
    </w:p>
    <w:p w:rsidRDefault="00AC4DE2" w:rsidP="00AC4DE2" w:rsidR="00D35679" w:rsidRPr="00267C28">
      <w:pPr>
        <w:ind w:firstLine="1440"/>
        <w:jc w:val="both"/>
      </w:pPr>
      <w:r w:rsidRPr="00267C28">
        <w:t xml:space="preserve">II. </w:t>
      </w:r>
      <w:r w:rsidR="00D35679" w:rsidRPr="00267C28">
        <w:t>Za predmetno ročište predlaže se slijedeći dnevni red:</w:t>
      </w:r>
    </w:p>
    <w:p w:rsidRDefault="00D35679" w:rsidP="00AC4DE2" w:rsidR="00D35679" w:rsidRPr="00267C28">
      <w:pPr>
        <w:ind w:firstLine="1440"/>
        <w:jc w:val="both"/>
      </w:pPr>
    </w:p>
    <w:p w:rsidRDefault="00D35679" w:rsidP="00D91D27" w:rsidR="00D35679" w:rsidRPr="00267C28">
      <w:pPr>
        <w:pStyle w:val="Odlomakpopisa"/>
        <w:numPr>
          <w:ilvl w:val="0"/>
          <w:numId w:val="16"/>
        </w:numPr>
        <w:jc w:val="both"/>
      </w:pPr>
      <w:r w:rsidRPr="00267C28">
        <w:t xml:space="preserve">Izvješće </w:t>
      </w:r>
      <w:r w:rsidR="00D91D27" w:rsidRPr="00267C28">
        <w:t>stečajne upraviteljice o tijeku stečajnog postupka i stanju stečajne mase</w:t>
      </w:r>
    </w:p>
    <w:p w:rsidRDefault="00D91D27" w:rsidP="00D91D27" w:rsidR="00D91D27" w:rsidRPr="00267C28">
      <w:pPr>
        <w:pStyle w:val="Odlomakpopisa"/>
        <w:numPr>
          <w:ilvl w:val="0"/>
          <w:numId w:val="16"/>
        </w:numPr>
        <w:jc w:val="both"/>
      </w:pPr>
      <w:r w:rsidRPr="00267C28">
        <w:t>Odluka o poduzimanju pravnih radnji za naplatu duga od dužnikovih dužnika</w:t>
      </w:r>
    </w:p>
    <w:p w:rsidRDefault="00D91D27" w:rsidP="00D91D27" w:rsidR="00D91D27" w:rsidRPr="00267C28">
      <w:pPr>
        <w:pStyle w:val="Odlomakpopisa"/>
        <w:numPr>
          <w:ilvl w:val="0"/>
          <w:numId w:val="16"/>
        </w:numPr>
        <w:jc w:val="both"/>
      </w:pPr>
      <w:r w:rsidRPr="00267C28">
        <w:t>Razno</w:t>
      </w:r>
    </w:p>
    <w:p w:rsidRDefault="004C3466" w:rsidP="00AC4DE2" w:rsidR="004C3466" w:rsidRPr="00267C28"/>
    <w:p w:rsidRDefault="00AC4DE2" w:rsidP="00AC4DE2" w:rsidR="00AC4DE2" w:rsidRPr="00267C28">
      <w:pPr>
        <w:jc w:val="center"/>
      </w:pPr>
      <w:r w:rsidRPr="00267C28">
        <w:t>Obrazloženje</w:t>
      </w:r>
    </w:p>
    <w:p w:rsidRDefault="00AC4DE2" w:rsidP="00AC4DE2" w:rsidR="00AC4DE2" w:rsidRPr="00267C28">
      <w:pPr>
        <w:jc w:val="center"/>
      </w:pPr>
    </w:p>
    <w:p w:rsidRDefault="000C0EC5" w:rsidP="00B8591E" w:rsidR="000C0EC5" w:rsidRPr="00267C28">
      <w:pPr>
        <w:pStyle w:val="Tijeloteksta"/>
        <w:rPr>
          <w:sz w:val="24"/>
        </w:rPr>
      </w:pPr>
    </w:p>
    <w:p w:rsidRDefault="000C0EC5" w:rsidP="00B8591E" w:rsidR="00F451E4" w:rsidRPr="00267C28">
      <w:pPr>
        <w:pStyle w:val="Tijeloteksta"/>
        <w:rPr>
          <w:sz w:val="24"/>
        </w:rPr>
      </w:pPr>
      <w:r w:rsidRPr="00267C28">
        <w:rPr>
          <w:sz w:val="24"/>
        </w:rPr>
        <w:tab/>
      </w:r>
      <w:r w:rsidR="00F451E4" w:rsidRPr="00267C28">
        <w:rPr>
          <w:sz w:val="24"/>
        </w:rPr>
        <w:t xml:space="preserve">Stečajni upravitelj predložio je u smislu čl. 104. </w:t>
      </w:r>
      <w:r w:rsidR="004F78B2" w:rsidRPr="00267C28">
        <w:rPr>
          <w:sz w:val="24"/>
        </w:rPr>
        <w:t>Stečajnog zakona (Narodne novine</w:t>
      </w:r>
      <w:r w:rsidR="00F451E4" w:rsidRPr="00267C28">
        <w:rPr>
          <w:sz w:val="24"/>
        </w:rPr>
        <w:t xml:space="preserve"> broj 71/15 i 104/17; u daljnjem tekstu SZ) sazivanje skupštine vjerovnika uz dostavljeno izvje</w:t>
      </w:r>
      <w:r w:rsidR="004F78B2" w:rsidRPr="00267C28">
        <w:rPr>
          <w:sz w:val="24"/>
        </w:rPr>
        <w:t>š</w:t>
      </w:r>
      <w:r w:rsidR="00F451E4" w:rsidRPr="00267C28">
        <w:rPr>
          <w:sz w:val="24"/>
        </w:rPr>
        <w:t xml:space="preserve">će koje je objavljeno na </w:t>
      </w:r>
      <w:proofErr w:type="spellStart"/>
      <w:r w:rsidR="00F451E4" w:rsidRPr="00267C28">
        <w:rPr>
          <w:sz w:val="24"/>
        </w:rPr>
        <w:t>eOglasnoj</w:t>
      </w:r>
      <w:proofErr w:type="spellEnd"/>
      <w:r w:rsidR="00F451E4" w:rsidRPr="00267C28">
        <w:rPr>
          <w:sz w:val="24"/>
        </w:rPr>
        <w:t xml:space="preserve"> ploči sud te je ujedno i predložio dnevni red radi odlučivanja o pitanjima važnim za provedbu stečajnog postupka.</w:t>
      </w:r>
    </w:p>
    <w:p w:rsidRDefault="00F451E4" w:rsidP="00F451E4" w:rsidR="000C0EC5" w:rsidRPr="00267C28">
      <w:pPr>
        <w:pStyle w:val="Tijeloteksta"/>
        <w:rPr>
          <w:sz w:val="24"/>
        </w:rPr>
      </w:pPr>
      <w:r w:rsidRPr="00267C28">
        <w:rPr>
          <w:sz w:val="24"/>
        </w:rPr>
        <w:t xml:space="preserve"> </w:t>
      </w:r>
    </w:p>
    <w:p w:rsidRDefault="000C0EC5" w:rsidP="00B8591E" w:rsidR="000C0EC5" w:rsidRPr="00267C28">
      <w:pPr>
        <w:pStyle w:val="Tijeloteksta"/>
        <w:rPr>
          <w:sz w:val="24"/>
        </w:rPr>
      </w:pPr>
    </w:p>
    <w:p w:rsidRDefault="005B096B" w:rsidP="000C0EC5" w:rsidR="005B096B" w:rsidRPr="00267C28">
      <w:pPr>
        <w:pStyle w:val="Tijeloteksta"/>
        <w:ind w:firstLine="708"/>
        <w:rPr>
          <w:sz w:val="24"/>
        </w:rPr>
      </w:pPr>
      <w:r w:rsidRPr="00267C28">
        <w:rPr>
          <w:sz w:val="24"/>
        </w:rPr>
        <w:lastRenderedPageBreak/>
        <w:t>Prema čl. 103. SZ</w:t>
      </w:r>
      <w:r w:rsidR="005C779E" w:rsidRPr="00267C28">
        <w:rPr>
          <w:sz w:val="24"/>
        </w:rPr>
        <w:t>-a</w:t>
      </w:r>
      <w:r w:rsidRPr="00267C28">
        <w:rPr>
          <w:sz w:val="24"/>
        </w:rPr>
        <w:t xml:space="preserve"> skup</w:t>
      </w:r>
      <w:r w:rsidR="005C779E" w:rsidRPr="00267C28">
        <w:rPr>
          <w:sz w:val="24"/>
        </w:rPr>
        <w:t>š</w:t>
      </w:r>
      <w:r w:rsidRPr="00267C28">
        <w:rPr>
          <w:sz w:val="24"/>
        </w:rPr>
        <w:t xml:space="preserve">tinu vjerovnika saziva sud. Pravo sudjelovanja imaju svi stečajni vjerovnici, svi stečajni vjerovnici s pravom odvojenoga namirenja, stečajni upravitelj i dužnik pojedinac. Vrijeme i mjesto održavanja i dnevni red skupštine vjerovnika objavljuje se na mrežnoj stranici e-Oglasna ploča sudova. </w:t>
      </w:r>
    </w:p>
    <w:p w:rsidRDefault="005B096B" w:rsidP="00B8591E" w:rsidR="005B096B" w:rsidRPr="00267C28">
      <w:pPr>
        <w:pStyle w:val="Tijeloteksta"/>
        <w:rPr>
          <w:sz w:val="24"/>
        </w:rPr>
      </w:pPr>
    </w:p>
    <w:p w:rsidRDefault="005B096B" w:rsidP="00B8591E" w:rsidR="005B096B" w:rsidRPr="00267C28">
      <w:pPr>
        <w:pStyle w:val="Tijeloteksta"/>
        <w:rPr>
          <w:sz w:val="24"/>
        </w:rPr>
      </w:pPr>
      <w:r w:rsidRPr="00267C28">
        <w:rPr>
          <w:sz w:val="24"/>
        </w:rPr>
        <w:tab/>
        <w:t>Slijedom navedenog odlučeno je kao u izreci u smislu čl. 103., čl. 104. i čl. 293. SZ-a.</w:t>
      </w:r>
    </w:p>
    <w:p w:rsidRDefault="005B096B" w:rsidP="005B096B" w:rsidR="004C187C" w:rsidRPr="00267C28">
      <w:r w:rsidRPr="00267C28">
        <w:t xml:space="preserve"> </w:t>
      </w:r>
    </w:p>
    <w:p w:rsidRDefault="004C187C" w:rsidP="004C187C" w:rsidR="004C187C" w:rsidRPr="00267C28">
      <w:pPr>
        <w:jc w:val="both"/>
      </w:pPr>
    </w:p>
    <w:p w:rsidRDefault="004C187C" w:rsidP="004C187C" w:rsidR="004C187C" w:rsidRPr="00267C28">
      <w:pPr>
        <w:jc w:val="center"/>
      </w:pPr>
      <w:r w:rsidRPr="00267C28">
        <w:t xml:space="preserve">U Osijeku </w:t>
      </w:r>
      <w:r w:rsidR="004F78B2" w:rsidRPr="00267C28">
        <w:t>12</w:t>
      </w:r>
      <w:r w:rsidR="00F436FD" w:rsidRPr="00267C28">
        <w:t>. rujna</w:t>
      </w:r>
      <w:r w:rsidR="003924C1" w:rsidRPr="00267C28">
        <w:t xml:space="preserve"> 2018.</w:t>
      </w:r>
    </w:p>
    <w:p w:rsidRDefault="004C187C" w:rsidP="004C187C" w:rsidR="004C187C" w:rsidRPr="00267C28">
      <w:pPr>
        <w:jc w:val="both"/>
      </w:pPr>
    </w:p>
    <w:p w:rsidRDefault="004C187C" w:rsidP="004C187C" w:rsidR="004C187C" w:rsidRPr="00267C28">
      <w:pPr>
        <w:jc w:val="both"/>
      </w:pPr>
      <w:r w:rsidRPr="00267C28">
        <w:tab/>
      </w:r>
      <w:r w:rsidRPr="00267C28">
        <w:tab/>
      </w:r>
      <w:r w:rsidRPr="00267C28">
        <w:tab/>
      </w:r>
      <w:r w:rsidRPr="00267C28">
        <w:tab/>
      </w:r>
      <w:r w:rsidRPr="00267C28">
        <w:tab/>
      </w:r>
      <w:r w:rsidRPr="00267C28">
        <w:tab/>
      </w:r>
      <w:r w:rsidRPr="00267C28">
        <w:tab/>
      </w:r>
      <w:r w:rsidRPr="00267C28">
        <w:tab/>
        <w:t xml:space="preserve">        </w:t>
      </w:r>
      <w:r w:rsidR="006C3844" w:rsidRPr="00267C28">
        <w:t xml:space="preserve">  </w:t>
      </w:r>
      <w:r w:rsidRPr="00267C28">
        <w:t>STEČAJNI SUDAC</w:t>
      </w:r>
    </w:p>
    <w:p w:rsidRDefault="004C187C" w:rsidP="004C187C" w:rsidR="004C187C" w:rsidRPr="00267C28">
      <w:pPr>
        <w:ind w:left="4956"/>
        <w:jc w:val="center"/>
      </w:pPr>
      <w:r w:rsidRPr="00267C28">
        <w:t xml:space="preserve">       mr. sc. Boris Vuković</w:t>
      </w:r>
    </w:p>
    <w:p w:rsidRDefault="004C187C" w:rsidP="004C187C" w:rsidR="004C187C" w:rsidRPr="00267C28">
      <w:pPr>
        <w:jc w:val="both"/>
      </w:pPr>
    </w:p>
    <w:p w:rsidRDefault="004C187C" w:rsidP="004C187C" w:rsidR="004C187C" w:rsidRPr="00267C28">
      <w:pPr>
        <w:jc w:val="both"/>
      </w:pPr>
    </w:p>
    <w:p w:rsidRDefault="004C187C" w:rsidP="004C187C" w:rsidR="004C187C" w:rsidRPr="00267C28">
      <w:pPr>
        <w:jc w:val="both"/>
      </w:pPr>
    </w:p>
    <w:p w:rsidRDefault="004C187C" w:rsidP="004C187C" w:rsidR="004C187C" w:rsidRPr="00267C28">
      <w:pPr>
        <w:jc w:val="both"/>
      </w:pPr>
    </w:p>
    <w:p w:rsidRDefault="004C187C" w:rsidP="004C187C" w:rsidR="004C187C" w:rsidRPr="00267C28">
      <w:pPr>
        <w:jc w:val="both"/>
      </w:pPr>
      <w:r w:rsidRPr="00267C28">
        <w:t xml:space="preserve">Zapisničar: Danijela Špeletić    </w:t>
      </w:r>
    </w:p>
    <w:p w:rsidRDefault="004C187C" w:rsidP="004C187C" w:rsidR="00757FCF" w:rsidRPr="00267C28">
      <w:pPr>
        <w:jc w:val="both"/>
      </w:pPr>
      <w:r w:rsidRPr="00267C28">
        <w:t xml:space="preserve">                            </w:t>
      </w:r>
    </w:p>
    <w:p w:rsidRDefault="004C187C" w:rsidP="004C187C" w:rsidR="004C187C" w:rsidRPr="00267C28">
      <w:pPr>
        <w:jc w:val="both"/>
      </w:pPr>
      <w:r w:rsidRPr="00267C28">
        <w:t xml:space="preserve">          </w:t>
      </w:r>
    </w:p>
    <w:p w:rsidRDefault="00003988" w:rsidP="00003988" w:rsidR="00003988" w:rsidRPr="00267C28">
      <w:pPr>
        <w:jc w:val="both"/>
      </w:pPr>
      <w:r w:rsidRPr="00267C28">
        <w:t>UPUTA O PRAVNOM LIJEKU:</w:t>
      </w:r>
    </w:p>
    <w:p w:rsidRDefault="00003988" w:rsidP="00003988" w:rsidR="00003988" w:rsidRPr="00267C28">
      <w:pPr>
        <w:jc w:val="both"/>
      </w:pPr>
      <w:r w:rsidRPr="00267C28">
        <w:t>Protiv ovog rješenja nije dopuštena posebna žalba.</w:t>
      </w:r>
    </w:p>
    <w:p w:rsidRDefault="00AC4DE2" w:rsidP="00AC4DE2" w:rsidR="00AC4DE2" w:rsidRPr="00267C28"/>
    <w:p w:rsidRDefault="00AC4DE2" w:rsidP="00AC4DE2" w:rsidR="00AC4DE2" w:rsidRPr="00267C28"/>
    <w:p w:rsidRDefault="00AC4DE2" w:rsidP="00AC4DE2" w:rsidR="00AC4DE2" w:rsidRPr="00267C28"/>
    <w:p w:rsidRDefault="00AC4DE2" w:rsidP="00AC4DE2" w:rsidR="00AC4DE2" w:rsidRPr="00267C28">
      <w:r w:rsidRPr="00267C28">
        <w:t>DNA:</w:t>
      </w:r>
    </w:p>
    <w:p w:rsidRDefault="00AC4DE2" w:rsidP="004C3466" w:rsidR="00AC4DE2" w:rsidRPr="00267C28">
      <w:pPr>
        <w:jc w:val="both"/>
      </w:pPr>
      <w:r w:rsidRPr="00267C28">
        <w:t>1.</w:t>
      </w:r>
      <w:r w:rsidR="001C55DF" w:rsidRPr="00267C28">
        <w:t xml:space="preserve"> </w:t>
      </w:r>
      <w:r w:rsidR="004C3466" w:rsidRPr="00267C28">
        <w:t xml:space="preserve">Mrežna stranica e-Oglasna ploča sudova </w:t>
      </w:r>
    </w:p>
    <w:p w:rsidRDefault="003D323D" w:rsidP="002A7B18" w:rsidR="002A7B18" w:rsidRPr="00267C28">
      <w:pPr>
        <w:jc w:val="both"/>
      </w:pPr>
      <w:r>
        <w:t>2</w:t>
      </w:r>
      <w:r w:rsidR="004C3466" w:rsidRPr="00267C28">
        <w:t>.</w:t>
      </w:r>
      <w:r w:rsidR="002A7B18" w:rsidRPr="00267C28">
        <w:t xml:space="preserve"> </w:t>
      </w:r>
      <w:r w:rsidR="00D62F28">
        <w:t>R</w:t>
      </w:r>
      <w:bookmarkStart w:name="_GoBack" w:id="0"/>
      <w:bookmarkEnd w:id="0"/>
      <w:r w:rsidR="002A7B18" w:rsidRPr="00267C28">
        <w:t xml:space="preserve"> </w:t>
      </w:r>
      <w:r w:rsidR="00757FCF" w:rsidRPr="00267C28">
        <w:t>27</w:t>
      </w:r>
      <w:r w:rsidR="002A7B18" w:rsidRPr="00267C28">
        <w:t>.</w:t>
      </w:r>
      <w:r w:rsidR="00757FCF" w:rsidRPr="00267C28">
        <w:t>09</w:t>
      </w:r>
      <w:r w:rsidR="002A7B18" w:rsidRPr="00267C28">
        <w:t xml:space="preserve">.2018. u </w:t>
      </w:r>
      <w:r w:rsidR="00757FCF" w:rsidRPr="00267C28">
        <w:t>10,30</w:t>
      </w:r>
      <w:r w:rsidR="002A7B18" w:rsidRPr="00267C28">
        <w:t xml:space="preserve"> sati</w:t>
      </w:r>
    </w:p>
    <w:p w:rsidRDefault="00AC4DE2" w:rsidP="00AC4DE2" w:rsidR="00AC4DE2" w:rsidRPr="00267C28"/>
    <w:p w:rsidRDefault="004C187C" w:rsidP="004C187C" w:rsidR="004C187C" w:rsidRPr="00267C28">
      <w:pPr>
        <w:jc w:val="both"/>
      </w:pPr>
    </w:p>
    <w:p w:rsidRDefault="004C187C" w:rsidP="004C187C" w:rsidR="004C187C" w:rsidRPr="00267C28">
      <w:pPr>
        <w:jc w:val="both"/>
      </w:pPr>
    </w:p>
    <w:p w:rsidRDefault="004C187C" w:rsidP="004C187C" w:rsidR="004C187C" w:rsidRPr="00267C28">
      <w:pPr>
        <w:jc w:val="both"/>
      </w:pPr>
    </w:p>
    <w:p w:rsidRDefault="00671A4A" w:rsidP="00671A4A" w:rsidR="00671A4A" w:rsidRPr="00267C28"/>
    <w:p w:rsidRDefault="00671A4A" w:rsidP="00671A4A" w:rsidR="00671A4A" w:rsidRPr="00267C28"/>
    <w:p w:rsidRDefault="00671A4A" w:rsidP="00671A4A" w:rsidR="00671A4A" w:rsidRPr="00267C28"/>
    <w:p w:rsidRDefault="00671A4A" w:rsidP="00671A4A" w:rsidR="00671A4A" w:rsidRPr="00267C28"/>
    <w:p w:rsidRDefault="00671A4A" w:rsidP="00671A4A" w:rsidR="00671A4A" w:rsidRPr="00267C28"/>
    <w:p w:rsidRDefault="00671A4A" w:rsidP="00671A4A" w:rsidR="00671A4A" w:rsidRPr="00267C28"/>
    <w:p w:rsidRDefault="00671A4A" w:rsidP="00671A4A" w:rsidR="00671A4A" w:rsidRPr="00267C28"/>
    <w:p w:rsidRDefault="00671A4A" w:rsidP="00671A4A" w:rsidR="00671A4A" w:rsidRPr="00267C28"/>
    <w:p w:rsidRDefault="00671A4A" w:rsidP="00671A4A" w:rsidR="00671A4A" w:rsidRPr="00267C28"/>
    <w:p w:rsidRDefault="00671A4A" w:rsidP="00671A4A" w:rsidR="00671A4A" w:rsidRPr="00267C28">
      <w:pPr>
        <w:ind w:left="5580"/>
      </w:pPr>
    </w:p>
    <w:p w:rsidRDefault="00671A4A" w:rsidP="00671A4A" w:rsidR="00671A4A" w:rsidRPr="00267C28"/>
    <w:p w:rsidRDefault="00671A4A" w:rsidP="00671A4A" w:rsidR="00671A4A" w:rsidRPr="00267C28"/>
    <w:p w:rsidRDefault="006D3C3F" w:rsidP="00671A4A" w:rsidR="006D3C3F" w:rsidRPr="00267C28"/>
    <w:sectPr w:rsidSect="00105A49" w:rsidR="006D3C3F" w:rsidRPr="00267C2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B4D" w:rsidR="00275B4D">
      <w:r>
        <w:separator/>
      </w:r>
    </w:p>
  </w:endnote>
  <w:endnote w:id="0" w:type="continuationSeparator">
    <w:p w:rsidRDefault="00275B4D" w:rsidR="00275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B4D" w:rsidR="00275B4D">
      <w:r>
        <w:separator/>
      </w:r>
    </w:p>
  </w:footnote>
  <w:footnote w:id="0" w:type="continuationSeparator">
    <w:p w:rsidRDefault="00275B4D" w:rsidR="00275B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2F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3401D" w:rsidR="00F3401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F3401D">
      <w:t>7 St-565/17-28</w:t>
    </w:r>
  </w:p>
  <w:p w:rsidRDefault="00C453D0" w:rsidP="0028555B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3401D" w:rsidR="00F3401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3401D">
      <w:t>7 St-565/17-28</w:t>
    </w:r>
  </w:p>
  <w:p w:rsidRDefault="00D63FD2" w:rsidP="00D63FD2" w:rsidR="00D63FD2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A10AA8"/>
    <w:multiLevelType w:val="hybridMultilevel"/>
    <w:tmpl w:val="6F8E0978"/>
    <w:lvl w:tplc="655E660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2"/>
  </w:num>
  <w:num w:numId="11">
    <w:abstractNumId w:val="5"/>
  </w:num>
  <w:num w:numId="12">
    <w:abstractNumId w:val="10"/>
  </w:num>
  <w:num w:numId="13">
    <w:abstractNumId w:val="9"/>
  </w:num>
  <w:num w:numId="14">
    <w:abstractNumId w:val="9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988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562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0EC5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067E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5DF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4972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C28"/>
    <w:rsid w:val="00267D06"/>
    <w:rsid w:val="002700FC"/>
    <w:rsid w:val="00273B2E"/>
    <w:rsid w:val="00273B39"/>
    <w:rsid w:val="00274B7C"/>
    <w:rsid w:val="00275B4D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555B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A7B18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24C1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323D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3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346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4F78B2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14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3C0A"/>
    <w:rsid w:val="005A4DAE"/>
    <w:rsid w:val="005A642B"/>
    <w:rsid w:val="005B096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C779E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1EB7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C0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844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57FCF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BDF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5CC5"/>
    <w:rsid w:val="00906415"/>
    <w:rsid w:val="009069BD"/>
    <w:rsid w:val="00906EA9"/>
    <w:rsid w:val="009100F3"/>
    <w:rsid w:val="00910A14"/>
    <w:rsid w:val="0091242F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620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42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537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58F"/>
    <w:rsid w:val="00AB6642"/>
    <w:rsid w:val="00AB6EDC"/>
    <w:rsid w:val="00AB7BB5"/>
    <w:rsid w:val="00AC0810"/>
    <w:rsid w:val="00AC0BD6"/>
    <w:rsid w:val="00AC2F75"/>
    <w:rsid w:val="00AC48B9"/>
    <w:rsid w:val="00AC4DE2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A8A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B22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0A7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1F26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2E2"/>
    <w:rsid w:val="00D25339"/>
    <w:rsid w:val="00D253CF"/>
    <w:rsid w:val="00D26002"/>
    <w:rsid w:val="00D32458"/>
    <w:rsid w:val="00D327ED"/>
    <w:rsid w:val="00D32A12"/>
    <w:rsid w:val="00D32AB4"/>
    <w:rsid w:val="00D33D97"/>
    <w:rsid w:val="00D34A31"/>
    <w:rsid w:val="00D35679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2F28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D27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5316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1F84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197"/>
    <w:rsid w:val="00F05AF4"/>
    <w:rsid w:val="00F05CA7"/>
    <w:rsid w:val="00F05E7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01D"/>
    <w:rsid w:val="00F34984"/>
    <w:rsid w:val="00F369C0"/>
    <w:rsid w:val="00F373FB"/>
    <w:rsid w:val="00F40741"/>
    <w:rsid w:val="00F408E8"/>
    <w:rsid w:val="00F424A2"/>
    <w:rsid w:val="00F436FD"/>
    <w:rsid w:val="00F43EE5"/>
    <w:rsid w:val="00F44E0B"/>
    <w:rsid w:val="00F451E4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0901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40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C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3C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C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C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C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40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C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3C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C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C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C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869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89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92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055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737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456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666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99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07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St-565/2017-28</izvorni_sadrzaj>
    <derivirana_varijabla naziv="DomainObject.Oznaka_1">St-565/2017-28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St-565/2017</izvorni_sadrzaj>
    <derivirana_varijabla naziv="DomainObject.Predmet.OznakaBroj_1">St-565/2017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Stečajna masa iza L &amp; I PETROL jednostavno društvo s ograničenom odgovornošću za trgovinu i usluge u stečaju</izvorni_sadrzaj>
    <derivirana_varijabla naziv="DomainObject.Predmet.ProtustrankaFormated_1">  Stečajna masa iza L &amp; I PETROL jednostavno društvo s ograničenom odgovornošću za trgovinu i usluge u stečaju</derivirana_varijabla>
  </DomainObject.Predmet.ProtustrankaFormated>
  <DomainObject.Predmet.ProtustrankaFormatedOIB>
    <izvorni_sadrzaj>  Stečajna masa iza L &amp; I PETROL jednostavno društvo s ograničenom odgovornošću za trgovinu i usluge u stečaju, OIB 58359479350</izvorni_sadrzaj>
    <derivirana_varijabla naziv="DomainObject.Predmet.ProtustrankaFormatedOIB_1">  Stečajna masa iza L &amp; I PETROL jednostavno društvo s ograničenom odgovornošću za trgovinu i usluge u stečaju, OIB 58359479350</derivirana_varijabla>
  </DomainObject.Predmet.ProtustrankaFormatedOIB>
  <DomainObject.Predmet.ProtustrankaFormatedWithAdress>
    <izvorni_sadrzaj> Stečajna masa iza L &amp; I PETROL jednostavno društvo s ograničenom odgovornošću za trgovinu i usluge u stečaju, S.S. Kranjčevića 31, 32100 Vinkovci</izvorni_sadrzaj>
    <derivirana_varijabla naziv="DomainObject.Predmet.ProtustrankaFormatedWithAdress_1"> Stečajna masa iza L &amp; I PETROL jednostavno društvo s ograničenom odgovornošću za trgovinu i usluge u stečaju, S.S. Kranjčevića 31, 32100 Vinkovci</derivirana_varijabla>
  </DomainObject.Predmet.ProtustrankaFormatedWithAdress>
  <DomainObject.Predmet.ProtustrankaFormatedWithAdressOIB>
    <izvorni_sadrzaj> Stečajna masa iza L &amp; I PETROL jednostavno društvo s ograničenom odgovornošću za trgovinu i usluge u stečaju, OIB 58359479350, S.S. Kranjčevića 31, 32100 Vinkovci</izvorni_sadrzaj>
    <derivirana_varijabla naziv="DomainObject.Predmet.ProtustrankaFormatedWithAdressOIB_1"> Stečajna masa iza L &amp; I PETROL jednostavno društvo s ograničenom odgovornošću za trgovinu i usluge u stečaju, OIB 58359479350, S.S. Kranjčevića 31, 32100 Vinkovci</derivirana_varijabla>
  </DomainObject.Predmet.ProtustrankaFormatedWithAdressOIB>
  <DomainObject.Predmet.ProtustrankaWithAdress>
    <izvorni_sadrzaj>Stečajna masa iza L &amp; I PETROL jednostavno društvo s ograničenom odgovornošću za trgovinu i usluge u stečaju S.S. Kranjčevića 31, 32100 Vinkovci</izvorni_sadrzaj>
    <derivirana_varijabla naziv="DomainObject.Predmet.ProtustrankaWithAdress_1">Stečajna masa iza L &amp; I PETROL jednostavno društvo s ograničenom odgovornošću za trgovinu i usluge u stečaju S.S. Kranjčevića 31, 32100 Vinkovci</derivirana_varijabla>
  </DomainObject.Predmet.ProtustrankaWithAdress>
  <DomainObject.Predmet.ProtustrankaWithAdressOIB>
    <izvorni_sadrzaj>Stečajna masa iza L &amp; I PETROL jednostavno društvo s ograničenom odgovornošću za trgovinu i usluge u stečaju, OIB 58359479350, S.S. Kranjčevića 31, 32100 Vinkovci</izvorni_sadrzaj>
    <derivirana_varijabla naziv="DomainObject.Predmet.ProtustrankaWithAdressOIB_1">Stečajna masa iza L &amp; I PETROL jednostavno društvo s ograničenom odgovornošću za trgovinu i usluge u stečaju, OIB 58359479350, S.S. Kranjčevića 31, 32100 Vinkovci</derivirana_varijabla>
  </DomainObject.Predmet.ProtustrankaWithAdressOIB>
  <DomainObject.Predmet.ProtustrankaNazivFormated>
    <izvorni_sadrzaj>Stečajna masa iza L &amp; I PETROL jednostavno društvo s ograničenom odgovornošću za trgovinu i usluge u stečaju</izvorni_sadrzaj>
    <derivirana_varijabla naziv="DomainObject.Predmet.ProtustrankaNazivFormated_1">Stečajna masa iza L &amp; I PETROL jednostavno društvo s ograničenom odgovornošću za trgovinu i usluge u stečaju</derivirana_varijabla>
  </DomainObject.Predmet.ProtustrankaNazivFormated>
  <DomainObject.Predmet.ProtustrankaNazivFormatedOIB>
    <izvorni_sadrzaj>Stečajna masa iza L &amp; I PETROL jednostavno društvo s ograničenom odgovornošću za trgovinu i usluge u stečaju, OIB 58359479350</izvorni_sadrzaj>
    <derivirana_varijabla naziv="DomainObject.Predmet.ProtustrankaNazivFormatedOIB_1">Stečajna masa iza L &amp; I PETROL jednostavno društvo s ograničenom odgovornošću za trgovinu i usluge u stečaju, OIB 58359479350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CARINSKA UPRAVA URED OSIJEK zastupanog po punomoćniku Županijsko državno odvjetništvo u Osijeku</izvorni_sadrzaj>
    <derivirana_varijabla naziv="DomainObject.Predmet.StrankaFormated_1">  RH MF CARINSKA UPRAVA URED OSIJEK zastupanog po punomoćniku Županijsko državno odvjetništvo u Osijeku</derivirana_varijabla>
  </DomainObject.Predmet.StrankaFormated>
  <DomainObject.Predmet.StrankaFormatedOIB>
    <izvorni_sadrzaj>  RH MF CARINSKA UPRAVA URED OSIJEK, OIB 52634238587 zastupanog po punomoćniku Županijsko državno odvjetništvo u Osijeku</izvorni_sadrzaj>
    <derivirana_varijabla naziv="DomainObject.Predmet.StrankaFormatedOIB_1">  RH MF CARINSKA UPRAVA URED OSIJEK, OIB 52634238587 zastupanog po punomoćniku Županijsko državno odvjetništvo u Osijeku</derivirana_varijabla>
  </DomainObject.Predmet.StrankaFormatedOIB>
  <DomainObject.Predmet.StrankaFormatedWithAdress>
    <izvorni_sadrzaj> RH MF CARINSKA UPRAVA URED OSIJEK zastupanog po punomoćniku Županijsko državno odvjetništvo u Osijeku</izvorni_sadrzaj>
    <derivirana_varijabla naziv="DomainObject.Predmet.StrankaFormatedWithAdress_1"> RH MF CARINSKA UPRAVA URED OSIJEK zastupanog po punomoćniku Županijsko državno odvjetništvo u Osijeku</derivirana_varijabla>
  </DomainObject.Predmet.StrankaFormatedWithAdress>
  <DomainObject.Predmet.StrankaFormatedWithAdressOIB>
    <izvorni_sadrzaj> RH MF CARINSKA UPRAVA URED OSIJEK, OIB 52634238587 zastupanog po punomoćniku Županijsko državno odvjetništvo u Osijeku</izvorni_sadrzaj>
    <derivirana_varijabla naziv="DomainObject.Predmet.StrankaFormatedWithAdressOIB_1"> RH MF CARINSKA UPRAVA URED OSIJEK, OIB 52634238587 zastupanog po punomoćniku Županijsko državno odvjetništvo u Osijeku</derivirana_varijabla>
  </DomainObject.Predmet.StrankaFormatedWithAdressOIB>
  <DomainObject.Predmet.StrankaWithAdress>
    <izvorni_sadrzaj>RH MF CARINSKA UPRAVA URED OSIJEK </izvorni_sadrzaj>
    <derivirana_varijabla naziv="DomainObject.Predmet.StrankaWithAdress_1">RH MF CARINSKA UPRAVA URED OSIJEK </derivirana_varijabla>
  </DomainObject.Predmet.StrankaWithAdress>
  <DomainObject.Predmet.StrankaWithAdressOIB>
    <izvorni_sadrzaj>RH MF CARINSKA UPRAVA URED OSIJEK, OIB 52634238587</izvorni_sadrzaj>
    <derivirana_varijabla naziv="DomainObject.Predmet.StrankaWithAdressOIB_1">RH MF CARINSKA UPRAVA URED OSIJEK, OIB 52634238587</derivirana_varijabla>
  </DomainObject.Predmet.StrankaWithAdressOIB>
  <DomainObject.Predmet.StrankaNazivFormated>
    <izvorni_sadrzaj>RH MF CARINSKA UPRAVA URED OSIJEK</izvorni_sadrzaj>
    <derivirana_varijabla naziv="DomainObject.Predmet.StrankaNazivFormated_1">RH MF CARINSKA UPRAVA URED OSIJEK</derivirana_varijabla>
  </DomainObject.Predmet.StrankaNazivFormated>
  <DomainObject.Predmet.StrankaNazivFormatedOIB>
    <izvorni_sadrzaj>RH MF CARINSKA UPRAVA URED OSIJEK, OIB 52634238587</izvorni_sadrzaj>
    <derivirana_varijabla naziv="DomainObject.Predmet.StrankaNazivFormatedOIB_1">RH MF CARINSKA UPRAVA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CARINSKA UPRAVA URED OSIJEK zastupanog po punomoćniku Županijsko državno odvjetništvo u Osijeku</item>
    </izvorni_sadrzaj>
    <derivirana_varijabla naziv="DomainObject.Predmet.StrankaListFormated_1">
      <item>RH MF CARINSKA UPRAVA URED OSIJEK zastupanog po punomoćniku Županijsko državno odvjetništvo u Osijeku</item>
    </derivirana_varijabla>
  </DomainObject.Predmet.StrankaListFormated>
  <DomainObject.Predmet.StrankaListFormatedOIB>
    <izvorni_sadrzaj>
      <item>RH MF CARINSKA UPRAVA URED OSIJEK, OIB 52634238587 zastupanog po punomoćniku Županijsko državno odvjetništvo u Osijeku</item>
    </izvorni_sadrzaj>
    <derivirana_varijabla naziv="DomainObject.Predmet.StrankaListFormatedOIB_1">
      <item>RH MF CARINSKA UPRAVA URED OSIJEK, OIB 52634238587 zastupanog po punomoćniku Županijsko državno odvjetništvo u Osijeku</item>
    </derivirana_varijabla>
  </DomainObject.Predmet.StrankaListFormatedOIB>
  <DomainObject.Predmet.StrankaListFormatedWithAdress>
    <izvorni_sadrzaj>
      <item>RH MF CARINSKA UPRAVA URED OSIJEK zastupanog po punomoćniku Županijsko državno odvjetništvo u Osijeku</item>
    </izvorni_sadrzaj>
    <derivirana_varijabla naziv="DomainObject.Predmet.StrankaListFormatedWithAdress_1">
      <item>RH MF CARINSKA UPRAVA URED OSIJEK zastupanog po punomoćniku Županijsko državno odvjetništvo u Osijeku</item>
    </derivirana_varijabla>
  </DomainObject.Predmet.StrankaListFormatedWithAdress>
  <DomainObject.Predmet.StrankaListFormatedWithAdressOIB>
    <izvorni_sadrzaj>
      <item>RH MF CARINSKA UPRAVA URED OSIJEK, OIB 52634238587 zastupanog po punomoćniku Županijsko državno odvjetništvo u Osijeku</item>
    </izvorni_sadrzaj>
    <derivirana_varijabla naziv="DomainObject.Predmet.StrankaListFormatedWithAdressOIB_1">
      <item>RH MF CARINSKA UPRAVA URED OSIJEK, OIB 52634238587 zastupanog po punomoćniku Županijsko državno odvjetništvo u Osijeku</item>
    </derivirana_varijabla>
  </DomainObject.Predmet.StrankaListFormatedWithAdressOIB>
  <DomainObject.Predmet.StrankaListNazivFormated>
    <izvorni_sadrzaj>
      <item>RH MF CARINSKA UPRAVA URED OSIJEK</item>
    </izvorni_sadrzaj>
    <derivirana_varijabla naziv="DomainObject.Predmet.StrankaListNazivFormated_1">
      <item>RH MF CARINSKA UPRAVA URED OSIJEK</item>
    </derivirana_varijabla>
  </DomainObject.Predmet.StrankaListNazivFormated>
  <DomainObject.Predmet.StrankaListNazivFormatedOIB>
    <izvorni_sadrzaj>
      <item>RH MF CARINSKA UPRAVA URED OSIJEK, OIB 52634238587</item>
    </izvorni_sadrzaj>
    <derivirana_varijabla naziv="DomainObject.Predmet.StrankaListNazivFormatedOIB_1">
      <item>RH MF CARINSKA UPRAVA URED OSIJEK, OIB 52634238587</item>
    </derivirana_varijabla>
  </DomainObject.Predmet.StrankaListNazivFormatedOIB>
  <DomainObject.Predmet.ProtuStrankaListFormated>
    <izvorni_sadrzaj>
      <item>Stečajna masa iza L &amp; I PETROL jednostavno društvo s ograničenom odgovornošću za trgovinu i usluge u stečaju</item>
    </izvorni_sadrzaj>
    <derivirana_varijabla naziv="DomainObject.Predmet.ProtuStrankaListFormated_1">
      <item>Stečajna masa iza L &amp; I PETROL jednostavno društvo s ograničenom odgovornošću za trgovinu i usluge u stečaju</item>
    </derivirana_varijabla>
  </DomainObject.Predmet.ProtuStrankaListFormated>
  <DomainObject.Predmet.ProtuStrankaListFormatedOIB>
    <izvorni_sadrzaj>
      <item>Stečajna masa iza L &amp; I PETROL jednostavno društvo s ograničenom odgovornošću za trgovinu i usluge u stečaju, OIB 58359479350</item>
    </izvorni_sadrzaj>
    <derivirana_varijabla naziv="DomainObject.Predmet.ProtuStrankaListFormatedOIB_1">
      <item>Stečajna masa iza L &amp; I PETROL jednostavno društvo s ograničenom odgovornošću za trgovinu i usluge u stečaju, OIB 58359479350</item>
    </derivirana_varijabla>
  </DomainObject.Predmet.ProtuStrankaListFormatedOIB>
  <DomainObject.Predmet.ProtuStrankaListFormatedWithAdress>
    <izvorni_sadrzaj>
      <item>Stečajna masa iza L &amp; I PETROL jednostavno društvo s ograničenom odgovornošću za trgovinu i usluge u stečaju, S.S. Kranjčevića 31, 32100 Vinkovci</item>
    </izvorni_sadrzaj>
    <derivirana_varijabla naziv="DomainObject.Predmet.ProtuStrankaListFormatedWithAdress_1">
      <item>Stečajna masa iza L &amp; I PETROL jednostavno društvo s ograničenom odgovornošću za trgovinu i usluge u stečaju, S.S. Kranjčevića 31, 32100 Vinkovci</item>
    </derivirana_varijabla>
  </DomainObject.Predmet.ProtuStrankaListFormatedWithAdress>
  <DomainObject.Predmet.ProtuStrankaListFormatedWithAdressOIB>
    <izvorni_sadrzaj>
      <item>Stečajna masa iza L &amp; I PETROL jednostavno društvo s ograničenom odgovornošću za trgovinu i usluge u stečaju, OIB 58359479350, S.S. Kranjčevića 31, 32100 Vinkovci</item>
    </izvorni_sadrzaj>
    <derivirana_varijabla naziv="DomainObject.Predmet.ProtuStrankaListFormatedWithAdressOIB_1">
      <item>Stečajna masa iza L &amp; I PETROL jednostavno društvo s ograničenom odgovornošću za trgovinu i usluge u stečaju, OIB 58359479350, S.S. Kranjčevića 31, 32100 Vinkovci</item>
    </derivirana_varijabla>
  </DomainObject.Predmet.ProtuStrankaListFormatedWithAdressOIB>
  <DomainObject.Predmet.ProtuStrankaListNazivFormated>
    <izvorni_sadrzaj>
      <item>Stečajna masa iza L &amp; I PETROL jednostavno društvo s ograničenom odgovornošću za trgovinu i usluge u stečaju</item>
    </izvorni_sadrzaj>
    <derivirana_varijabla naziv="DomainObject.Predmet.ProtuStrankaListNazivFormated_1">
      <item>Stečajna masa iza L &amp; I PETROL jednostavno društvo s ograničenom odgovornošću za trgovinu i usluge u stečaju</item>
    </derivirana_varijabla>
  </DomainObject.Predmet.ProtuStrankaListNazivFormated>
  <DomainObject.Predmet.ProtuStrankaListNazivFormatedOIB>
    <izvorni_sadrzaj>
      <item>Stečajna masa iza L &amp; I PETROL jednostavno društvo s ograničenom odgovornošću za trgovinu i usluge u stečaju, OIB 58359479350</item>
    </izvorni_sadrzaj>
    <derivirana_varijabla naziv="DomainObject.Predmet.ProtuStrankaListNazivFormatedOIB_1">
      <item>Stečajna masa iza L &amp; I PETROL jednostavno društvo s ograničenom odgovornošću za trgovinu i usluge u stečaju, OIB 58359479350</item>
    </derivirana_varijabla>
  </DomainObject.Predmet.ProtuStrankaListNazivFormatedOIB>
  <DomainObject.Predmet.OstaliListFormated>
    <izvorni_sadrzaj>
      <item>Županijsko državno odvjetništvo u Osijeku punomoćnik sudionika u postupku RH MF CARINSKA UPRAVA URED OSIJEK</item>
    </izvorni_sadrzaj>
    <derivirana_varijabla naziv="DomainObject.Predmet.OstaliListFormated_1">
      <item>Županijsko državno odvjetništvo u Osijeku punomoćnik sudionika u postupku RH MF CARINSKA UPRAVA URED OSIJEK</item>
    </derivirana_varijabla>
  </DomainObject.Predmet.OstaliListFormated>
  <DomainObject.Predmet.OstaliListFormatedOIB>
    <izvorni_sadrzaj>
      <item>Županijsko državno odvjetništvo u Osijeku, OIB 61379160880 punomoćnik sudionika u postupku RH MF CARINSKA UPRAVA URED OSIJEK</item>
    </izvorni_sadrzaj>
    <derivirana_varijabla naziv="DomainObject.Predmet.OstaliListFormatedOIB_1">
      <item>Županijsko državno odvjetništvo u Osijeku, OIB 61379160880 punomoćnik sudionika u postupku RH MF CARINSKA UPRAVA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CARINSKA UPRAVA URED OSIJEK</item>
    </izvorni_sadrzaj>
    <derivirana_varijabla naziv="DomainObject.Predmet.OstaliListFormatedWithAdress_1">
      <item>Županijsko državno odvjetništvo u Osijeku, Kapucinska 21, 31000 Osijek punomoćnik sudionika u postupku RH MF CARINSKA UPRAVA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CARINSKA UPRAVA URED OSIJEK</item>
    </izvorni_sadrzaj>
    <derivirana_varijabla naziv="DomainObject.Predmet.OstaliListFormatedWithAdressOIB_1">
      <item>Županijsko državno odvjetništvo u Osijeku, OIB 61379160880, Kapucinska 21, 31000 Osijek punomoćnik sudionika u postupku RH MF CARINSKA UPRAVA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St-565/2017-28</izvorni_sadrzaj>
    <derivirana_varijabla naziv="DomainObject.PoslovniBrojDokumenta_1">St-565/2017-28</derivirana_varijabla>
  </DomainObject.PoslovniBrojDokumenta>
  <DomainObject.Predmet.StrankaIDrugi>
    <izvorni_sadrzaj>RH MF CARINSKA UPRAVA URED OSIJEK</izvorni_sadrzaj>
    <derivirana_varijabla naziv="DomainObject.Predmet.StrankaIDrugi_1">RH MF CARINSKA UPRAVA URED OSIJEK</derivirana_varijabla>
  </DomainObject.Predmet.StrankaIDrugi>
  <DomainObject.Predmet.ProtustrankaIDrugi>
    <izvorni_sadrzaj>Stečajna masa iza L &amp; I PETROL jednostavno društvo s ograničenom odgovornošću za trgovinu i usluge u stečaju</izvorni_sadrzaj>
    <derivirana_varijabla naziv="DomainObject.Predmet.ProtustrankaIDrugi_1">Stečajna masa iza L &amp; I PETROL jednostavno društvo s ograničenom odgovornošću za trgovinu i usluge u stečaju</derivirana_varijabla>
  </DomainObject.Predmet.ProtustrankaIDrugi>
  <DomainObject.Predmet.StrankaIDrugiAdressOIB>
    <izvorni_sadrzaj>RH MF CARINSKA UPRAVA URED OSIJEK, OIB 52634238587</izvorni_sadrzaj>
    <derivirana_varijabla naziv="DomainObject.Predmet.StrankaIDrugiAdressOIB_1">RH MF CARINSKA UPRAVA URED OSIJEK, OIB 52634238587</derivirana_varijabla>
  </DomainObject.Predmet.StrankaIDrugiAdressOIB>
  <DomainObject.Predmet.ProtustrankaIDrugiAdressOIB>
    <izvorni_sadrzaj>Stečajna masa iza L &amp; I PETROL jednostavno društvo s ograničenom odgovornošću za trgovinu i usluge u stečaju, OIB 58359479350, S.S. Kranjčevića 31, 32100 Vinkovci</izvorni_sadrzaj>
    <derivirana_varijabla naziv="DomainObject.Predmet.ProtustrankaIDrugiAdressOIB_1">Stečajna masa iza L &amp; I PETROL jednostavno društvo s ograničenom odgovornošću za trgovinu i usluge u stečaju, OIB 58359479350, S.S. Kranjčevića 31,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 &amp; I PETROL jednostavno društvo s ograničenom odgovornošću za trgovinu i usluge u stečaju</item>
      <item>RH MF CARINSKA UPRAVA URED OSIJEK</item>
      <item>Županijsko državno odvjetništvo u Osijeku</item>
    </izvorni_sadrzaj>
    <derivirana_varijabla naziv="DomainObject.Predmet.SudioniciListNaziv_1">
      <item>Stečajna masa iza L &amp; I PETROL jednostavno društvo s ograničenom odgovornošću za trgovinu i usluge u stečaju</item>
      <item>RH MF CARINSKA UPRAVA URED OSIJEK</item>
      <item>Županijsko državno odvjetništvo u Osijeku</item>
    </derivirana_varijabla>
  </DomainObject.Predmet.SudioniciListNaziv>
  <DomainObject.Predmet.SudioniciListAdressOIB>
    <izvorni_sadrzaj>
      <item>Stečajna masa iza L &amp; I PETROL jednostavno društvo s ograničenom odgovornošću za trgovinu i usluge u stečaju, OIB 58359479350, S.S. Kranjčevića 31,32100 Vinkovci</item>
      <item>RH MF CARINSKA UPRAVA URED OSIJEK, OIB 52634238587</item>
      <item>Županijsko državno odvjetništvo u Osijeku, OIB 61379160880, Kapucinska 21,31000 Osijek</item>
    </izvorni_sadrzaj>
    <derivirana_varijabla naziv="DomainObject.Predmet.SudioniciListAdressOIB_1">
      <item>Stečajna masa iza L &amp; I PETROL jednostavno društvo s ograničenom odgovornošću za trgovinu i usluge u stečaju, OIB 58359479350, S.S. Kranjčevića 31,32100 Vinkovci</item>
      <item>RH MF CARINSKA UPRAVA URED OSIJEK,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58359479350</item>
      <item>, OIB 52634238587</item>
      <item>, OIB 61379160880</item>
    </izvorni_sadrzaj>
    <derivirana_varijabla naziv="DomainObject.Predmet.SudioniciListNazivOIB_1">
      <item>, OIB 58359479350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1F6419-C0D1-474E-9042-140F93AC8B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315</properties:Words>
  <properties:Characters>1587</properties:Characters>
  <properties:Lines>88</properties:Lines>
  <properties:Paragraphs>27</properties:Paragraphs>
  <properties:TotalTime>919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2018-09-12T06:39:00Z</cp:lastPrinted>
  <dcterms:modified xmlns:xsi="http://www.w3.org/2001/XMLSchema-instance" xsi:type="dcterms:W3CDTF">2018-09-12T07:21:00Z</dcterms:modified>
  <cp:revision>522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St-565/2017-28 / Odluka - Rješenje - sazivanje skupštine vjerovnika (565-17_(-28)_L_&amp;_I_PETROL_j.d.o.o..docx)</vt:lpwstr>
  </prop:property>
  <prop:property name="CC_coloring" pid="5" fmtid="{D5CDD505-2E9C-101B-9397-08002B2CF9AE}">
    <vt:bool>true</vt:bool>
  </prop:property>
</prop:Properties>
</file>