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b622" w14:paraId="7f0b622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7C2A6F" w:rsidP="00CC2360" w:rsidR="007C2A6F">
      <w:pPr>
        <w:jc w:val="center"/>
        <w:rPr>
          <w:bCs/>
        </w:rPr>
      </w:pPr>
    </w:p>
    <w:p w:rsidRDefault="007C2A6F" w:rsidP="00CC2360" w:rsidR="007C2A6F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7C2A6F" w:rsidP="00CC2360" w:rsidR="007C2A6F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FREE - TECHNICS,društvo s ograničenom odgovornošću za poslovne usluge u stečaju Rijeka (Grad Rijeka), Lužine 1, OIB: 09086658920, dana </w:t>
      </w:r>
      <w:r w:rsidR="00D557A1">
        <w:t>13. veljače 2018</w:t>
      </w:r>
      <w:r>
        <w:t>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1. </w:t>
      </w:r>
      <w:r w:rsidR="00D557A1">
        <w:t>studenoga 2017.</w:t>
      </w:r>
      <w:r>
        <w:t xml:space="preserve"> do </w:t>
      </w:r>
      <w:r w:rsidR="00D557A1">
        <w:t>3</w:t>
      </w:r>
      <w:r w:rsidR="0014496F">
        <w:t xml:space="preserve">1. </w:t>
      </w:r>
      <w:r w:rsidR="00D557A1">
        <w:t>siječnja 2018</w:t>
      </w:r>
      <w:r>
        <w:t xml:space="preserve">. u iznosu od </w:t>
      </w:r>
      <w:r w:rsidR="00D557A1">
        <w:t>4.392</w:t>
      </w:r>
      <w:r w:rsidR="0014496F">
        <w:t>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D557A1">
        <w:rPr>
          <w:bCs/>
        </w:rPr>
        <w:t>6. veljače 2018</w:t>
      </w:r>
      <w:r>
        <w:rPr>
          <w:bCs/>
        </w:rPr>
        <w:t xml:space="preserve">. podnijela zahtjev za naknadu stvarnih troškova u iznosu od </w:t>
      </w:r>
      <w:r w:rsidR="00D557A1">
        <w:t xml:space="preserve">4.392,00 </w:t>
      </w:r>
      <w:r w:rsidR="0014496F">
        <w:t xml:space="preserve">kn neto </w:t>
      </w:r>
      <w:r>
        <w:t xml:space="preserve">za period od </w:t>
      </w:r>
      <w:r w:rsidR="00D557A1">
        <w:t>1. studenoga 2017. do 31. siječnja 2018.</w:t>
      </w:r>
      <w:r>
        <w:t xml:space="preserve"> i to za</w:t>
      </w:r>
      <w:r>
        <w:rPr>
          <w:bCs/>
        </w:rPr>
        <w:t xml:space="preserve"> trošak korištenja osobnog vozila na relaciji Crikvenica-Rijeka</w:t>
      </w:r>
      <w:r w:rsidR="0014496F">
        <w:rPr>
          <w:bCs/>
        </w:rPr>
        <w:t xml:space="preserve"> (Pehlin, Lužine 1)</w:t>
      </w:r>
      <w:r>
        <w:rPr>
          <w:bCs/>
        </w:rPr>
        <w:t xml:space="preserve">-Crikvenica </w:t>
      </w:r>
      <w:r w:rsidR="00D557A1">
        <w:rPr>
          <w:bCs/>
        </w:rPr>
        <w:t>dvadeset i četiri</w:t>
      </w:r>
      <w:r>
        <w:rPr>
          <w:bCs/>
        </w:rPr>
        <w:t xml:space="preserve"> puta, na relaciji Crikvenica-Lič, Lokve-Crikvenica dva puta i na relaciji Crikvenica-Gerovo-Crikvenica </w:t>
      </w:r>
      <w:r w:rsidR="00D557A1">
        <w:rPr>
          <w:bCs/>
        </w:rPr>
        <w:t>dva</w:t>
      </w:r>
      <w:r w:rsidR="0014496F">
        <w:rPr>
          <w:bCs/>
        </w:rPr>
        <w:t xml:space="preserve"> </w:t>
      </w:r>
      <w:r>
        <w:rPr>
          <w:bCs/>
        </w:rPr>
        <w:t xml:space="preserve">puta.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D557A1">
        <w:t>4.392,00 kn neto za period od 1. studenoga 2017. do 31. siječnja 2018.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D557A1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D557A1">
        <w:t>13. veljače 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E97" w:rsidP="00CC2360" w:rsidR="00815E97">
      <w:r>
        <w:separator/>
      </w:r>
    </w:p>
  </w:endnote>
  <w:endnote w:id="0" w:type="continuationSeparator">
    <w:p w:rsidRDefault="00815E97" w:rsidP="00CC2360" w:rsidR="0081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E97" w:rsidP="00CC2360" w:rsidR="00815E97">
      <w:r>
        <w:separator/>
      </w:r>
    </w:p>
  </w:footnote>
  <w:footnote w:id="0" w:type="continuationSeparator">
    <w:p w:rsidRDefault="00815E97" w:rsidP="00CC2360" w:rsidR="00815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St-607/2016</w:t>
    </w:r>
    <w:r w:rsidR="007C2A6F">
      <w:t>-46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7BBB"/>
    <w:rsid w:val="00287218"/>
    <w:rsid w:val="003541B1"/>
    <w:rsid w:val="004F6C16"/>
    <w:rsid w:val="00520689"/>
    <w:rsid w:val="0076139A"/>
    <w:rsid w:val="007B6D04"/>
    <w:rsid w:val="007C2A6F"/>
    <w:rsid w:val="00815E97"/>
    <w:rsid w:val="00836506"/>
    <w:rsid w:val="00942A0F"/>
    <w:rsid w:val="00AA43BC"/>
    <w:rsid w:val="00AF0A5D"/>
    <w:rsid w:val="00B46468"/>
    <w:rsid w:val="00B93FF3"/>
    <w:rsid w:val="00BA3EB5"/>
    <w:rsid w:val="00C17835"/>
    <w:rsid w:val="00CC2360"/>
    <w:rsid w:val="00D557A1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1502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2018-02-13T07:59:00Z</dcterms:created>
  <dc:creator>Vera Jelenović</dc:creator>
  <cp:lastModifiedBy>Danijela Fumić</cp:lastModifiedBy>
  <cp:lastPrinted>2018-02-13T07:59:00Z</cp:lastPrinted>
  <dcterms:modified xmlns:xsi="http://www.w3.org/2001/XMLSchema-instance" xsi:type="dcterms:W3CDTF">2018-02-13T08:00:00Z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