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dc4a5" w14:paraId="44dc4a5" w:rsidRDefault="0072426E" w:rsidP="0072426E" w:rsidR="0072426E" w:rsidRPr="00916292">
      <w:pPr>
        <w:tabs>
          <w:tab w:pos="4536" w:val="center"/>
          <w:tab w:pos="9072" w:val="right"/>
        </w:tabs>
        <w:jc w:val="both"/>
        <w15:collapsed w:val="false"/>
        <w:rPr>
          <w:rFonts w:cs="Times New Roman"/>
          <w:szCs w:val="24"/>
        </w:rPr>
      </w:pPr>
      <w:bookmarkStart w:name="_GoBack" w:id="0"/>
      <w:bookmarkEnd w:id="0"/>
      <w:r w:rsidRPr="00916292">
        <w:rPr>
          <w:rFonts w:cs="Times New Roman"/>
          <w:szCs w:val="24"/>
        </w:rPr>
        <w:t>REPUBLIKA HRVATSKA</w:t>
      </w:r>
    </w:p>
    <w:p w:rsidRDefault="0072426E" w:rsidP="0072426E" w:rsidR="0072426E" w:rsidRPr="00916292">
      <w:pPr>
        <w:tabs>
          <w:tab w:pos="4536" w:val="center"/>
          <w:tab w:pos="9072" w:val="right"/>
        </w:tabs>
        <w:jc w:val="both"/>
        <w:rPr>
          <w:rFonts w:cs="Times New Roman"/>
          <w:szCs w:val="24"/>
        </w:rPr>
      </w:pPr>
      <w:r w:rsidRPr="00916292">
        <w:rPr>
          <w:rFonts w:cs="Times New Roman"/>
          <w:szCs w:val="24"/>
        </w:rPr>
        <w:t>Trgovački sud u Zagrebu</w:t>
      </w:r>
    </w:p>
    <w:p w:rsidRDefault="0072426E" w:rsidP="0072426E" w:rsidR="0072426E" w:rsidRPr="00916292">
      <w:pPr>
        <w:tabs>
          <w:tab w:pos="4536" w:val="center"/>
          <w:tab w:pos="9072" w:val="right"/>
        </w:tabs>
        <w:jc w:val="both"/>
        <w:rPr>
          <w:rFonts w:cs="Times New Roman"/>
          <w:szCs w:val="24"/>
        </w:rPr>
      </w:pPr>
      <w:r w:rsidRPr="00916292">
        <w:rPr>
          <w:rFonts w:cs="Times New Roman"/>
          <w:szCs w:val="24"/>
        </w:rPr>
        <w:t xml:space="preserve">Zagreb, Amruševa 2/II, desno                                                       </w:t>
      </w:r>
    </w:p>
    <w:p w:rsidRDefault="0072426E" w:rsidP="0072426E" w:rsidR="0072426E" w:rsidRPr="00916292">
      <w:pPr>
        <w:tabs>
          <w:tab w:pos="4536" w:val="center"/>
          <w:tab w:pos="9072" w:val="right"/>
        </w:tabs>
        <w:jc w:val="both"/>
        <w:rPr>
          <w:rFonts w:cs="Times New Roman"/>
          <w:szCs w:val="24"/>
        </w:rPr>
      </w:pPr>
    </w:p>
    <w:p w:rsidRDefault="0072426E" w:rsidP="0072426E" w:rsidR="0072426E" w:rsidRPr="00916292">
      <w:pPr>
        <w:tabs>
          <w:tab w:pos="4536" w:val="center"/>
          <w:tab w:pos="9072" w:val="right"/>
        </w:tabs>
        <w:jc w:val="both"/>
        <w:rPr>
          <w:rFonts w:cs="Times New Roman"/>
          <w:szCs w:val="24"/>
        </w:rPr>
      </w:pPr>
      <w:r w:rsidRPr="00916292">
        <w:rPr>
          <w:rFonts w:cs="Times New Roman"/>
          <w:szCs w:val="24"/>
        </w:rPr>
        <w:t xml:space="preserve">                                                                                                    </w:t>
      </w:r>
    </w:p>
    <w:p w:rsidRDefault="0072426E" w:rsidP="0072426E" w:rsidR="0072426E" w:rsidRPr="00916292">
      <w:pPr>
        <w:tabs>
          <w:tab w:pos="4536" w:val="center"/>
          <w:tab w:pos="9072" w:val="right"/>
        </w:tabs>
        <w:jc w:val="both"/>
        <w:rPr>
          <w:rFonts w:cs="Times New Roman"/>
          <w:szCs w:val="24"/>
        </w:rPr>
      </w:pPr>
      <w:r w:rsidRPr="00916292">
        <w:rPr>
          <w:rFonts w:cs="Times New Roman"/>
          <w:szCs w:val="24"/>
        </w:rPr>
        <w:t xml:space="preserve">                                                                Z A P I S N I K</w:t>
      </w:r>
    </w:p>
    <w:p w:rsidRDefault="0072426E" w:rsidP="0072426E" w:rsidR="0072426E" w:rsidRPr="00916292">
      <w:pPr>
        <w:tabs>
          <w:tab w:pos="4536" w:val="center"/>
          <w:tab w:pos="9072" w:val="right"/>
        </w:tabs>
        <w:jc w:val="both"/>
        <w:rPr>
          <w:rFonts w:cs="Times New Roman"/>
          <w:szCs w:val="24"/>
        </w:rPr>
      </w:pPr>
      <w:r w:rsidRPr="00916292">
        <w:rPr>
          <w:rFonts w:cs="Times New Roman"/>
          <w:szCs w:val="24"/>
        </w:rPr>
        <w:tab/>
      </w:r>
    </w:p>
    <w:p w:rsidRDefault="0072426E" w:rsidP="0072426E" w:rsidR="0072426E" w:rsidRPr="00916292">
      <w:pPr>
        <w:tabs>
          <w:tab w:pos="4536" w:val="center"/>
          <w:tab w:pos="9072" w:val="right"/>
        </w:tabs>
        <w:jc w:val="both"/>
        <w:rPr>
          <w:rFonts w:cs="Times New Roman"/>
          <w:szCs w:val="24"/>
        </w:rPr>
      </w:pPr>
      <w:r w:rsidRPr="00916292">
        <w:rPr>
          <w:rFonts w:cs="Times New Roman"/>
          <w:szCs w:val="24"/>
        </w:rPr>
        <w:t>ročišta radi ispitivanja tražbina vjerovnika u predstečajnom postupku otvorenim nad dužnikom CENTAR BRAČ d.o.o. sa sjedištem u Zagrebu, Ksaver 196a, OIB: 71033423032, MBS: 080716249, sastavljen kod Trgovačkog suda u Zagrebu, dana 07. studenog 2017. godine s početkom u 9,30 sati.</w:t>
      </w:r>
    </w:p>
    <w:p w:rsidRDefault="0072426E" w:rsidP="0072426E" w:rsidR="0072426E" w:rsidRPr="00916292">
      <w:pPr>
        <w:tabs>
          <w:tab w:pos="4536" w:val="center"/>
          <w:tab w:pos="9072" w:val="right"/>
        </w:tabs>
        <w:jc w:val="both"/>
        <w:rPr>
          <w:rFonts w:cs="Times New Roman"/>
          <w:szCs w:val="24"/>
        </w:rPr>
      </w:pPr>
    </w:p>
    <w:p w:rsidRDefault="0072426E" w:rsidP="0072426E" w:rsidR="0072426E" w:rsidRPr="00916292">
      <w:pPr>
        <w:tabs>
          <w:tab w:pos="4536" w:val="center"/>
          <w:tab w:pos="9072" w:val="right"/>
        </w:tabs>
        <w:jc w:val="both"/>
        <w:rPr>
          <w:rFonts w:cs="Times New Roman"/>
          <w:szCs w:val="24"/>
          <w:u w:val="single"/>
        </w:rPr>
      </w:pPr>
      <w:r w:rsidRPr="00916292">
        <w:rPr>
          <w:rFonts w:cs="Times New Roman"/>
          <w:szCs w:val="24"/>
          <w:u w:val="single"/>
        </w:rPr>
        <w:t>Nazočni od suda:</w:t>
      </w:r>
    </w:p>
    <w:p w:rsidRDefault="0072426E" w:rsidP="0072426E" w:rsidR="0072426E" w:rsidRPr="00916292">
      <w:pPr>
        <w:tabs>
          <w:tab w:pos="4536" w:val="center"/>
          <w:tab w:pos="9072" w:val="right"/>
        </w:tabs>
        <w:jc w:val="both"/>
        <w:rPr>
          <w:rFonts w:cs="Times New Roman"/>
          <w:szCs w:val="24"/>
          <w:u w:val="single"/>
        </w:rPr>
      </w:pPr>
      <w:r w:rsidRPr="00916292">
        <w:rPr>
          <w:rFonts w:cs="Times New Roman"/>
          <w:szCs w:val="24"/>
        </w:rPr>
        <w:t>MIRJANA CHOUR HRŠAK, sudac pojedinac</w:t>
      </w:r>
    </w:p>
    <w:p w:rsidRDefault="00945BEA" w:rsidP="0072426E" w:rsidR="0072426E" w:rsidRPr="00916292">
      <w:pPr>
        <w:tabs>
          <w:tab w:pos="4536" w:val="center"/>
          <w:tab w:pos="9072" w:val="right"/>
        </w:tabs>
        <w:jc w:val="both"/>
        <w:rPr>
          <w:rFonts w:cs="Times New Roman"/>
          <w:szCs w:val="24"/>
        </w:rPr>
      </w:pPr>
      <w:r w:rsidRPr="00916292">
        <w:rPr>
          <w:rFonts w:cs="Times New Roman"/>
          <w:szCs w:val="24"/>
        </w:rPr>
        <w:t>Vlasta B</w:t>
      </w:r>
      <w:r w:rsidR="0072426E" w:rsidRPr="00916292">
        <w:rPr>
          <w:rFonts w:cs="Times New Roman"/>
          <w:szCs w:val="24"/>
        </w:rPr>
        <w:t>ogović Milisavljević, zapisničar</w:t>
      </w:r>
    </w:p>
    <w:p w:rsidRDefault="0072426E" w:rsidP="0072426E" w:rsidR="0072426E" w:rsidRPr="00916292">
      <w:pPr>
        <w:tabs>
          <w:tab w:pos="4536" w:val="center"/>
          <w:tab w:pos="9072" w:val="right"/>
        </w:tabs>
        <w:jc w:val="both"/>
        <w:rPr>
          <w:rFonts w:cs="Times New Roman"/>
          <w:szCs w:val="24"/>
        </w:rPr>
      </w:pPr>
    </w:p>
    <w:p w:rsidRDefault="0072426E" w:rsidP="0072426E" w:rsidR="0072426E" w:rsidRPr="00916292">
      <w:pPr>
        <w:tabs>
          <w:tab w:pos="4536" w:val="center"/>
          <w:tab w:pos="9072" w:val="right"/>
        </w:tabs>
        <w:jc w:val="both"/>
        <w:rPr>
          <w:rFonts w:cs="Times New Roman"/>
          <w:szCs w:val="24"/>
        </w:rPr>
      </w:pPr>
      <w:r w:rsidRPr="00916292">
        <w:rPr>
          <w:rFonts w:cs="Times New Roman"/>
          <w:szCs w:val="24"/>
        </w:rPr>
        <w:t xml:space="preserve">Martin Lukin, povjerenik </w:t>
      </w:r>
    </w:p>
    <w:p w:rsidRDefault="0072426E" w:rsidP="0072426E" w:rsidR="0072426E" w:rsidRPr="00916292">
      <w:pPr>
        <w:tabs>
          <w:tab w:pos="4536" w:val="center"/>
          <w:tab w:pos="9072" w:val="right"/>
        </w:tabs>
        <w:jc w:val="both"/>
        <w:rPr>
          <w:rFonts w:cs="Times New Roman"/>
          <w:szCs w:val="24"/>
        </w:rPr>
      </w:pPr>
    </w:p>
    <w:p w:rsidRDefault="0072426E" w:rsidP="0072426E" w:rsidR="00D522BA">
      <w:pPr>
        <w:tabs>
          <w:tab w:pos="4536" w:val="center"/>
          <w:tab w:pos="9072" w:val="right"/>
        </w:tabs>
        <w:jc w:val="both"/>
        <w:rPr>
          <w:rFonts w:cs="Times New Roman"/>
          <w:szCs w:val="24"/>
        </w:rPr>
      </w:pPr>
      <w:r w:rsidRPr="00916292">
        <w:rPr>
          <w:rFonts w:cs="Times New Roman"/>
          <w:szCs w:val="24"/>
        </w:rPr>
        <w:t xml:space="preserve">Za dužnika CENTAR BRAČ d.o.o. sa sjedištem u Zagrebu, Ksaver 196a, OIB: 71033423032, MBS: 080716249: </w:t>
      </w:r>
      <w:r w:rsidR="00364E7B" w:rsidRPr="00916292">
        <w:rPr>
          <w:rFonts w:cs="Times New Roman"/>
          <w:szCs w:val="24"/>
        </w:rPr>
        <w:t xml:space="preserve">   </w:t>
      </w:r>
    </w:p>
    <w:p w:rsidRDefault="00D522BA" w:rsidP="0072426E" w:rsidR="0072426E" w:rsidRPr="00916292">
      <w:pPr>
        <w:tabs>
          <w:tab w:pos="4536" w:val="center"/>
          <w:tab w:pos="9072" w:val="right"/>
        </w:tabs>
        <w:jc w:val="both"/>
        <w:rPr>
          <w:rFonts w:cs="Times New Roman"/>
          <w:szCs w:val="24"/>
        </w:rPr>
      </w:pPr>
      <w:r>
        <w:rPr>
          <w:rFonts w:cs="Times New Roman"/>
          <w:szCs w:val="24"/>
        </w:rPr>
        <w:tab/>
      </w:r>
      <w:r w:rsidR="00364E7B" w:rsidRPr="00916292">
        <w:rPr>
          <w:rFonts w:cs="Times New Roman"/>
          <w:szCs w:val="24"/>
        </w:rPr>
        <w:t xml:space="preserve">- </w:t>
      </w:r>
      <w:r w:rsidR="00BA263B">
        <w:rPr>
          <w:rFonts w:cs="Times New Roman"/>
          <w:szCs w:val="24"/>
        </w:rPr>
        <w:t xml:space="preserve">    </w:t>
      </w:r>
      <w:r w:rsidR="00364E7B" w:rsidRPr="00916292">
        <w:rPr>
          <w:rFonts w:cs="Times New Roman"/>
          <w:szCs w:val="24"/>
        </w:rPr>
        <w:t>Marijan Sviličić, po punomoći koju predaje</w:t>
      </w:r>
    </w:p>
    <w:p w:rsidRDefault="00D522BA" w:rsidP="0072426E" w:rsidR="0072426E">
      <w:pPr>
        <w:pStyle w:val="Odlomakpopisa"/>
        <w:numPr>
          <w:ilvl w:val="0"/>
          <w:numId w:val="3"/>
        </w:numPr>
        <w:tabs>
          <w:tab w:pos="4536" w:val="center"/>
          <w:tab w:pos="9072" w:val="right"/>
        </w:tabs>
        <w:jc w:val="both"/>
        <w:rPr>
          <w:rFonts w:cs="Times New Roman"/>
          <w:szCs w:val="24"/>
        </w:rPr>
      </w:pPr>
      <w:r w:rsidRPr="00292E5B">
        <w:rPr>
          <w:rFonts w:cs="Times New Roman"/>
          <w:szCs w:val="24"/>
        </w:rPr>
        <w:t xml:space="preserve">  </w:t>
      </w:r>
      <w:r w:rsidR="00364E7B" w:rsidRPr="00292E5B">
        <w:rPr>
          <w:rFonts w:cs="Times New Roman"/>
          <w:szCs w:val="24"/>
        </w:rPr>
        <w:t>Josip Škaro, direktor</w:t>
      </w:r>
    </w:p>
    <w:p w:rsidRDefault="003551DD" w:rsidP="0072426E" w:rsidR="003551DD" w:rsidRPr="00292E5B">
      <w:pPr>
        <w:pStyle w:val="Odlomakpopisa"/>
        <w:numPr>
          <w:ilvl w:val="0"/>
          <w:numId w:val="3"/>
        </w:numPr>
        <w:tabs>
          <w:tab w:pos="4536" w:val="center"/>
          <w:tab w:pos="9072" w:val="right"/>
        </w:tabs>
        <w:jc w:val="both"/>
        <w:rPr>
          <w:rFonts w:cs="Times New Roman"/>
          <w:szCs w:val="24"/>
        </w:rPr>
      </w:pPr>
      <w:r>
        <w:rPr>
          <w:rFonts w:cs="Times New Roman"/>
          <w:szCs w:val="24"/>
        </w:rPr>
        <w:t>Goran Jujinović Lučić, odvjetnik, po punomoći koju predaje</w:t>
      </w:r>
    </w:p>
    <w:p w:rsidRDefault="0072426E" w:rsidP="0072426E" w:rsidR="0072426E" w:rsidRPr="00916292">
      <w:pPr>
        <w:tabs>
          <w:tab w:pos="4536" w:val="center"/>
          <w:tab w:pos="9072" w:val="right"/>
        </w:tabs>
        <w:jc w:val="both"/>
        <w:rPr>
          <w:rFonts w:cs="Times New Roman"/>
          <w:szCs w:val="24"/>
        </w:rPr>
      </w:pPr>
      <w:r w:rsidRPr="00916292">
        <w:rPr>
          <w:rFonts w:cs="Times New Roman"/>
          <w:szCs w:val="24"/>
        </w:rPr>
        <w:t>Utvrđuje se da su na današnje ročište</w:t>
      </w:r>
      <w:r w:rsidR="00EE5B5F">
        <w:rPr>
          <w:rFonts w:cs="Times New Roman"/>
          <w:szCs w:val="24"/>
        </w:rPr>
        <w:t xml:space="preserve"> pristupili sljedeći vjerovnici</w:t>
      </w:r>
      <w:r w:rsidRPr="00916292">
        <w:rPr>
          <w:rFonts w:cs="Times New Roman"/>
          <w:szCs w:val="24"/>
        </w:rPr>
        <w:t xml:space="preserve"> za:</w:t>
      </w:r>
    </w:p>
    <w:p w:rsidRDefault="0072426E" w:rsidP="0072426E" w:rsidR="0072426E">
      <w:pPr>
        <w:jc w:val="both"/>
        <w:rPr>
          <w:rFonts w:cs="Times New Roman"/>
          <w:szCs w:val="24"/>
        </w:rPr>
      </w:pPr>
    </w:p>
    <w:p w:rsidRDefault="008D7B38" w:rsidP="0072426E" w:rsidR="008D7B38" w:rsidRPr="00916292">
      <w:pPr>
        <w:jc w:val="both"/>
        <w:rPr>
          <w:rFonts w:cs="Times New Roman"/>
          <w:szCs w:val="24"/>
        </w:rPr>
      </w:pPr>
      <w:r>
        <w:rPr>
          <w:rFonts w:cs="Times New Roman"/>
          <w:szCs w:val="24"/>
        </w:rPr>
        <w:t>RH – MINISTARSTVO POLJOPRIVREDE – Blaić Martin, savjetnik ŽDO Zagreb, po gen pun. Su.1288/13, čija tražbina nije uvrštena u tablice tražbina, te predaje sudu, povjereniku i punomoćnicima na uvid prijavu svoje tražbine</w:t>
      </w:r>
    </w:p>
    <w:p w:rsidRDefault="00B41E1F" w:rsidP="0072426E" w:rsidR="00B41E1F" w:rsidRPr="00916292">
      <w:pPr>
        <w:jc w:val="both"/>
        <w:rPr>
          <w:rFonts w:cs="Times New Roman"/>
          <w:szCs w:val="24"/>
        </w:rPr>
      </w:pPr>
      <w:r w:rsidRPr="00916292">
        <w:rPr>
          <w:rFonts w:cs="Times New Roman"/>
          <w:szCs w:val="24"/>
        </w:rPr>
        <w:t>ABECEDA KOMUNIKACIJE d.o.o. za usluge – nitko</w:t>
      </w:r>
    </w:p>
    <w:p w:rsidRDefault="00B41E1F" w:rsidP="0072426E" w:rsidR="00B41E1F" w:rsidRPr="00916292">
      <w:pPr>
        <w:jc w:val="both"/>
        <w:rPr>
          <w:rFonts w:cs="Times New Roman"/>
          <w:szCs w:val="24"/>
        </w:rPr>
      </w:pPr>
      <w:r w:rsidRPr="00916292">
        <w:rPr>
          <w:rFonts w:cs="Times New Roman"/>
          <w:szCs w:val="24"/>
        </w:rPr>
        <w:t>ADUT NEKRETNINE, d.o.o. za poslovanje nekretninama u stečaju - nitko</w:t>
      </w:r>
    </w:p>
    <w:p w:rsidRDefault="00B41E1F" w:rsidP="0072426E" w:rsidR="00B41E1F" w:rsidRPr="00916292">
      <w:pPr>
        <w:jc w:val="both"/>
        <w:rPr>
          <w:rFonts w:cs="Times New Roman"/>
          <w:szCs w:val="24"/>
        </w:rPr>
      </w:pPr>
      <w:r w:rsidRPr="00916292">
        <w:rPr>
          <w:rFonts w:cs="Times New Roman"/>
          <w:szCs w:val="24"/>
        </w:rPr>
        <w:t xml:space="preserve">AGROKOR koncern za upravljanje društvima, proizvodnju i trgovinu poljoprivrednim proizvodima, dioničko društvo </w:t>
      </w:r>
      <w:r w:rsidR="00EE32CD">
        <w:rPr>
          <w:rFonts w:cs="Times New Roman"/>
          <w:szCs w:val="24"/>
        </w:rPr>
        <w:t>–</w:t>
      </w:r>
      <w:r w:rsidRPr="00916292">
        <w:rPr>
          <w:rFonts w:cs="Times New Roman"/>
          <w:szCs w:val="24"/>
        </w:rPr>
        <w:t xml:space="preserve"> </w:t>
      </w:r>
      <w:r w:rsidR="00EE32CD">
        <w:rPr>
          <w:rFonts w:cs="Times New Roman"/>
          <w:szCs w:val="24"/>
        </w:rPr>
        <w:t>TINA ŠKARICA, odvjetnica, punomoć uz prijavu</w:t>
      </w:r>
    </w:p>
    <w:p w:rsidRDefault="00B41E1F" w:rsidP="0072426E" w:rsidR="00B41E1F" w:rsidRPr="00916292">
      <w:pPr>
        <w:jc w:val="both"/>
        <w:rPr>
          <w:rFonts w:cs="Times New Roman"/>
          <w:szCs w:val="24"/>
        </w:rPr>
      </w:pPr>
      <w:r w:rsidRPr="00916292">
        <w:rPr>
          <w:rFonts w:cs="Times New Roman"/>
          <w:szCs w:val="24"/>
        </w:rPr>
        <w:t>AQUARIUS ZAGREB d.o.o. za trgovinu i usluge - nitko</w:t>
      </w:r>
    </w:p>
    <w:p w:rsidRDefault="00B41E1F" w:rsidP="0072426E" w:rsidR="00B41E1F" w:rsidRPr="00916292">
      <w:pPr>
        <w:jc w:val="both"/>
        <w:rPr>
          <w:rFonts w:cs="Times New Roman"/>
          <w:szCs w:val="24"/>
        </w:rPr>
      </w:pPr>
      <w:r w:rsidRPr="00916292">
        <w:rPr>
          <w:rFonts w:cs="Times New Roman"/>
          <w:szCs w:val="24"/>
        </w:rPr>
        <w:t>AUTO ANDRIĆ d.o.o. za popravak i održavanje motornih vozila – nitko</w:t>
      </w:r>
    </w:p>
    <w:p w:rsidRDefault="00B41E1F" w:rsidP="0072426E" w:rsidR="00B41E1F" w:rsidRPr="00916292">
      <w:pPr>
        <w:jc w:val="both"/>
        <w:rPr>
          <w:rFonts w:cs="Times New Roman"/>
          <w:szCs w:val="24"/>
        </w:rPr>
      </w:pPr>
      <w:r w:rsidRPr="00916292">
        <w:rPr>
          <w:rFonts w:cs="Times New Roman"/>
          <w:szCs w:val="24"/>
        </w:rPr>
        <w:t xml:space="preserve">AVEMA NEKRETNINE društvo s ograničenom odgovornošću, za građenje i usluge, turistička agencija – nitko </w:t>
      </w:r>
    </w:p>
    <w:p w:rsidRDefault="00B41E1F" w:rsidP="0072426E" w:rsidR="00B41E1F" w:rsidRPr="00916292">
      <w:pPr>
        <w:jc w:val="both"/>
        <w:rPr>
          <w:rFonts w:cs="Times New Roman"/>
          <w:szCs w:val="24"/>
        </w:rPr>
      </w:pPr>
      <w:r w:rsidRPr="00916292">
        <w:rPr>
          <w:rFonts w:cs="Times New Roman"/>
          <w:szCs w:val="24"/>
        </w:rPr>
        <w:t>JAKOV BABIĆ - nitko</w:t>
      </w:r>
    </w:p>
    <w:p w:rsidRDefault="00B41E1F" w:rsidP="0072426E" w:rsidR="00B41E1F" w:rsidRPr="00916292">
      <w:pPr>
        <w:jc w:val="both"/>
        <w:rPr>
          <w:rFonts w:cs="Times New Roman"/>
          <w:szCs w:val="24"/>
        </w:rPr>
      </w:pPr>
      <w:r w:rsidRPr="00916292">
        <w:rPr>
          <w:rFonts w:cs="Times New Roman"/>
          <w:szCs w:val="24"/>
        </w:rPr>
        <w:t>BANKA SPLITSKO-DALMATINSKA, dioničko društvo u stečaju - nitko</w:t>
      </w:r>
    </w:p>
    <w:p w:rsidRDefault="00B41E1F" w:rsidP="0072426E" w:rsidR="00B41E1F" w:rsidRPr="00916292">
      <w:pPr>
        <w:jc w:val="both"/>
        <w:rPr>
          <w:rFonts w:cs="Times New Roman"/>
          <w:szCs w:val="24"/>
        </w:rPr>
      </w:pPr>
      <w:r w:rsidRPr="00916292">
        <w:rPr>
          <w:rFonts w:cs="Times New Roman"/>
          <w:szCs w:val="24"/>
        </w:rPr>
        <w:t>DAMIR BATARELO - nitko</w:t>
      </w:r>
    </w:p>
    <w:p w:rsidRDefault="00B41E1F" w:rsidP="0072426E" w:rsidR="00B41E1F" w:rsidRPr="00916292">
      <w:pPr>
        <w:jc w:val="both"/>
        <w:rPr>
          <w:rFonts w:cs="Times New Roman"/>
          <w:szCs w:val="24"/>
        </w:rPr>
      </w:pPr>
      <w:r w:rsidRPr="00916292">
        <w:rPr>
          <w:rFonts w:cs="Times New Roman"/>
          <w:szCs w:val="24"/>
        </w:rPr>
        <w:t>JAKOV BELAJIĆ - nitko</w:t>
      </w:r>
    </w:p>
    <w:p w:rsidRDefault="00B41E1F" w:rsidP="0072426E" w:rsidR="00B41E1F" w:rsidRPr="00916292">
      <w:pPr>
        <w:jc w:val="both"/>
        <w:rPr>
          <w:rFonts w:cs="Times New Roman"/>
          <w:szCs w:val="24"/>
        </w:rPr>
      </w:pPr>
      <w:r w:rsidRPr="00916292">
        <w:rPr>
          <w:rFonts w:cs="Times New Roman"/>
          <w:szCs w:val="24"/>
        </w:rPr>
        <w:t>BESTPROJEKT biro energetika strojarska tehnika d.o.o. – nitko</w:t>
      </w:r>
    </w:p>
    <w:p w:rsidRDefault="00B41E1F" w:rsidP="0072426E" w:rsidR="00B41E1F" w:rsidRPr="00916292">
      <w:pPr>
        <w:jc w:val="both"/>
        <w:rPr>
          <w:rFonts w:cs="Times New Roman"/>
          <w:szCs w:val="24"/>
        </w:rPr>
      </w:pPr>
      <w:r w:rsidRPr="00916292">
        <w:rPr>
          <w:rFonts w:cs="Times New Roman"/>
          <w:szCs w:val="24"/>
        </w:rPr>
        <w:t>BRAOVAC POREZNO SAVJETNIŠTVO d.o.o. za porezno savjetovanje - nitko</w:t>
      </w:r>
    </w:p>
    <w:p w:rsidRDefault="00B41E1F" w:rsidP="0072426E" w:rsidR="00B41E1F" w:rsidRPr="00916292">
      <w:pPr>
        <w:jc w:val="both"/>
        <w:rPr>
          <w:rFonts w:cs="Times New Roman"/>
          <w:szCs w:val="24"/>
        </w:rPr>
      </w:pPr>
      <w:r w:rsidRPr="00916292">
        <w:rPr>
          <w:rFonts w:cs="Times New Roman"/>
          <w:szCs w:val="24"/>
        </w:rPr>
        <w:t>NEVENKA BUJAČIĆ - nitko</w:t>
      </w:r>
    </w:p>
    <w:p w:rsidRDefault="00B41E1F" w:rsidP="0072426E" w:rsidR="00B41E1F" w:rsidRPr="00916292">
      <w:pPr>
        <w:jc w:val="both"/>
        <w:rPr>
          <w:rFonts w:cs="Times New Roman"/>
          <w:szCs w:val="24"/>
        </w:rPr>
      </w:pPr>
      <w:r w:rsidRPr="00916292">
        <w:rPr>
          <w:rFonts w:cs="Times New Roman"/>
          <w:szCs w:val="24"/>
        </w:rPr>
        <w:t>MARIJAN BURAZIN – nitko</w:t>
      </w:r>
    </w:p>
    <w:p w:rsidRDefault="00B41E1F" w:rsidP="0072426E" w:rsidR="00B41E1F" w:rsidRPr="00916292">
      <w:pPr>
        <w:jc w:val="both"/>
        <w:rPr>
          <w:rFonts w:cs="Times New Roman"/>
          <w:szCs w:val="24"/>
        </w:rPr>
      </w:pPr>
      <w:r w:rsidRPr="00916292">
        <w:rPr>
          <w:rFonts w:cs="Times New Roman"/>
          <w:szCs w:val="24"/>
        </w:rPr>
        <w:t>C S ZAGREB d.o.o. za servis motornih vozila - nitko</w:t>
      </w:r>
    </w:p>
    <w:p w:rsidRDefault="00B41E1F" w:rsidP="0072426E" w:rsidR="00B41E1F" w:rsidRPr="00916292">
      <w:pPr>
        <w:jc w:val="both"/>
        <w:rPr>
          <w:rFonts w:cs="Times New Roman"/>
          <w:szCs w:val="24"/>
        </w:rPr>
      </w:pPr>
      <w:r w:rsidRPr="00916292">
        <w:rPr>
          <w:rFonts w:cs="Times New Roman"/>
          <w:szCs w:val="24"/>
        </w:rPr>
        <w:t>CESTAR društvo s ograničenom odgovornošću za građevinarstvo – nitko</w:t>
      </w:r>
    </w:p>
    <w:p w:rsidRDefault="00B41E1F" w:rsidP="0072426E" w:rsidR="00B41E1F" w:rsidRPr="00916292">
      <w:pPr>
        <w:jc w:val="both"/>
        <w:rPr>
          <w:rFonts w:cs="Times New Roman"/>
          <w:szCs w:val="24"/>
        </w:rPr>
      </w:pPr>
      <w:r w:rsidRPr="00916292">
        <w:rPr>
          <w:rFonts w:cs="Times New Roman"/>
          <w:szCs w:val="24"/>
        </w:rPr>
        <w:t>CORRIGAN d. o. o., ugostiteljstvo, graditeljstvo, turizam i druge usluge - nitko</w:t>
      </w:r>
    </w:p>
    <w:p w:rsidRDefault="00B41E1F" w:rsidP="0072426E" w:rsidR="00B41E1F" w:rsidRPr="00916292">
      <w:pPr>
        <w:jc w:val="both"/>
        <w:rPr>
          <w:rFonts w:cs="Times New Roman"/>
          <w:szCs w:val="24"/>
        </w:rPr>
      </w:pPr>
      <w:r w:rsidRPr="00916292">
        <w:rPr>
          <w:rFonts w:cs="Times New Roman"/>
          <w:szCs w:val="24"/>
        </w:rPr>
        <w:t xml:space="preserve">Credo banka dioničko društvo "u stečaju" – </w:t>
      </w:r>
      <w:r w:rsidR="006545F5">
        <w:rPr>
          <w:rFonts w:cs="Times New Roman"/>
          <w:szCs w:val="24"/>
        </w:rPr>
        <w:t xml:space="preserve">stečajna upravitelja </w:t>
      </w:r>
      <w:r w:rsidR="00B07824">
        <w:rPr>
          <w:rFonts w:cs="Times New Roman"/>
          <w:szCs w:val="24"/>
        </w:rPr>
        <w:t>ANKICA ČENIĆ</w:t>
      </w:r>
    </w:p>
    <w:p w:rsidRDefault="00B41E1F" w:rsidP="0072426E" w:rsidR="00B41E1F" w:rsidRPr="00916292">
      <w:pPr>
        <w:jc w:val="both"/>
        <w:rPr>
          <w:rFonts w:cs="Times New Roman"/>
          <w:szCs w:val="24"/>
        </w:rPr>
      </w:pPr>
      <w:r w:rsidRPr="00916292">
        <w:rPr>
          <w:rFonts w:cs="Times New Roman"/>
          <w:szCs w:val="24"/>
        </w:rPr>
        <w:t>Croatia Airlines, hrvatska zrakoplovna tvrtka d.d. – nitko</w:t>
      </w:r>
    </w:p>
    <w:p w:rsidRDefault="00B41E1F" w:rsidP="0072426E" w:rsidR="00B41E1F" w:rsidRPr="00916292">
      <w:pPr>
        <w:jc w:val="both"/>
        <w:rPr>
          <w:rFonts w:cs="Times New Roman"/>
          <w:szCs w:val="24"/>
        </w:rPr>
      </w:pPr>
      <w:r w:rsidRPr="00916292">
        <w:rPr>
          <w:rFonts w:cs="Times New Roman"/>
          <w:szCs w:val="24"/>
        </w:rPr>
        <w:lastRenderedPageBreak/>
        <w:t>CROATIA osiguranje d.d. – nitko</w:t>
      </w:r>
    </w:p>
    <w:p w:rsidRDefault="00B41E1F" w:rsidP="0072426E" w:rsidR="00B41E1F" w:rsidRPr="00916292">
      <w:pPr>
        <w:jc w:val="both"/>
        <w:rPr>
          <w:rFonts w:cs="Times New Roman"/>
          <w:szCs w:val="24"/>
        </w:rPr>
      </w:pPr>
      <w:r w:rsidRPr="00916292">
        <w:rPr>
          <w:rFonts w:cs="Times New Roman"/>
          <w:szCs w:val="24"/>
        </w:rPr>
        <w:t>ILIJA ĆAVAR – nitko</w:t>
      </w:r>
    </w:p>
    <w:p w:rsidRDefault="00B41E1F" w:rsidP="00A55717" w:rsidR="00B41E1F" w:rsidRPr="00916292">
      <w:pPr>
        <w:jc w:val="both"/>
        <w:rPr>
          <w:rFonts w:cs="Times New Roman"/>
          <w:szCs w:val="24"/>
        </w:rPr>
      </w:pPr>
      <w:r w:rsidRPr="00916292">
        <w:rPr>
          <w:rFonts w:cs="Times New Roman"/>
          <w:szCs w:val="24"/>
        </w:rPr>
        <w:t>ČISTOĆA društvo s ograničenom odgovornošću za obavljanje komunalnih djelatnosti održavanja čistoće i odlaganja komunalnog otpada – nitko</w:t>
      </w:r>
    </w:p>
    <w:p w:rsidRDefault="00B41E1F" w:rsidP="00A55717" w:rsidR="00B41E1F" w:rsidRPr="00916292">
      <w:pPr>
        <w:jc w:val="both"/>
        <w:rPr>
          <w:rFonts w:cs="Times New Roman"/>
          <w:szCs w:val="24"/>
        </w:rPr>
      </w:pPr>
      <w:r w:rsidRPr="00916292">
        <w:rPr>
          <w:rFonts w:cs="Times New Roman"/>
          <w:szCs w:val="24"/>
        </w:rPr>
        <w:t xml:space="preserve">DOGMA d.o.o za trgovinu i transport </w:t>
      </w:r>
      <w:r w:rsidR="00796057" w:rsidRPr="00916292">
        <w:rPr>
          <w:rFonts w:cs="Times New Roman"/>
          <w:szCs w:val="24"/>
        </w:rPr>
        <w:t>–</w:t>
      </w:r>
      <w:r w:rsidRPr="00916292">
        <w:rPr>
          <w:rFonts w:cs="Times New Roman"/>
          <w:szCs w:val="24"/>
        </w:rPr>
        <w:t xml:space="preserve"> nitko</w:t>
      </w:r>
    </w:p>
    <w:p w:rsidRDefault="006952A2" w:rsidP="00A55717" w:rsidR="00796057">
      <w:pPr>
        <w:jc w:val="both"/>
        <w:rPr>
          <w:rFonts w:cs="Times New Roman"/>
          <w:szCs w:val="24"/>
        </w:rPr>
      </w:pPr>
      <w:r w:rsidRPr="006952A2">
        <w:rPr>
          <w:rFonts w:cs="Times New Roman"/>
          <w:szCs w:val="24"/>
        </w:rPr>
        <w:t>ERSTE CARD CLUB društvo s ograničenom odgovornošću za financijsko posredovanje i usluge</w:t>
      </w:r>
      <w:r>
        <w:rPr>
          <w:rFonts w:cs="Times New Roman"/>
          <w:szCs w:val="24"/>
        </w:rPr>
        <w:t xml:space="preserve"> – </w:t>
      </w:r>
      <w:r w:rsidR="005737C0">
        <w:rPr>
          <w:rFonts w:cs="Times New Roman"/>
          <w:szCs w:val="24"/>
        </w:rPr>
        <w:t>NERA BERROŠ, odvj. vježbenica u OD LEKO I PARTNERI, punomoć priložena prijavi</w:t>
      </w:r>
    </w:p>
    <w:p w:rsidRDefault="006952A2" w:rsidP="00A55717" w:rsidR="006952A2">
      <w:pPr>
        <w:jc w:val="both"/>
        <w:rPr>
          <w:rFonts w:cs="Times New Roman"/>
          <w:szCs w:val="24"/>
        </w:rPr>
      </w:pPr>
      <w:r w:rsidRPr="00916292">
        <w:rPr>
          <w:rFonts w:cs="Times New Roman"/>
          <w:szCs w:val="24"/>
        </w:rPr>
        <w:t>ERSTE&amp;STEIERMÄRKISCHE BANKA dioničko društvo</w:t>
      </w:r>
      <w:r>
        <w:rPr>
          <w:rFonts w:cs="Times New Roman"/>
          <w:szCs w:val="24"/>
        </w:rPr>
        <w:t xml:space="preserve"> </w:t>
      </w:r>
      <w:r w:rsidR="009B2680">
        <w:rPr>
          <w:rFonts w:cs="Times New Roman"/>
          <w:szCs w:val="24"/>
        </w:rPr>
        <w:t>–</w:t>
      </w:r>
      <w:r>
        <w:rPr>
          <w:rFonts w:cs="Times New Roman"/>
          <w:szCs w:val="24"/>
        </w:rPr>
        <w:t xml:space="preserve"> </w:t>
      </w:r>
      <w:r w:rsidR="009B2680">
        <w:rPr>
          <w:rFonts w:cs="Times New Roman"/>
          <w:szCs w:val="24"/>
        </w:rPr>
        <w:t>INGA PARIPOVIĆ, odvj. vježbenica u u OD GUGIĆ I KOVAČIĆ, punomoć uz prijavu</w:t>
      </w:r>
    </w:p>
    <w:p w:rsidRDefault="006952A2" w:rsidP="00A55717" w:rsidR="006952A2">
      <w:pPr>
        <w:jc w:val="both"/>
        <w:rPr>
          <w:rFonts w:cs="Times New Roman"/>
          <w:szCs w:val="24"/>
        </w:rPr>
      </w:pPr>
      <w:r w:rsidRPr="00916292">
        <w:rPr>
          <w:rFonts w:cs="Times New Roman"/>
          <w:szCs w:val="24"/>
        </w:rPr>
        <w:t>EURO DAUS dioničko društvo za trgovinu i servis vozila</w:t>
      </w:r>
      <w:r>
        <w:rPr>
          <w:rFonts w:cs="Times New Roman"/>
          <w:szCs w:val="24"/>
        </w:rPr>
        <w:t xml:space="preserve"> - nitko</w:t>
      </w:r>
    </w:p>
    <w:p w:rsidRDefault="006952A2" w:rsidP="00A55717" w:rsidR="006952A2">
      <w:pPr>
        <w:jc w:val="both"/>
        <w:rPr>
          <w:rFonts w:cs="Times New Roman"/>
          <w:szCs w:val="24"/>
        </w:rPr>
      </w:pPr>
      <w:r w:rsidRPr="006952A2">
        <w:rPr>
          <w:rFonts w:cs="Times New Roman"/>
          <w:szCs w:val="24"/>
        </w:rPr>
        <w:t>EUROAGRAM TIS društvo s ograničenom odgovornošću za tehnički pregled i promet vozila</w:t>
      </w:r>
      <w:r>
        <w:rPr>
          <w:rFonts w:cs="Times New Roman"/>
          <w:szCs w:val="24"/>
        </w:rPr>
        <w:t xml:space="preserve"> - nitko</w:t>
      </w:r>
    </w:p>
    <w:p w:rsidRDefault="006952A2" w:rsidP="00A55717" w:rsidR="006952A2">
      <w:pPr>
        <w:jc w:val="both"/>
        <w:rPr>
          <w:rFonts w:cs="Times New Roman"/>
          <w:szCs w:val="24"/>
        </w:rPr>
      </w:pPr>
      <w:r w:rsidRPr="006952A2">
        <w:rPr>
          <w:rFonts w:cs="Times New Roman"/>
          <w:szCs w:val="24"/>
        </w:rPr>
        <w:t>EUROMARINE d.o.o. turistička agencija, trgovina i usluge</w:t>
      </w:r>
      <w:r>
        <w:rPr>
          <w:rFonts w:cs="Times New Roman"/>
          <w:szCs w:val="24"/>
        </w:rPr>
        <w:t xml:space="preserve"> - nitko</w:t>
      </w:r>
    </w:p>
    <w:p w:rsidRDefault="006952A2" w:rsidP="00A55717" w:rsidR="006952A2">
      <w:pPr>
        <w:jc w:val="both"/>
        <w:rPr>
          <w:rFonts w:cs="Times New Roman"/>
          <w:szCs w:val="24"/>
        </w:rPr>
      </w:pPr>
      <w:r w:rsidRPr="006952A2">
        <w:rPr>
          <w:rFonts w:cs="Times New Roman"/>
          <w:szCs w:val="24"/>
        </w:rPr>
        <w:t>FAVORIT bomboni, biskviti, slastice, dioničko društvo "u stečaju"</w:t>
      </w:r>
      <w:r>
        <w:rPr>
          <w:rFonts w:cs="Times New Roman"/>
          <w:szCs w:val="24"/>
        </w:rPr>
        <w:t xml:space="preserve"> - </w:t>
      </w:r>
      <w:r w:rsidR="006545F5">
        <w:rPr>
          <w:rFonts w:cs="Times New Roman"/>
          <w:szCs w:val="24"/>
        </w:rPr>
        <w:t xml:space="preserve">stečajna upravitelja </w:t>
      </w:r>
      <w:r w:rsidR="00B07824">
        <w:rPr>
          <w:rFonts w:cs="Times New Roman"/>
          <w:szCs w:val="24"/>
        </w:rPr>
        <w:t>ANKICA ČENIĆ</w:t>
      </w:r>
    </w:p>
    <w:p w:rsidRDefault="006952A2" w:rsidP="00A55717" w:rsidR="006952A2">
      <w:pPr>
        <w:jc w:val="both"/>
        <w:rPr>
          <w:rFonts w:cs="Times New Roman"/>
          <w:szCs w:val="24"/>
        </w:rPr>
      </w:pPr>
      <w:r w:rsidRPr="00916292">
        <w:rPr>
          <w:rFonts w:cs="Times New Roman"/>
          <w:szCs w:val="24"/>
        </w:rPr>
        <w:t>Financijska agencija</w:t>
      </w:r>
      <w:r>
        <w:rPr>
          <w:rFonts w:cs="Times New Roman"/>
          <w:szCs w:val="24"/>
        </w:rPr>
        <w:t xml:space="preserve"> - nitko</w:t>
      </w:r>
    </w:p>
    <w:p w:rsidRDefault="006952A2" w:rsidP="00A55717" w:rsidR="006952A2">
      <w:pPr>
        <w:jc w:val="both"/>
        <w:rPr>
          <w:rFonts w:cs="Times New Roman"/>
          <w:szCs w:val="24"/>
        </w:rPr>
      </w:pPr>
      <w:r w:rsidRPr="00916292">
        <w:rPr>
          <w:rFonts w:cs="Times New Roman"/>
          <w:szCs w:val="24"/>
        </w:rPr>
        <w:t>IVAN GALETOVIĆ</w:t>
      </w:r>
      <w:r>
        <w:rPr>
          <w:rFonts w:cs="Times New Roman"/>
          <w:szCs w:val="24"/>
        </w:rPr>
        <w:t xml:space="preserve"> - nitko</w:t>
      </w:r>
    </w:p>
    <w:p w:rsidRDefault="006952A2" w:rsidP="00A55717" w:rsidR="006952A2">
      <w:pPr>
        <w:jc w:val="both"/>
        <w:rPr>
          <w:rFonts w:cs="Times New Roman"/>
          <w:szCs w:val="24"/>
        </w:rPr>
      </w:pPr>
      <w:r w:rsidRPr="00916292">
        <w:rPr>
          <w:rFonts w:cs="Times New Roman"/>
          <w:szCs w:val="24"/>
        </w:rPr>
        <w:t>GENAKER d.o.o. za nautički turizam, turistička agencija</w:t>
      </w:r>
      <w:r>
        <w:rPr>
          <w:rFonts w:cs="Times New Roman"/>
          <w:szCs w:val="24"/>
        </w:rPr>
        <w:t xml:space="preserve"> - nitko</w:t>
      </w:r>
    </w:p>
    <w:p w:rsidRDefault="006952A2" w:rsidP="00A55717" w:rsidR="006952A2" w:rsidRPr="00916292">
      <w:pPr>
        <w:jc w:val="both"/>
        <w:rPr>
          <w:rFonts w:cs="Times New Roman"/>
          <w:szCs w:val="24"/>
        </w:rPr>
      </w:pPr>
      <w:r w:rsidRPr="00916292">
        <w:rPr>
          <w:rFonts w:cs="Times New Roman"/>
          <w:szCs w:val="24"/>
        </w:rPr>
        <w:t>GENERALI OSIGURANJE dioničko društvo</w:t>
      </w:r>
      <w:r>
        <w:rPr>
          <w:rFonts w:cs="Times New Roman"/>
          <w:szCs w:val="24"/>
        </w:rPr>
        <w:t xml:space="preserve"> - nitko</w:t>
      </w:r>
    </w:p>
    <w:tbl>
      <w:tblPr>
        <w:tblStyle w:val="Reetkatablice1"/>
        <w:tblW w:type="dxa" w:w="14008"/>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4008"/>
      </w:tblGrid>
      <w:tr w:rsidTr="00852AD3" w:rsidR="00364E7B" w:rsidRPr="00916292">
        <w:trPr>
          <w:trHeight w:val="765"/>
        </w:trPr>
        <w:tc>
          <w:tcPr>
            <w:tcW w:type="dxa" w:w="14008"/>
            <w:hideMark/>
          </w:tcPr>
          <w:p w:rsidRDefault="006952A2" w:rsidP="00A55717" w:rsidR="002F2645">
            <w:pPr>
              <w:ind w:right="-6209"/>
              <w:rPr>
                <w:rFonts w:cs="Times New Roman" w:hAnsi="Times New Roman" w:ascii="Times New Roman"/>
                <w:sz w:val="24"/>
                <w:szCs w:val="24"/>
              </w:rPr>
            </w:pPr>
            <w:r>
              <w:rPr>
                <w:rFonts w:cs="Times New Roman" w:hAnsi="Times New Roman" w:ascii="Times New Roman"/>
                <w:sz w:val="24"/>
                <w:szCs w:val="24"/>
              </w:rPr>
              <w:t>G</w:t>
            </w:r>
            <w:r w:rsidR="002F2645">
              <w:rPr>
                <w:rFonts w:cs="Times New Roman" w:hAnsi="Times New Roman" w:ascii="Times New Roman"/>
                <w:sz w:val="24"/>
                <w:szCs w:val="24"/>
              </w:rPr>
              <w:t>E</w:t>
            </w:r>
            <w:r w:rsidR="00364E7B" w:rsidRPr="00916292">
              <w:rPr>
                <w:rFonts w:cs="Times New Roman" w:hAnsi="Times New Roman" w:ascii="Times New Roman"/>
                <w:sz w:val="24"/>
                <w:szCs w:val="24"/>
              </w:rPr>
              <w:t>OPROJEKT, dioničko društvo za geodetske poslove, građevinsko projektiranje i nadzor</w:t>
            </w:r>
            <w:r w:rsidR="002F2645">
              <w:rPr>
                <w:rFonts w:cs="Times New Roman" w:hAnsi="Times New Roman" w:ascii="Times New Roman"/>
                <w:sz w:val="24"/>
                <w:szCs w:val="24"/>
              </w:rPr>
              <w:t xml:space="preserve"> – </w:t>
            </w:r>
          </w:p>
          <w:p w:rsidRDefault="002F2645" w:rsidP="00A55717" w:rsidR="00364E7B">
            <w:pPr>
              <w:ind w:right="-6209"/>
              <w:rPr>
                <w:rFonts w:cs="Times New Roman" w:hAnsi="Times New Roman" w:ascii="Times New Roman"/>
                <w:sz w:val="24"/>
                <w:szCs w:val="24"/>
              </w:rPr>
            </w:pPr>
            <w:r>
              <w:rPr>
                <w:rFonts w:cs="Times New Roman" w:hAnsi="Times New Roman" w:ascii="Times New Roman"/>
                <w:sz w:val="24"/>
                <w:szCs w:val="24"/>
              </w:rPr>
              <w:t>nitko</w:t>
            </w:r>
          </w:p>
          <w:p w:rsidRDefault="00271A88" w:rsidP="00A55717" w:rsidR="00271A88">
            <w:pPr>
              <w:ind w:right="-6209"/>
              <w:rPr>
                <w:rFonts w:cs="Times New Roman" w:hAnsi="Times New Roman" w:ascii="Times New Roman"/>
                <w:sz w:val="24"/>
                <w:szCs w:val="24"/>
              </w:rPr>
            </w:pPr>
            <w:r w:rsidRPr="00916292">
              <w:rPr>
                <w:rFonts w:cs="Times New Roman" w:hAnsi="Times New Roman" w:ascii="Times New Roman"/>
                <w:sz w:val="24"/>
                <w:szCs w:val="24"/>
              </w:rPr>
              <w:t>KATARINA GLASNOVIĆ</w:t>
            </w:r>
            <w:r>
              <w:rPr>
                <w:rFonts w:cs="Times New Roman" w:hAnsi="Times New Roman" w:ascii="Times New Roman"/>
                <w:sz w:val="24"/>
                <w:szCs w:val="24"/>
              </w:rPr>
              <w:t xml:space="preserve"> - nitko</w:t>
            </w:r>
          </w:p>
          <w:tbl>
            <w:tblPr>
              <w:tblStyle w:val="Reetkatablice1"/>
              <w:tblW w:type="dxa" w:w="9322"/>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9754"/>
            </w:tblGrid>
            <w:tr w:rsidTr="004A77AA" w:rsidR="00271A88" w:rsidRPr="00916292">
              <w:trPr>
                <w:trHeight w:val="300"/>
              </w:trPr>
              <w:tc>
                <w:tcPr>
                  <w:tcW w:type="dxa" w:w="9322"/>
                  <w:hideMark/>
                </w:tcPr>
                <w:p w:rsidRDefault="00271A88" w:rsidP="00A55717" w:rsidR="00271A88" w:rsidRPr="00916292">
                  <w:pPr>
                    <w:rPr>
                      <w:rFonts w:cs="Times New Roman" w:hAnsi="Times New Roman" w:ascii="Times New Roman"/>
                      <w:sz w:val="24"/>
                      <w:szCs w:val="24"/>
                    </w:rPr>
                  </w:pPr>
                  <w:r w:rsidRPr="00916292">
                    <w:rPr>
                      <w:rFonts w:cs="Times New Roman" w:hAnsi="Times New Roman" w:ascii="Times New Roman"/>
                      <w:sz w:val="24"/>
                      <w:szCs w:val="24"/>
                    </w:rPr>
                    <w:t>SIMON GLASNOVIĆ</w:t>
                  </w:r>
                  <w:r>
                    <w:rPr>
                      <w:rFonts w:cs="Times New Roman" w:hAnsi="Times New Roman" w:ascii="Times New Roman"/>
                      <w:sz w:val="24"/>
                      <w:szCs w:val="24"/>
                    </w:rPr>
                    <w:t xml:space="preserve"> - nitko</w:t>
                  </w:r>
                </w:p>
              </w:tc>
            </w:tr>
            <w:tr w:rsidTr="004A77AA" w:rsidR="00271A88" w:rsidRPr="00916292">
              <w:trPr>
                <w:trHeight w:val="300"/>
              </w:trPr>
              <w:tc>
                <w:tcPr>
                  <w:tcW w:type="dxa" w:w="9322"/>
                  <w:hideMark/>
                </w:tcPr>
                <w:p w:rsidRDefault="00271A88" w:rsidP="00A55717" w:rsidR="00271A88" w:rsidRPr="00916292">
                  <w:pPr>
                    <w:rPr>
                      <w:rFonts w:cs="Times New Roman" w:hAnsi="Times New Roman" w:ascii="Times New Roman"/>
                      <w:sz w:val="24"/>
                      <w:szCs w:val="24"/>
                    </w:rPr>
                  </w:pPr>
                  <w:r w:rsidRPr="00916292">
                    <w:rPr>
                      <w:rFonts w:cs="Times New Roman" w:hAnsi="Times New Roman" w:ascii="Times New Roman"/>
                      <w:sz w:val="24"/>
                      <w:szCs w:val="24"/>
                    </w:rPr>
                    <w:t>GRAD CRIKVENICA</w:t>
                  </w:r>
                  <w:r>
                    <w:rPr>
                      <w:rFonts w:cs="Times New Roman" w:hAnsi="Times New Roman" w:ascii="Times New Roman"/>
                      <w:sz w:val="24"/>
                      <w:szCs w:val="24"/>
                    </w:rPr>
                    <w:t xml:space="preserve"> - nitko</w:t>
                  </w:r>
                </w:p>
              </w:tc>
            </w:tr>
            <w:tr w:rsidTr="004A77AA" w:rsidR="00271A88" w:rsidRPr="00916292">
              <w:trPr>
                <w:trHeight w:val="300"/>
              </w:trPr>
              <w:tc>
                <w:tcPr>
                  <w:tcW w:type="dxa" w:w="9322"/>
                  <w:hideMark/>
                </w:tcPr>
                <w:p w:rsidRDefault="00271A88" w:rsidP="00A55717" w:rsidR="00271A88" w:rsidRPr="00916292">
                  <w:pPr>
                    <w:rPr>
                      <w:rFonts w:cs="Times New Roman" w:hAnsi="Times New Roman" w:ascii="Times New Roman"/>
                      <w:sz w:val="24"/>
                      <w:szCs w:val="24"/>
                    </w:rPr>
                  </w:pPr>
                  <w:r w:rsidRPr="00916292">
                    <w:rPr>
                      <w:rFonts w:cs="Times New Roman" w:hAnsi="Times New Roman" w:ascii="Times New Roman"/>
                      <w:sz w:val="24"/>
                      <w:szCs w:val="24"/>
                    </w:rPr>
                    <w:t>GRAD SPLIT</w:t>
                  </w:r>
                  <w:r>
                    <w:rPr>
                      <w:rFonts w:cs="Times New Roman" w:hAnsi="Times New Roman" w:ascii="Times New Roman"/>
                      <w:sz w:val="24"/>
                      <w:szCs w:val="24"/>
                    </w:rPr>
                    <w:t xml:space="preserve"> - nitko</w:t>
                  </w:r>
                </w:p>
              </w:tc>
            </w:tr>
            <w:tr w:rsidTr="004A77AA" w:rsidR="00271A88" w:rsidRPr="00916292">
              <w:trPr>
                <w:trHeight w:val="300"/>
              </w:trPr>
              <w:tc>
                <w:tcPr>
                  <w:tcW w:type="dxa" w:w="9322"/>
                  <w:hideMark/>
                </w:tcPr>
                <w:p w:rsidRDefault="00271A88" w:rsidP="00A55717" w:rsidR="00271A88" w:rsidRPr="00916292">
                  <w:pPr>
                    <w:rPr>
                      <w:rFonts w:cs="Times New Roman" w:hAnsi="Times New Roman" w:ascii="Times New Roman"/>
                      <w:sz w:val="24"/>
                      <w:szCs w:val="24"/>
                    </w:rPr>
                  </w:pPr>
                  <w:r w:rsidRPr="00916292">
                    <w:rPr>
                      <w:rFonts w:cs="Times New Roman" w:hAnsi="Times New Roman" w:ascii="Times New Roman"/>
                      <w:sz w:val="24"/>
                      <w:szCs w:val="24"/>
                    </w:rPr>
                    <w:t>GRAD ZAGREB</w:t>
                  </w:r>
                  <w:r>
                    <w:rPr>
                      <w:rFonts w:cs="Times New Roman" w:hAnsi="Times New Roman" w:ascii="Times New Roman"/>
                      <w:sz w:val="24"/>
                      <w:szCs w:val="24"/>
                    </w:rPr>
                    <w:t xml:space="preserve"> - nitko</w:t>
                  </w:r>
                </w:p>
              </w:tc>
            </w:tr>
            <w:tr w:rsidTr="004A77AA" w:rsidR="00831AFB" w:rsidRPr="00916292">
              <w:trPr>
                <w:trHeight w:val="765"/>
              </w:trPr>
              <w:tc>
                <w:tcPr>
                  <w:tcW w:type="dxa" w:w="9322"/>
                  <w:hideMark/>
                </w:tcPr>
                <w:p w:rsidRDefault="00831AFB" w:rsidP="00A55717" w:rsidR="00831AFB">
                  <w:pPr>
                    <w:rPr>
                      <w:rFonts w:cs="Times New Roman" w:hAnsi="Times New Roman" w:ascii="Times New Roman"/>
                      <w:sz w:val="24"/>
                      <w:szCs w:val="24"/>
                    </w:rPr>
                  </w:pPr>
                  <w:r w:rsidRPr="00916292">
                    <w:rPr>
                      <w:rFonts w:cs="Times New Roman" w:hAnsi="Times New Roman" w:ascii="Times New Roman"/>
                      <w:sz w:val="24"/>
                      <w:szCs w:val="24"/>
                    </w:rPr>
                    <w:t>GRADSKA PLINARA ZAGREB-OPSKRBA društvo s ograničenom odgovornošću za opskrbu plinom</w:t>
                  </w:r>
                  <w:r>
                    <w:rPr>
                      <w:rFonts w:cs="Times New Roman" w:hAnsi="Times New Roman" w:ascii="Times New Roman"/>
                      <w:sz w:val="24"/>
                      <w:szCs w:val="24"/>
                    </w:rPr>
                    <w:t xml:space="preserve"> – nitko</w:t>
                  </w:r>
                </w:p>
                <w:tbl>
                  <w:tblPr>
                    <w:tblStyle w:val="Reetkatablice1"/>
                    <w:tblW w:type="dxa" w:w="953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9538"/>
                  </w:tblGrid>
                  <w:tr w:rsidTr="004A77AA" w:rsidR="00831AFB" w:rsidRPr="00916292">
                    <w:trPr>
                      <w:trHeight w:val="300"/>
                    </w:trPr>
                    <w:tc>
                      <w:tcPr>
                        <w:tcW w:type="dxa" w:w="9538"/>
                        <w:hideMark/>
                      </w:tcPr>
                      <w:p w:rsidRDefault="00831AFB" w:rsidP="00A55717" w:rsidR="00831AFB" w:rsidRPr="00916292">
                        <w:pPr>
                          <w:rPr>
                            <w:rFonts w:cs="Times New Roman" w:hAnsi="Times New Roman" w:ascii="Times New Roman"/>
                            <w:sz w:val="24"/>
                            <w:szCs w:val="24"/>
                          </w:rPr>
                        </w:pPr>
                        <w:r w:rsidRPr="00916292">
                          <w:rPr>
                            <w:rFonts w:cs="Times New Roman" w:hAnsi="Times New Roman" w:ascii="Times New Roman"/>
                            <w:sz w:val="24"/>
                            <w:szCs w:val="24"/>
                          </w:rPr>
                          <w:t>GULIVER, d.o.o. za trgovinu i usluge</w:t>
                        </w:r>
                        <w:r>
                          <w:rPr>
                            <w:rFonts w:cs="Times New Roman" w:hAnsi="Times New Roman" w:ascii="Times New Roman"/>
                            <w:sz w:val="24"/>
                            <w:szCs w:val="24"/>
                          </w:rPr>
                          <w:t xml:space="preserve"> - nitko</w:t>
                        </w:r>
                      </w:p>
                    </w:tc>
                  </w:tr>
                  <w:tr w:rsidTr="004A77AA" w:rsidR="00831AFB" w:rsidRPr="00916292">
                    <w:trPr>
                      <w:trHeight w:val="300"/>
                    </w:trPr>
                    <w:tc>
                      <w:tcPr>
                        <w:tcW w:type="dxa" w:w="9538"/>
                        <w:hideMark/>
                      </w:tcPr>
                      <w:p w:rsidRDefault="00831AFB" w:rsidP="00A55717" w:rsidR="00831AFB" w:rsidRPr="00916292">
                        <w:pPr>
                          <w:rPr>
                            <w:rFonts w:cs="Times New Roman" w:hAnsi="Times New Roman" w:ascii="Times New Roman"/>
                            <w:sz w:val="24"/>
                            <w:szCs w:val="24"/>
                          </w:rPr>
                        </w:pPr>
                        <w:r w:rsidRPr="00916292">
                          <w:rPr>
                            <w:rFonts w:cs="Times New Roman" w:hAnsi="Times New Roman" w:ascii="Times New Roman"/>
                            <w:sz w:val="24"/>
                            <w:szCs w:val="24"/>
                          </w:rPr>
                          <w:t>SLAVICA GUNJAČA</w:t>
                        </w:r>
                        <w:r>
                          <w:rPr>
                            <w:rFonts w:cs="Times New Roman" w:hAnsi="Times New Roman" w:ascii="Times New Roman"/>
                            <w:sz w:val="24"/>
                            <w:szCs w:val="24"/>
                          </w:rPr>
                          <w:t xml:space="preserve"> - nitko</w:t>
                        </w:r>
                      </w:p>
                    </w:tc>
                  </w:tr>
                  <w:tr w:rsidTr="004A77AA" w:rsidR="00831AFB" w:rsidRPr="00916292">
                    <w:trPr>
                      <w:trHeight w:val="765"/>
                    </w:trPr>
                    <w:tc>
                      <w:tcPr>
                        <w:tcW w:type="dxa" w:w="9538"/>
                        <w:hideMark/>
                      </w:tcPr>
                      <w:p w:rsidRDefault="00831AFB" w:rsidP="00A55717" w:rsidR="00831AFB">
                        <w:pPr>
                          <w:rPr>
                            <w:rFonts w:cs="Times New Roman" w:hAnsi="Times New Roman" w:ascii="Times New Roman"/>
                            <w:sz w:val="24"/>
                            <w:szCs w:val="24"/>
                          </w:rPr>
                        </w:pPr>
                        <w:r w:rsidRPr="00916292">
                          <w:rPr>
                            <w:rFonts w:cs="Times New Roman" w:hAnsi="Times New Roman" w:ascii="Times New Roman"/>
                            <w:sz w:val="24"/>
                            <w:szCs w:val="24"/>
                          </w:rPr>
                          <w:t>GUTEL-PROM društvo s ograničenom odgovornošću za servisiranje telefonskih uređaja, proizvodnju i trgovinu</w:t>
                        </w:r>
                        <w:r>
                          <w:rPr>
                            <w:rFonts w:cs="Times New Roman" w:hAnsi="Times New Roman" w:ascii="Times New Roman"/>
                            <w:sz w:val="24"/>
                            <w:szCs w:val="24"/>
                          </w:rPr>
                          <w:t xml:space="preserve"> – nitko</w:t>
                        </w:r>
                      </w:p>
                      <w:p w:rsidRDefault="00831AFB" w:rsidP="00A55717" w:rsidR="00831AFB" w:rsidRPr="00916292">
                        <w:pPr>
                          <w:rPr>
                            <w:rFonts w:cs="Times New Roman" w:hAnsi="Times New Roman" w:ascii="Times New Roman"/>
                            <w:sz w:val="24"/>
                            <w:szCs w:val="24"/>
                          </w:rPr>
                        </w:pPr>
                        <w:r w:rsidRPr="00916292">
                          <w:rPr>
                            <w:rFonts w:cs="Times New Roman" w:hAnsi="Times New Roman" w:ascii="Times New Roman"/>
                            <w:sz w:val="24"/>
                            <w:szCs w:val="24"/>
                          </w:rPr>
                          <w:t>HEP - Opskrba d.o.o. za opskrbu potrošača električnom, toplinskom energijom i plinom</w:t>
                        </w:r>
                        <w:r>
                          <w:rPr>
                            <w:rFonts w:cs="Times New Roman" w:hAnsi="Times New Roman" w:ascii="Times New Roman"/>
                            <w:sz w:val="24"/>
                            <w:szCs w:val="24"/>
                          </w:rPr>
                          <w:t xml:space="preserve"> - nitko</w:t>
                        </w:r>
                      </w:p>
                    </w:tc>
                  </w:tr>
                </w:tbl>
                <w:p w:rsidRDefault="00831AFB" w:rsidP="00A55717" w:rsidR="00831AFB" w:rsidRPr="00916292">
                  <w:pPr>
                    <w:rPr>
                      <w:rFonts w:cs="Times New Roman" w:hAnsi="Times New Roman" w:ascii="Times New Roman"/>
                      <w:sz w:val="24"/>
                      <w:szCs w:val="24"/>
                    </w:rPr>
                  </w:pPr>
                </w:p>
              </w:tc>
            </w:tr>
          </w:tbl>
          <w:p w:rsidRDefault="00831AFB" w:rsidP="00A55717" w:rsidR="00271A88">
            <w:pPr>
              <w:ind w:right="-6209"/>
              <w:rPr>
                <w:rFonts w:cs="Times New Roman" w:hAnsi="Times New Roman" w:ascii="Times New Roman"/>
                <w:sz w:val="24"/>
                <w:szCs w:val="24"/>
              </w:rPr>
            </w:pPr>
            <w:r w:rsidRPr="00916292">
              <w:rPr>
                <w:rFonts w:cs="Times New Roman" w:hAnsi="Times New Roman" w:ascii="Times New Roman"/>
                <w:sz w:val="24"/>
                <w:szCs w:val="24"/>
              </w:rPr>
              <w:t>HEP ELEKTRA d.o.o. za opskrbu električnom energijom</w:t>
            </w:r>
            <w:r>
              <w:rPr>
                <w:rFonts w:cs="Times New Roman" w:hAnsi="Times New Roman" w:ascii="Times New Roman"/>
                <w:sz w:val="24"/>
                <w:szCs w:val="24"/>
              </w:rPr>
              <w:t xml:space="preserve"> - nitko</w:t>
            </w:r>
          </w:p>
          <w:p w:rsidRDefault="00831AFB" w:rsidP="00A55717" w:rsidR="00271A88">
            <w:pPr>
              <w:ind w:right="-6209"/>
              <w:rPr>
                <w:rFonts w:cs="Times New Roman" w:hAnsi="Times New Roman" w:ascii="Times New Roman"/>
                <w:sz w:val="24"/>
                <w:szCs w:val="24"/>
              </w:rPr>
            </w:pPr>
            <w:r w:rsidRPr="00831AFB">
              <w:rPr>
                <w:rFonts w:cs="Times New Roman" w:hAnsi="Times New Roman" w:ascii="Times New Roman"/>
                <w:sz w:val="24"/>
                <w:szCs w:val="24"/>
              </w:rPr>
              <w:t>HEP-Operator distribucijskog sustava d.o.o. za distribuciju i opskrbu električne energije – nitko</w:t>
            </w:r>
          </w:p>
          <w:p w:rsidRDefault="000514EC" w:rsidP="00A55717" w:rsidR="000514EC" w:rsidRPr="00916292">
            <w:pPr>
              <w:ind w:right="-6209"/>
              <w:rPr>
                <w:rFonts w:cs="Times New Roman" w:hAnsi="Times New Roman" w:ascii="Times New Roman"/>
                <w:sz w:val="24"/>
                <w:szCs w:val="24"/>
              </w:rPr>
            </w:pPr>
            <w:r w:rsidRPr="00916292">
              <w:rPr>
                <w:rFonts w:cs="Times New Roman" w:hAnsi="Times New Roman" w:ascii="Times New Roman"/>
                <w:sz w:val="24"/>
                <w:szCs w:val="24"/>
              </w:rPr>
              <w:t>Hrvatske vode, pravna osoba za upravljanje vodama</w:t>
            </w:r>
            <w:r>
              <w:rPr>
                <w:rFonts w:cs="Times New Roman" w:hAnsi="Times New Roman" w:ascii="Times New Roman"/>
                <w:sz w:val="24"/>
                <w:szCs w:val="24"/>
              </w:rPr>
              <w:t xml:space="preserve"> - nitko</w:t>
            </w:r>
          </w:p>
        </w:tc>
      </w:tr>
      <w:tr w:rsidTr="00852AD3" w:rsidR="00364E7B" w:rsidRPr="00916292">
        <w:trPr>
          <w:trHeight w:val="245"/>
        </w:trPr>
        <w:tc>
          <w:tcPr>
            <w:tcW w:type="dxa" w:w="14008"/>
            <w:hideMark/>
          </w:tcPr>
          <w:p w:rsidRDefault="000514EC" w:rsidP="002F2645" w:rsidR="00364E7B" w:rsidRPr="00916292">
            <w:pPr>
              <w:rPr>
                <w:rFonts w:cs="Times New Roman" w:hAnsi="Times New Roman" w:ascii="Times New Roman"/>
                <w:sz w:val="24"/>
                <w:szCs w:val="24"/>
              </w:rPr>
            </w:pPr>
            <w:r w:rsidRPr="00916292">
              <w:rPr>
                <w:rFonts w:cs="Times New Roman" w:hAnsi="Times New Roman" w:ascii="Times New Roman"/>
                <w:sz w:val="24"/>
                <w:szCs w:val="24"/>
              </w:rPr>
              <w:t>Hrvatski Telekom d.d.</w:t>
            </w:r>
            <w:r>
              <w:rPr>
                <w:rFonts w:cs="Times New Roman" w:hAnsi="Times New Roman" w:ascii="Times New Roman"/>
                <w:sz w:val="24"/>
                <w:szCs w:val="24"/>
              </w:rPr>
              <w:t xml:space="preserve"> - nitko</w:t>
            </w:r>
          </w:p>
        </w:tc>
      </w:tr>
      <w:tr w:rsidTr="00852AD3" w:rsidR="00364E7B" w:rsidRPr="00916292">
        <w:trPr>
          <w:trHeight w:val="765"/>
        </w:trPr>
        <w:tc>
          <w:tcPr>
            <w:tcW w:type="dxa" w:w="14008"/>
            <w:hideMark/>
          </w:tcPr>
          <w:p w:rsidRDefault="000514EC" w:rsidP="00271A88" w:rsidR="000514EC">
            <w:pPr>
              <w:ind w:right="743"/>
              <w:rPr>
                <w:rFonts w:cs="Times New Roman" w:hAnsi="Times New Roman" w:ascii="Times New Roman"/>
                <w:sz w:val="24"/>
                <w:szCs w:val="24"/>
              </w:rPr>
            </w:pPr>
            <w:r w:rsidRPr="00916292">
              <w:rPr>
                <w:rFonts w:cs="Times New Roman" w:hAnsi="Times New Roman" w:ascii="Times New Roman"/>
                <w:sz w:val="24"/>
                <w:szCs w:val="24"/>
              </w:rPr>
              <w:t>HRVATSKA GOSPODARSKA KOMORA</w:t>
            </w:r>
            <w:r>
              <w:rPr>
                <w:rFonts w:cs="Times New Roman" w:hAnsi="Times New Roman" w:ascii="Times New Roman"/>
                <w:sz w:val="24"/>
                <w:szCs w:val="24"/>
              </w:rPr>
              <w:t xml:space="preserve"> - nitko</w:t>
            </w:r>
          </w:p>
          <w:p w:rsidRDefault="000514EC" w:rsidP="00271A88" w:rsidR="000514EC">
            <w:pPr>
              <w:ind w:right="743"/>
              <w:rPr>
                <w:rFonts w:cs="Times New Roman" w:hAnsi="Times New Roman" w:ascii="Times New Roman"/>
                <w:sz w:val="24"/>
                <w:szCs w:val="24"/>
              </w:rPr>
            </w:pPr>
            <w:r w:rsidRPr="00916292">
              <w:rPr>
                <w:rFonts w:cs="Times New Roman" w:hAnsi="Times New Roman" w:ascii="Times New Roman"/>
                <w:sz w:val="24"/>
                <w:szCs w:val="24"/>
              </w:rPr>
              <w:t>HRVATSKA TURISTIČKA ZAJEDNICA</w:t>
            </w:r>
            <w:r>
              <w:rPr>
                <w:rFonts w:cs="Times New Roman" w:hAnsi="Times New Roman" w:ascii="Times New Roman"/>
                <w:sz w:val="24"/>
                <w:szCs w:val="24"/>
              </w:rPr>
              <w:t xml:space="preserve"> – nitko</w:t>
            </w:r>
          </w:p>
          <w:p w:rsidRDefault="000514EC" w:rsidP="00271A88" w:rsidR="000514EC">
            <w:pPr>
              <w:ind w:right="743"/>
              <w:rPr>
                <w:rFonts w:cs="Times New Roman" w:hAnsi="Times New Roman" w:ascii="Times New Roman"/>
                <w:sz w:val="24"/>
                <w:szCs w:val="24"/>
              </w:rPr>
            </w:pPr>
            <w:r w:rsidRPr="00916292">
              <w:rPr>
                <w:rFonts w:cs="Times New Roman" w:hAnsi="Times New Roman" w:ascii="Times New Roman"/>
                <w:sz w:val="24"/>
                <w:szCs w:val="24"/>
              </w:rPr>
              <w:t>HRVATSKE ŠUME društvo s ograničenom odgovornošću</w:t>
            </w:r>
            <w:r>
              <w:rPr>
                <w:rFonts w:cs="Times New Roman" w:hAnsi="Times New Roman" w:ascii="Times New Roman"/>
                <w:sz w:val="24"/>
                <w:szCs w:val="24"/>
              </w:rPr>
              <w:t xml:space="preserve"> - nitko</w:t>
            </w:r>
          </w:p>
          <w:p w:rsidRDefault="000514EC" w:rsidP="00271A88" w:rsidR="000514EC">
            <w:pPr>
              <w:ind w:right="743"/>
              <w:rPr>
                <w:rFonts w:cs="Times New Roman" w:hAnsi="Times New Roman" w:ascii="Times New Roman"/>
                <w:sz w:val="24"/>
                <w:szCs w:val="24"/>
              </w:rPr>
            </w:pPr>
            <w:r w:rsidRPr="00916292">
              <w:rPr>
                <w:rFonts w:cs="Times New Roman" w:hAnsi="Times New Roman" w:ascii="Times New Roman"/>
                <w:sz w:val="24"/>
                <w:szCs w:val="24"/>
              </w:rPr>
              <w:t>HŽ INFRASTRUKTURA d.o.o. za upravljanje, održavanje i izgradnju željezničke infrastrukture</w:t>
            </w:r>
            <w:r>
              <w:rPr>
                <w:rFonts w:cs="Times New Roman" w:hAnsi="Times New Roman" w:ascii="Times New Roman"/>
                <w:sz w:val="24"/>
                <w:szCs w:val="24"/>
              </w:rPr>
              <w:t xml:space="preserve"> – nitko</w:t>
            </w:r>
          </w:p>
          <w:p w:rsidRDefault="000514EC" w:rsidP="00271A88" w:rsidR="000514EC">
            <w:pPr>
              <w:ind w:right="743"/>
              <w:rPr>
                <w:rFonts w:cs="Times New Roman" w:hAnsi="Times New Roman" w:ascii="Times New Roman"/>
                <w:sz w:val="24"/>
                <w:szCs w:val="24"/>
              </w:rPr>
            </w:pPr>
            <w:r w:rsidRPr="000514EC">
              <w:rPr>
                <w:rFonts w:cs="Times New Roman" w:hAnsi="Times New Roman" w:ascii="Times New Roman"/>
                <w:sz w:val="24"/>
                <w:szCs w:val="24"/>
              </w:rPr>
              <w:t>VLADO ILIČIĆ - nitko</w:t>
            </w:r>
          </w:p>
          <w:p w:rsidRDefault="000514EC" w:rsidP="00271A88" w:rsidR="000514EC">
            <w:pPr>
              <w:ind w:right="743"/>
              <w:rPr>
                <w:rFonts w:cs="Times New Roman" w:hAnsi="Times New Roman" w:ascii="Times New Roman"/>
                <w:sz w:val="24"/>
                <w:szCs w:val="24"/>
              </w:rPr>
            </w:pPr>
            <w:r w:rsidRPr="00916292">
              <w:rPr>
                <w:rFonts w:cs="Times New Roman" w:hAnsi="Times New Roman" w:ascii="Times New Roman"/>
                <w:sz w:val="24"/>
                <w:szCs w:val="24"/>
              </w:rPr>
              <w:t>IN RE d.o.o. za poslovanje nekretninama</w:t>
            </w:r>
            <w:r>
              <w:rPr>
                <w:rFonts w:cs="Times New Roman" w:hAnsi="Times New Roman" w:ascii="Times New Roman"/>
                <w:sz w:val="24"/>
                <w:szCs w:val="24"/>
              </w:rPr>
              <w:t xml:space="preserve"> - nitko</w:t>
            </w:r>
          </w:p>
          <w:p w:rsidRDefault="000514EC" w:rsidP="00271A88" w:rsidR="000514EC">
            <w:pPr>
              <w:ind w:right="743"/>
              <w:rPr>
                <w:rFonts w:cs="Times New Roman" w:hAnsi="Times New Roman" w:ascii="Times New Roman"/>
                <w:sz w:val="24"/>
                <w:szCs w:val="24"/>
              </w:rPr>
            </w:pPr>
            <w:r w:rsidRPr="00916292">
              <w:rPr>
                <w:rFonts w:cs="Times New Roman" w:hAnsi="Times New Roman" w:ascii="Times New Roman"/>
                <w:sz w:val="24"/>
                <w:szCs w:val="24"/>
              </w:rPr>
              <w:t>HAJDI JERKOVIĆ</w:t>
            </w:r>
            <w:r>
              <w:rPr>
                <w:rFonts w:cs="Times New Roman" w:hAnsi="Times New Roman" w:ascii="Times New Roman"/>
                <w:sz w:val="24"/>
                <w:szCs w:val="24"/>
              </w:rPr>
              <w:t xml:space="preserve"> - nitko</w:t>
            </w:r>
          </w:p>
          <w:p w:rsidRDefault="000514EC" w:rsidP="00271A88" w:rsidR="000514EC">
            <w:pPr>
              <w:ind w:right="743"/>
              <w:rPr>
                <w:rFonts w:cs="Times New Roman" w:hAnsi="Times New Roman" w:ascii="Times New Roman"/>
                <w:sz w:val="24"/>
                <w:szCs w:val="24"/>
              </w:rPr>
            </w:pPr>
            <w:r w:rsidRPr="000514EC">
              <w:rPr>
                <w:rFonts w:cs="Times New Roman" w:hAnsi="Times New Roman" w:ascii="Times New Roman"/>
                <w:sz w:val="24"/>
                <w:szCs w:val="24"/>
              </w:rPr>
              <w:t xml:space="preserve">ANA JUKIĆ </w:t>
            </w:r>
            <w:r>
              <w:rPr>
                <w:rFonts w:cs="Times New Roman" w:hAnsi="Times New Roman" w:ascii="Times New Roman"/>
                <w:sz w:val="24"/>
                <w:szCs w:val="24"/>
              </w:rPr>
              <w:t>–</w:t>
            </w:r>
            <w:r w:rsidRPr="000514EC">
              <w:rPr>
                <w:rFonts w:cs="Times New Roman" w:hAnsi="Times New Roman" w:ascii="Times New Roman"/>
                <w:sz w:val="24"/>
                <w:szCs w:val="24"/>
              </w:rPr>
              <w:t xml:space="preserve"> nitko</w:t>
            </w:r>
          </w:p>
          <w:p w:rsidRDefault="000514EC" w:rsidP="00271A88" w:rsidR="000514EC">
            <w:pPr>
              <w:ind w:right="743"/>
              <w:rPr>
                <w:rFonts w:cs="Times New Roman" w:hAnsi="Times New Roman" w:ascii="Times New Roman"/>
                <w:sz w:val="24"/>
                <w:szCs w:val="24"/>
              </w:rPr>
            </w:pPr>
            <w:r w:rsidRPr="00916292">
              <w:rPr>
                <w:rFonts w:cs="Times New Roman" w:hAnsi="Times New Roman" w:ascii="Times New Roman"/>
                <w:sz w:val="24"/>
                <w:szCs w:val="24"/>
              </w:rPr>
              <w:t>KARMEL, za proizvodnju i trgovinu d.o.o.</w:t>
            </w:r>
            <w:r>
              <w:rPr>
                <w:rFonts w:cs="Times New Roman" w:hAnsi="Times New Roman" w:ascii="Times New Roman"/>
                <w:sz w:val="24"/>
                <w:szCs w:val="24"/>
              </w:rPr>
              <w:t xml:space="preserve"> - nitko</w:t>
            </w:r>
          </w:p>
          <w:p w:rsidRDefault="000514EC" w:rsidP="00271A88" w:rsidR="000514EC">
            <w:pPr>
              <w:ind w:right="743"/>
              <w:rPr>
                <w:rFonts w:cs="Times New Roman" w:hAnsi="Times New Roman" w:ascii="Times New Roman"/>
                <w:sz w:val="24"/>
                <w:szCs w:val="24"/>
              </w:rPr>
            </w:pPr>
            <w:r w:rsidRPr="000514EC">
              <w:rPr>
                <w:rFonts w:cs="Times New Roman" w:hAnsi="Times New Roman" w:ascii="Times New Roman"/>
                <w:sz w:val="24"/>
                <w:szCs w:val="24"/>
              </w:rPr>
              <w:t>MARKO KLJAKOVIĆ GAŠPIĆ - nitko</w:t>
            </w:r>
          </w:p>
          <w:p w:rsidRDefault="000514EC" w:rsidP="00271A88" w:rsidR="00852AD3">
            <w:pPr>
              <w:ind w:right="743"/>
              <w:rPr>
                <w:rFonts w:cs="Times New Roman" w:hAnsi="Times New Roman" w:ascii="Times New Roman"/>
                <w:sz w:val="24"/>
                <w:szCs w:val="24"/>
              </w:rPr>
            </w:pPr>
            <w:r w:rsidRPr="000514EC">
              <w:rPr>
                <w:rFonts w:cs="Times New Roman" w:hAnsi="Times New Roman" w:ascii="Times New Roman"/>
                <w:sz w:val="24"/>
                <w:szCs w:val="24"/>
              </w:rPr>
              <w:t xml:space="preserve">Zajednički odvjetnički ured Veljko Knežević, Edi Bradamante, Mira Hinić Muslim, Ivana Radić, </w:t>
            </w:r>
          </w:p>
          <w:p w:rsidRDefault="000514EC" w:rsidP="00271A88" w:rsidR="008D7B38">
            <w:pPr>
              <w:ind w:right="743"/>
              <w:rPr>
                <w:rFonts w:cs="Times New Roman" w:hAnsi="Times New Roman" w:ascii="Times New Roman"/>
                <w:sz w:val="24"/>
                <w:szCs w:val="24"/>
              </w:rPr>
            </w:pPr>
            <w:r w:rsidRPr="000514EC">
              <w:rPr>
                <w:rFonts w:cs="Times New Roman" w:hAnsi="Times New Roman" w:ascii="Times New Roman"/>
                <w:sz w:val="24"/>
                <w:szCs w:val="24"/>
              </w:rPr>
              <w:t xml:space="preserve">Bojana Pavković, Senka Perhat Smiljanić i Neven Knežević </w:t>
            </w:r>
            <w:r w:rsidR="008D7B38">
              <w:rPr>
                <w:rFonts w:cs="Times New Roman" w:hAnsi="Times New Roman" w:ascii="Times New Roman"/>
                <w:sz w:val="24"/>
                <w:szCs w:val="24"/>
              </w:rPr>
              <w:t>–</w:t>
            </w:r>
            <w:r w:rsidRPr="000514EC">
              <w:rPr>
                <w:rFonts w:cs="Times New Roman" w:hAnsi="Times New Roman" w:ascii="Times New Roman"/>
                <w:sz w:val="24"/>
                <w:szCs w:val="24"/>
              </w:rPr>
              <w:t xml:space="preserve"> nitko</w:t>
            </w:r>
          </w:p>
          <w:p w:rsidRDefault="000514EC" w:rsidP="00271A88" w:rsidR="008D7B38">
            <w:pPr>
              <w:ind w:right="743"/>
              <w:rPr>
                <w:rFonts w:cs="Times New Roman" w:hAnsi="Times New Roman" w:ascii="Times New Roman"/>
                <w:sz w:val="24"/>
                <w:szCs w:val="24"/>
              </w:rPr>
            </w:pPr>
            <w:r w:rsidRPr="000514EC">
              <w:rPr>
                <w:rFonts w:cs="Times New Roman" w:hAnsi="Times New Roman" w:ascii="Times New Roman"/>
                <w:sz w:val="24"/>
                <w:szCs w:val="24"/>
              </w:rPr>
              <w:lastRenderedPageBreak/>
              <w:t xml:space="preserve">KONZUM trgovina na veliko i malo d.d. </w:t>
            </w:r>
            <w:r>
              <w:rPr>
                <w:rFonts w:cs="Times New Roman" w:hAnsi="Times New Roman" w:ascii="Times New Roman"/>
                <w:sz w:val="24"/>
                <w:szCs w:val="24"/>
              </w:rPr>
              <w:t>–</w:t>
            </w:r>
            <w:r w:rsidRPr="000514EC">
              <w:rPr>
                <w:rFonts w:cs="Times New Roman" w:hAnsi="Times New Roman" w:ascii="Times New Roman"/>
                <w:sz w:val="24"/>
                <w:szCs w:val="24"/>
              </w:rPr>
              <w:t xml:space="preserve"> nitko</w:t>
            </w:r>
          </w:p>
          <w:p w:rsidRDefault="000514EC" w:rsidP="00271A88" w:rsidR="000514EC" w:rsidRPr="00916292">
            <w:pPr>
              <w:ind w:right="743"/>
              <w:rPr>
                <w:rFonts w:cs="Times New Roman" w:hAnsi="Times New Roman" w:ascii="Times New Roman"/>
                <w:sz w:val="24"/>
                <w:szCs w:val="24"/>
              </w:rPr>
            </w:pPr>
            <w:r w:rsidRPr="00916292">
              <w:rPr>
                <w:rFonts w:cs="Times New Roman" w:hAnsi="Times New Roman" w:ascii="Times New Roman"/>
                <w:sz w:val="24"/>
                <w:szCs w:val="24"/>
              </w:rPr>
              <w:t>KREDITNA BANKA ZAGREB, dioničko društvo</w:t>
            </w:r>
            <w:r>
              <w:rPr>
                <w:rFonts w:cs="Times New Roman" w:hAnsi="Times New Roman" w:ascii="Times New Roman"/>
                <w:sz w:val="24"/>
                <w:szCs w:val="24"/>
              </w:rPr>
              <w:t xml:space="preserve"> - nitko</w:t>
            </w:r>
          </w:p>
        </w:tc>
      </w:tr>
      <w:tr w:rsidTr="00852AD3" w:rsidR="00364E7B" w:rsidRPr="00916292">
        <w:trPr>
          <w:trHeight w:val="300"/>
        </w:trPr>
        <w:tc>
          <w:tcPr>
            <w:tcW w:type="dxa" w:w="14008"/>
            <w:hideMark/>
          </w:tcPr>
          <w:p w:rsidRDefault="000514EC" w:rsidP="00852AD3" w:rsidR="00364E7B">
            <w:pPr>
              <w:rPr>
                <w:rFonts w:cs="Times New Roman" w:hAnsi="Times New Roman" w:ascii="Times New Roman"/>
                <w:sz w:val="24"/>
                <w:szCs w:val="24"/>
              </w:rPr>
            </w:pPr>
            <w:r w:rsidRPr="00916292">
              <w:rPr>
                <w:rFonts w:cs="Times New Roman" w:hAnsi="Times New Roman" w:ascii="Times New Roman"/>
                <w:sz w:val="24"/>
                <w:szCs w:val="24"/>
              </w:rPr>
              <w:lastRenderedPageBreak/>
              <w:t>LUKA KROLO</w:t>
            </w:r>
            <w:r>
              <w:rPr>
                <w:rFonts w:cs="Times New Roman" w:hAnsi="Times New Roman" w:ascii="Times New Roman"/>
                <w:sz w:val="24"/>
                <w:szCs w:val="24"/>
              </w:rPr>
              <w:t xml:space="preserve"> – nitko</w:t>
            </w:r>
          </w:p>
          <w:p w:rsidRDefault="000514EC" w:rsidP="00852AD3" w:rsidR="000514EC">
            <w:pPr>
              <w:rPr>
                <w:rFonts w:cs="Times New Roman" w:hAnsi="Times New Roman" w:ascii="Times New Roman"/>
                <w:sz w:val="24"/>
                <w:szCs w:val="24"/>
              </w:rPr>
            </w:pPr>
            <w:r w:rsidRPr="00916292">
              <w:rPr>
                <w:rFonts w:cs="Times New Roman" w:hAnsi="Times New Roman" w:ascii="Times New Roman"/>
                <w:sz w:val="24"/>
                <w:szCs w:val="24"/>
              </w:rPr>
              <w:t>MARA KROLO</w:t>
            </w:r>
            <w:r>
              <w:rPr>
                <w:rFonts w:cs="Times New Roman" w:hAnsi="Times New Roman" w:ascii="Times New Roman"/>
                <w:sz w:val="24"/>
                <w:szCs w:val="24"/>
              </w:rPr>
              <w:t xml:space="preserve"> – nitko</w:t>
            </w:r>
          </w:p>
          <w:p w:rsidRDefault="000514EC" w:rsidP="00852AD3" w:rsidR="000514EC">
            <w:pPr>
              <w:rPr>
                <w:rFonts w:cs="Times New Roman" w:hAnsi="Times New Roman" w:ascii="Times New Roman"/>
                <w:sz w:val="24"/>
                <w:szCs w:val="24"/>
              </w:rPr>
            </w:pPr>
            <w:r w:rsidRPr="00916292">
              <w:rPr>
                <w:rFonts w:cs="Times New Roman" w:hAnsi="Times New Roman" w:ascii="Times New Roman"/>
                <w:sz w:val="24"/>
                <w:szCs w:val="24"/>
              </w:rPr>
              <w:t>TOMISLAV KROLO</w:t>
            </w:r>
            <w:r>
              <w:rPr>
                <w:rFonts w:cs="Times New Roman" w:hAnsi="Times New Roman" w:ascii="Times New Roman"/>
                <w:sz w:val="24"/>
                <w:szCs w:val="24"/>
              </w:rPr>
              <w:t xml:space="preserve"> - nitko</w:t>
            </w:r>
          </w:p>
          <w:tbl>
            <w:tblPr>
              <w:tblStyle w:val="Reetkatablice1"/>
              <w:tblW w:type="dxa" w:w="997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9970"/>
            </w:tblGrid>
            <w:tr w:rsidTr="004A77AA" w:rsidR="000514EC" w:rsidRPr="00916292">
              <w:trPr>
                <w:trHeight w:val="300"/>
              </w:trPr>
              <w:tc>
                <w:tcPr>
                  <w:tcW w:type="dxa" w:w="9970"/>
                  <w:hideMark/>
                </w:tcPr>
                <w:p w:rsidRDefault="000514EC" w:rsidP="00852AD3" w:rsidR="000514EC" w:rsidRPr="00916292">
                  <w:pPr>
                    <w:ind w:firstLine="284" w:left="-284"/>
                    <w:rPr>
                      <w:rFonts w:cs="Times New Roman" w:hAnsi="Times New Roman" w:ascii="Times New Roman"/>
                      <w:sz w:val="24"/>
                      <w:szCs w:val="24"/>
                    </w:rPr>
                  </w:pPr>
                  <w:r w:rsidRPr="00916292">
                    <w:rPr>
                      <w:rFonts w:cs="Times New Roman" w:hAnsi="Times New Roman" w:ascii="Times New Roman"/>
                      <w:sz w:val="24"/>
                      <w:szCs w:val="24"/>
                    </w:rPr>
                    <w:t>RINO MARASOVIĆ</w:t>
                  </w:r>
                </w:p>
              </w:tc>
            </w:tr>
            <w:tr w:rsidTr="004A77AA" w:rsidR="000514EC" w:rsidRPr="00916292">
              <w:trPr>
                <w:trHeight w:val="765"/>
              </w:trPr>
              <w:tc>
                <w:tcPr>
                  <w:tcW w:type="dxa" w:w="9970"/>
                  <w:hideMark/>
                </w:tcPr>
                <w:p w:rsidRDefault="000514EC" w:rsidP="00852AD3" w:rsidR="000514EC">
                  <w:pPr>
                    <w:ind w:firstLine="284" w:left="-284"/>
                    <w:rPr>
                      <w:rFonts w:cs="Times New Roman" w:hAnsi="Times New Roman" w:ascii="Times New Roman"/>
                      <w:sz w:val="24"/>
                      <w:szCs w:val="24"/>
                    </w:rPr>
                  </w:pPr>
                  <w:r w:rsidRPr="00916292">
                    <w:rPr>
                      <w:rFonts w:cs="Times New Roman" w:hAnsi="Times New Roman" w:ascii="Times New Roman"/>
                      <w:sz w:val="24"/>
                      <w:szCs w:val="24"/>
                    </w:rPr>
                    <w:t>MARIČEVIĆ d.o.o. za reviziju, računovodstvo, porezno savjetovanje, financijske analize i kontrole</w:t>
                  </w:r>
                  <w:r w:rsidR="00852AD3">
                    <w:rPr>
                      <w:rFonts w:cs="Times New Roman" w:hAnsi="Times New Roman" w:ascii="Times New Roman"/>
                      <w:sz w:val="24"/>
                      <w:szCs w:val="24"/>
                    </w:rPr>
                    <w:t xml:space="preserve"> -</w:t>
                  </w:r>
                  <w:r>
                    <w:rPr>
                      <w:rFonts w:cs="Times New Roman" w:hAnsi="Times New Roman" w:ascii="Times New Roman"/>
                      <w:sz w:val="24"/>
                      <w:szCs w:val="24"/>
                    </w:rPr>
                    <w:t xml:space="preserve"> – nitko</w:t>
                  </w:r>
                </w:p>
                <w:p w:rsidRDefault="000514EC" w:rsidP="00852AD3" w:rsidR="000514EC" w:rsidRPr="00916292">
                  <w:pPr>
                    <w:ind w:firstLine="284" w:left="-284"/>
                    <w:rPr>
                      <w:rFonts w:cs="Times New Roman" w:hAnsi="Times New Roman" w:ascii="Times New Roman"/>
                      <w:sz w:val="24"/>
                      <w:szCs w:val="24"/>
                    </w:rPr>
                  </w:pPr>
                  <w:r w:rsidRPr="000514EC">
                    <w:rPr>
                      <w:rFonts w:cs="Times New Roman" w:hAnsi="Times New Roman" w:ascii="Times New Roman"/>
                      <w:sz w:val="24"/>
                      <w:szCs w:val="24"/>
                    </w:rPr>
                    <w:t>MEDITERAN TRGOVINA d.o.o. za trgovinu i usluge - nitko</w:t>
                  </w:r>
                </w:p>
              </w:tc>
            </w:tr>
          </w:tbl>
          <w:p w:rsidRDefault="000514EC" w:rsidP="00852AD3" w:rsidR="000514EC">
            <w:pPr>
              <w:ind w:firstLine="284" w:left="-284"/>
              <w:rPr>
                <w:rFonts w:cs="Times New Roman" w:hAnsi="Times New Roman" w:ascii="Times New Roman"/>
                <w:sz w:val="24"/>
                <w:szCs w:val="24"/>
              </w:rPr>
            </w:pPr>
            <w:r w:rsidRPr="000514EC">
              <w:rPr>
                <w:rFonts w:cs="Times New Roman" w:hAnsi="Times New Roman" w:ascii="Times New Roman"/>
                <w:sz w:val="24"/>
                <w:szCs w:val="24"/>
              </w:rPr>
              <w:t xml:space="preserve">MERITUM INŽENJERING d.o.o. za graditeljstvo i usluge </w:t>
            </w:r>
            <w:r>
              <w:rPr>
                <w:rFonts w:cs="Times New Roman" w:hAnsi="Times New Roman" w:ascii="Times New Roman"/>
                <w:sz w:val="24"/>
                <w:szCs w:val="24"/>
              </w:rPr>
              <w:t>–</w:t>
            </w:r>
            <w:r w:rsidRPr="000514EC">
              <w:rPr>
                <w:rFonts w:cs="Times New Roman" w:hAnsi="Times New Roman" w:ascii="Times New Roman"/>
                <w:sz w:val="24"/>
                <w:szCs w:val="24"/>
              </w:rPr>
              <w:t xml:space="preserve"> nitko</w:t>
            </w:r>
          </w:p>
          <w:p w:rsidRDefault="000514EC" w:rsidP="00852AD3" w:rsidR="000514EC">
            <w:pPr>
              <w:ind w:firstLine="284" w:left="-284"/>
              <w:rPr>
                <w:rFonts w:cs="Times New Roman" w:hAnsi="Times New Roman" w:ascii="Times New Roman"/>
                <w:sz w:val="24"/>
                <w:szCs w:val="24"/>
              </w:rPr>
            </w:pPr>
            <w:r w:rsidRPr="000514EC">
              <w:rPr>
                <w:rFonts w:cs="Times New Roman" w:hAnsi="Times New Roman" w:ascii="Times New Roman"/>
                <w:sz w:val="24"/>
                <w:szCs w:val="24"/>
              </w:rPr>
              <w:t xml:space="preserve">METRION PROJEKT d.o.o. za usluge </w:t>
            </w:r>
            <w:r>
              <w:rPr>
                <w:rFonts w:cs="Times New Roman" w:hAnsi="Times New Roman" w:ascii="Times New Roman"/>
                <w:sz w:val="24"/>
                <w:szCs w:val="24"/>
              </w:rPr>
              <w:t>–</w:t>
            </w:r>
            <w:r w:rsidRPr="000514EC">
              <w:rPr>
                <w:rFonts w:cs="Times New Roman" w:hAnsi="Times New Roman" w:ascii="Times New Roman"/>
                <w:sz w:val="24"/>
                <w:szCs w:val="24"/>
              </w:rPr>
              <w:t xml:space="preserve"> nitko</w:t>
            </w:r>
          </w:p>
          <w:tbl>
            <w:tblPr>
              <w:tblStyle w:val="Reetkatablice1"/>
              <w:tblW w:type="dxa" w:w="1213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65"/>
              <w:gridCol w:w="72"/>
              <w:gridCol w:w="13518"/>
              <w:gridCol w:w="72"/>
              <w:gridCol w:w="65"/>
            </w:tblGrid>
            <w:tr w:rsidTr="000514EC" w:rsidR="000514EC" w:rsidRPr="00916292">
              <w:trPr>
                <w:gridBefore w:val="2"/>
                <w:gridAfter w:val="2"/>
                <w:wBefore w:type="dxa" w:w="171"/>
                <w:wAfter w:type="dxa" w:w="171"/>
                <w:trHeight w:val="300"/>
              </w:trPr>
              <w:tc>
                <w:tcPr>
                  <w:tcW w:type="dxa" w:w="11789"/>
                  <w:hideMark/>
                </w:tcPr>
                <w:p w:rsidRDefault="000514EC" w:rsidP="00852AD3" w:rsidR="000514EC" w:rsidRPr="00916292">
                  <w:pPr>
                    <w:ind w:firstLine="284" w:left="-284"/>
                    <w:rPr>
                      <w:rFonts w:cs="Times New Roman" w:hAnsi="Times New Roman" w:ascii="Times New Roman"/>
                      <w:sz w:val="24"/>
                      <w:szCs w:val="24"/>
                    </w:rPr>
                  </w:pPr>
                  <w:r w:rsidRPr="00916292">
                    <w:rPr>
                      <w:rFonts w:cs="Times New Roman" w:hAnsi="Times New Roman" w:ascii="Times New Roman"/>
                      <w:sz w:val="24"/>
                      <w:szCs w:val="24"/>
                    </w:rPr>
                    <w:t>MINISTARSTVO FINANCIJA</w:t>
                  </w:r>
                  <w:r>
                    <w:rPr>
                      <w:rFonts w:cs="Times New Roman" w:hAnsi="Times New Roman" w:ascii="Times New Roman"/>
                      <w:sz w:val="24"/>
                      <w:szCs w:val="24"/>
                    </w:rPr>
                    <w:t xml:space="preserve"> - nitko</w:t>
                  </w:r>
                </w:p>
              </w:tc>
            </w:tr>
            <w:tr w:rsidTr="000514EC" w:rsidR="000514EC" w:rsidRPr="00916292">
              <w:trPr>
                <w:gridBefore w:val="2"/>
                <w:gridAfter w:val="2"/>
                <w:wBefore w:type="dxa" w:w="171"/>
                <w:wAfter w:type="dxa" w:w="171"/>
                <w:trHeight w:val="510"/>
              </w:trPr>
              <w:tc>
                <w:tcPr>
                  <w:tcW w:type="dxa" w:w="11789"/>
                  <w:hideMark/>
                </w:tcPr>
                <w:p w:rsidRDefault="000514EC" w:rsidP="00852AD3" w:rsidR="000514EC">
                  <w:pPr>
                    <w:ind w:firstLine="284" w:left="-284"/>
                    <w:rPr>
                      <w:rFonts w:cs="Times New Roman" w:hAnsi="Times New Roman" w:ascii="Times New Roman"/>
                      <w:sz w:val="24"/>
                      <w:szCs w:val="24"/>
                    </w:rPr>
                  </w:pPr>
                  <w:r w:rsidRPr="00916292">
                    <w:rPr>
                      <w:rFonts w:cs="Times New Roman" w:hAnsi="Times New Roman" w:ascii="Times New Roman"/>
                      <w:sz w:val="24"/>
                      <w:szCs w:val="24"/>
                    </w:rPr>
                    <w:t>MINISTARSTVO FINANCIJA - POREZNA UPRAVA</w:t>
                  </w:r>
                  <w:r>
                    <w:rPr>
                      <w:rFonts w:cs="Times New Roman" w:hAnsi="Times New Roman" w:ascii="Times New Roman"/>
                      <w:sz w:val="24"/>
                      <w:szCs w:val="24"/>
                    </w:rPr>
                    <w:t xml:space="preserve"> – nitko</w:t>
                  </w:r>
                </w:p>
                <w:p w:rsidRDefault="000514EC" w:rsidP="00F43920" w:rsidR="00F43920">
                  <w:pPr>
                    <w:ind w:firstLine="284" w:left="-284"/>
                    <w:rPr>
                      <w:rFonts w:cs="Times New Roman" w:hAnsi="Times New Roman" w:ascii="Times New Roman"/>
                      <w:sz w:val="24"/>
                      <w:szCs w:val="24"/>
                    </w:rPr>
                  </w:pPr>
                  <w:r w:rsidRPr="00916292">
                    <w:rPr>
                      <w:rFonts w:cs="Times New Roman" w:hAnsi="Times New Roman" w:ascii="Times New Roman"/>
                      <w:sz w:val="24"/>
                      <w:szCs w:val="24"/>
                    </w:rPr>
                    <w:t>ANTUN-TONĆI MITAR</w:t>
                  </w:r>
                  <w:r>
                    <w:rPr>
                      <w:rFonts w:cs="Times New Roman" w:hAnsi="Times New Roman" w:ascii="Times New Roman"/>
                      <w:sz w:val="24"/>
                      <w:szCs w:val="24"/>
                    </w:rPr>
                    <w:t xml:space="preserve"> – nitko</w:t>
                  </w:r>
                </w:p>
                <w:p w:rsidRDefault="000514EC" w:rsidP="00F43920" w:rsidR="000514EC">
                  <w:pPr>
                    <w:ind w:firstLine="284" w:left="-284"/>
                    <w:rPr>
                      <w:rFonts w:cs="Times New Roman" w:hAnsi="Times New Roman" w:ascii="Times New Roman"/>
                      <w:sz w:val="24"/>
                      <w:szCs w:val="24"/>
                    </w:rPr>
                  </w:pPr>
                  <w:r w:rsidRPr="00916292">
                    <w:rPr>
                      <w:rFonts w:cs="Times New Roman" w:hAnsi="Times New Roman" w:ascii="Times New Roman"/>
                      <w:sz w:val="24"/>
                      <w:szCs w:val="24"/>
                    </w:rPr>
                    <w:t>ĐANA MITAR</w:t>
                  </w:r>
                  <w:r>
                    <w:rPr>
                      <w:rFonts w:cs="Times New Roman" w:hAnsi="Times New Roman" w:ascii="Times New Roman"/>
                      <w:sz w:val="24"/>
                      <w:szCs w:val="24"/>
                    </w:rPr>
                    <w:t xml:space="preserve"> – nitko</w:t>
                  </w:r>
                </w:p>
                <w:tbl>
                  <w:tblPr>
                    <w:tblStyle w:val="Reetkatablice1"/>
                    <w:tblW w:type="dxa" w:w="10402"/>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0402"/>
                  </w:tblGrid>
                  <w:tr w:rsidTr="004A77AA" w:rsidR="000514EC" w:rsidRPr="00916292">
                    <w:trPr>
                      <w:trHeight w:val="510"/>
                    </w:trPr>
                    <w:tc>
                      <w:tcPr>
                        <w:tcW w:type="dxa" w:w="10402"/>
                        <w:hideMark/>
                      </w:tcPr>
                      <w:p w:rsidRDefault="000514EC" w:rsidP="00852AD3" w:rsidR="000514EC">
                        <w:pPr>
                          <w:ind w:firstLine="284" w:left="-284"/>
                          <w:rPr>
                            <w:rFonts w:cs="Times New Roman" w:hAnsi="Times New Roman" w:ascii="Times New Roman"/>
                            <w:sz w:val="24"/>
                            <w:szCs w:val="24"/>
                          </w:rPr>
                        </w:pPr>
                        <w:r w:rsidRPr="00916292">
                          <w:rPr>
                            <w:rFonts w:cs="Times New Roman" w:hAnsi="Times New Roman" w:ascii="Times New Roman"/>
                            <w:sz w:val="24"/>
                            <w:szCs w:val="24"/>
                          </w:rPr>
                          <w:t>MONTELEKTRO automatizacij</w:t>
                        </w:r>
                        <w:r>
                          <w:rPr>
                            <w:rFonts w:cs="Times New Roman" w:hAnsi="Times New Roman" w:ascii="Times New Roman"/>
                            <w:sz w:val="24"/>
                            <w:szCs w:val="24"/>
                          </w:rPr>
                          <w:t>a i elektrotehnički inženjering</w:t>
                        </w:r>
                        <w:r w:rsidRPr="00916292">
                          <w:rPr>
                            <w:rFonts w:cs="Times New Roman" w:hAnsi="Times New Roman" w:ascii="Times New Roman"/>
                            <w:sz w:val="24"/>
                            <w:szCs w:val="24"/>
                          </w:rPr>
                          <w:t xml:space="preserve"> d. o. o.</w:t>
                        </w:r>
                        <w:r>
                          <w:rPr>
                            <w:rFonts w:cs="Times New Roman" w:hAnsi="Times New Roman" w:ascii="Times New Roman"/>
                            <w:sz w:val="24"/>
                            <w:szCs w:val="24"/>
                          </w:rPr>
                          <w:t xml:space="preserve"> – nitko</w:t>
                        </w:r>
                      </w:p>
                      <w:p w:rsidRDefault="000514EC" w:rsidP="00852AD3" w:rsidR="000514EC" w:rsidRPr="00916292">
                        <w:pPr>
                          <w:ind w:firstLine="284" w:left="-284"/>
                          <w:rPr>
                            <w:rFonts w:cs="Times New Roman" w:hAnsi="Times New Roman" w:ascii="Times New Roman"/>
                            <w:sz w:val="24"/>
                            <w:szCs w:val="24"/>
                          </w:rPr>
                        </w:pPr>
                        <w:r w:rsidRPr="00916292">
                          <w:rPr>
                            <w:rFonts w:cs="Times New Roman" w:hAnsi="Times New Roman" w:ascii="Times New Roman"/>
                            <w:sz w:val="24"/>
                            <w:szCs w:val="24"/>
                          </w:rPr>
                          <w:t>MORALIS društvo s ograničenom odgovornošću za trgovinu i usluge</w:t>
                        </w:r>
                        <w:r>
                          <w:rPr>
                            <w:rFonts w:cs="Times New Roman" w:hAnsi="Times New Roman" w:ascii="Times New Roman"/>
                            <w:sz w:val="24"/>
                            <w:szCs w:val="24"/>
                          </w:rPr>
                          <w:t xml:space="preserve"> - nitko</w:t>
                        </w:r>
                      </w:p>
                    </w:tc>
                  </w:tr>
                </w:tbl>
                <w:p w:rsidRDefault="000514EC" w:rsidP="00852AD3" w:rsidR="000514EC" w:rsidRPr="00916292">
                  <w:pPr>
                    <w:ind w:firstLine="284" w:left="-284"/>
                    <w:rPr>
                      <w:rFonts w:cs="Times New Roman" w:hAnsi="Times New Roman" w:ascii="Times New Roman"/>
                      <w:sz w:val="24"/>
                      <w:szCs w:val="24"/>
                    </w:rPr>
                  </w:pPr>
                </w:p>
              </w:tc>
            </w:tr>
            <w:tr w:rsidTr="000514EC" w:rsidR="000514EC" w:rsidRPr="00916292">
              <w:trPr>
                <w:gridBefore w:val="1"/>
                <w:gridAfter w:val="1"/>
                <w:wBefore w:type="dxa" w:w="108"/>
                <w:wAfter w:type="dxa" w:w="108"/>
                <w:trHeight w:val="300"/>
              </w:trPr>
              <w:tc>
                <w:tcPr>
                  <w:tcW w:type="dxa" w:w="11915"/>
                  <w:gridSpan w:val="3"/>
                  <w:hideMark/>
                </w:tcPr>
                <w:p w:rsidRDefault="000514EC" w:rsidP="00852AD3" w:rsidR="000514EC" w:rsidRPr="00916292">
                  <w:pPr>
                    <w:ind w:firstLine="284" w:left="-284"/>
                    <w:rPr>
                      <w:rFonts w:cs="Times New Roman" w:hAnsi="Times New Roman" w:ascii="Times New Roman"/>
                      <w:sz w:val="24"/>
                      <w:szCs w:val="24"/>
                    </w:rPr>
                  </w:pPr>
                  <w:r w:rsidRPr="00916292">
                    <w:rPr>
                      <w:rFonts w:cs="Times New Roman" w:hAnsi="Times New Roman" w:ascii="Times New Roman"/>
                      <w:sz w:val="24"/>
                      <w:szCs w:val="24"/>
                    </w:rPr>
                    <w:t>EMINA MRDULJAŠ</w:t>
                  </w:r>
                  <w:r>
                    <w:rPr>
                      <w:rFonts w:cs="Times New Roman" w:hAnsi="Times New Roman" w:ascii="Times New Roman"/>
                      <w:sz w:val="24"/>
                      <w:szCs w:val="24"/>
                    </w:rPr>
                    <w:t xml:space="preserve"> - nitko</w:t>
                  </w:r>
                </w:p>
              </w:tc>
            </w:tr>
            <w:tr w:rsidTr="000514EC" w:rsidR="000514EC" w:rsidRPr="00916292">
              <w:trPr>
                <w:gridBefore w:val="1"/>
                <w:gridAfter w:val="1"/>
                <w:wBefore w:type="dxa" w:w="108"/>
                <w:wAfter w:type="dxa" w:w="108"/>
                <w:trHeight w:val="510"/>
              </w:trPr>
              <w:tc>
                <w:tcPr>
                  <w:tcW w:type="dxa" w:w="11915"/>
                  <w:gridSpan w:val="3"/>
                  <w:hideMark/>
                </w:tcPr>
                <w:p w:rsidRDefault="000514EC" w:rsidP="00A55717" w:rsidR="000514EC">
                  <w:pPr>
                    <w:rPr>
                      <w:rFonts w:cs="Times New Roman" w:hAnsi="Times New Roman" w:ascii="Times New Roman"/>
                      <w:sz w:val="24"/>
                      <w:szCs w:val="24"/>
                    </w:rPr>
                  </w:pPr>
                  <w:r w:rsidRPr="00916292">
                    <w:rPr>
                      <w:rFonts w:cs="Times New Roman" w:hAnsi="Times New Roman" w:ascii="Times New Roman"/>
                      <w:sz w:val="24"/>
                      <w:szCs w:val="24"/>
                    </w:rPr>
                    <w:t>NEIR, d.o.o. za građevinarstvo trgovinu i usluge</w:t>
                  </w:r>
                  <w:r>
                    <w:rPr>
                      <w:rFonts w:cs="Times New Roman" w:hAnsi="Times New Roman" w:ascii="Times New Roman"/>
                      <w:sz w:val="24"/>
                      <w:szCs w:val="24"/>
                    </w:rPr>
                    <w:t xml:space="preserve"> – nitko</w:t>
                  </w:r>
                </w:p>
                <w:p w:rsidRDefault="000514EC" w:rsidP="00A55717" w:rsidR="000514EC" w:rsidRPr="000514EC">
                  <w:pPr>
                    <w:rPr>
                      <w:rFonts w:cs="Times New Roman" w:hAnsi="Times New Roman" w:ascii="Times New Roman"/>
                      <w:sz w:val="24"/>
                      <w:szCs w:val="24"/>
                    </w:rPr>
                  </w:pPr>
                  <w:r w:rsidRPr="000514EC">
                    <w:rPr>
                      <w:rFonts w:cs="Times New Roman" w:hAnsi="Times New Roman" w:ascii="Times New Roman"/>
                      <w:sz w:val="24"/>
                      <w:szCs w:val="24"/>
                    </w:rPr>
                    <w:t xml:space="preserve">NLB INTERFINANZ AG IN LIQUIDATION </w:t>
                  </w:r>
                  <w:r w:rsidR="004410CD">
                    <w:rPr>
                      <w:rFonts w:cs="Times New Roman" w:hAnsi="Times New Roman" w:ascii="Times New Roman"/>
                      <w:sz w:val="24"/>
                      <w:szCs w:val="24"/>
                    </w:rPr>
                    <w:t>–</w:t>
                  </w:r>
                  <w:r w:rsidRPr="000514EC">
                    <w:rPr>
                      <w:rFonts w:cs="Times New Roman" w:hAnsi="Times New Roman" w:ascii="Times New Roman"/>
                      <w:sz w:val="24"/>
                      <w:szCs w:val="24"/>
                    </w:rPr>
                    <w:t xml:space="preserve"> </w:t>
                  </w:r>
                  <w:r w:rsidR="004410CD">
                    <w:rPr>
                      <w:rFonts w:cs="Times New Roman" w:hAnsi="Times New Roman" w:ascii="Times New Roman"/>
                      <w:sz w:val="24"/>
                      <w:szCs w:val="24"/>
                    </w:rPr>
                    <w:t>MARTINA ŠIMUNOVIĆ LEPOŠA, odvjetnik u ILIĆ, OREHOVEC I PARTNERI, punomoć uz prijavu</w:t>
                  </w:r>
                </w:p>
                <w:p w:rsidRDefault="000514EC" w:rsidP="00A55717" w:rsidR="000514EC" w:rsidRPr="000514EC">
                  <w:pPr>
                    <w:rPr>
                      <w:rFonts w:cs="Times New Roman" w:hAnsi="Times New Roman" w:ascii="Times New Roman"/>
                      <w:sz w:val="24"/>
                      <w:szCs w:val="24"/>
                    </w:rPr>
                  </w:pPr>
                  <w:r w:rsidRPr="000514EC">
                    <w:rPr>
                      <w:rFonts w:cs="Times New Roman" w:hAnsi="Times New Roman" w:ascii="Times New Roman"/>
                      <w:sz w:val="24"/>
                      <w:szCs w:val="24"/>
                    </w:rPr>
                    <w:t>MLADEN NOSIĆ - nitko</w:t>
                  </w:r>
                </w:p>
                <w:p w:rsidRDefault="000514EC" w:rsidP="00A55717" w:rsidR="000514EC">
                  <w:pPr>
                    <w:rPr>
                      <w:rFonts w:cs="Times New Roman" w:hAnsi="Times New Roman" w:ascii="Times New Roman"/>
                      <w:sz w:val="24"/>
                      <w:szCs w:val="24"/>
                    </w:rPr>
                  </w:pPr>
                  <w:r w:rsidRPr="000514EC">
                    <w:rPr>
                      <w:rFonts w:cs="Times New Roman" w:hAnsi="Times New Roman" w:ascii="Times New Roman"/>
                      <w:sz w:val="24"/>
                      <w:szCs w:val="24"/>
                    </w:rPr>
                    <w:t xml:space="preserve">ODVJETNIČKO DRUŠTVO TEREŠAK &amp; PARTNERI društvo s ograničenom odgovornošću </w:t>
                  </w:r>
                  <w:r>
                    <w:rPr>
                      <w:rFonts w:cs="Times New Roman" w:hAnsi="Times New Roman" w:ascii="Times New Roman"/>
                      <w:sz w:val="24"/>
                      <w:szCs w:val="24"/>
                    </w:rPr>
                    <w:t>–</w:t>
                  </w:r>
                  <w:r w:rsidRPr="000514EC">
                    <w:rPr>
                      <w:rFonts w:cs="Times New Roman" w:hAnsi="Times New Roman" w:ascii="Times New Roman"/>
                      <w:sz w:val="24"/>
                      <w:szCs w:val="24"/>
                    </w:rPr>
                    <w:t xml:space="preserve"> nitko</w:t>
                  </w:r>
                </w:p>
                <w:tbl>
                  <w:tblPr>
                    <w:tblStyle w:val="Reetkatablice1"/>
                    <w:tblW w:type="dxa" w:w="1105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1698"/>
                  </w:tblGrid>
                  <w:tr w:rsidTr="004A77AA" w:rsidR="000514EC" w:rsidRPr="00916292">
                    <w:trPr>
                      <w:trHeight w:val="300"/>
                    </w:trPr>
                    <w:tc>
                      <w:tcPr>
                        <w:tcW w:type="dxa" w:w="11050"/>
                        <w:hideMark/>
                      </w:tcPr>
                      <w:p w:rsidRDefault="000514EC" w:rsidP="00A55717" w:rsidR="000514EC" w:rsidRPr="00916292">
                        <w:pPr>
                          <w:rPr>
                            <w:rFonts w:cs="Times New Roman" w:hAnsi="Times New Roman" w:ascii="Times New Roman"/>
                            <w:sz w:val="24"/>
                            <w:szCs w:val="24"/>
                          </w:rPr>
                        </w:pPr>
                        <w:r w:rsidRPr="00916292">
                          <w:rPr>
                            <w:rFonts w:cs="Times New Roman" w:hAnsi="Times New Roman" w:ascii="Times New Roman"/>
                            <w:sz w:val="24"/>
                            <w:szCs w:val="24"/>
                          </w:rPr>
                          <w:t>OPĆINA NEREŽIŠĆA</w:t>
                        </w:r>
                        <w:r>
                          <w:rPr>
                            <w:rFonts w:cs="Times New Roman" w:hAnsi="Times New Roman" w:ascii="Times New Roman"/>
                            <w:sz w:val="24"/>
                            <w:szCs w:val="24"/>
                          </w:rPr>
                          <w:t xml:space="preserve"> - nitko</w:t>
                        </w:r>
                      </w:p>
                    </w:tc>
                  </w:tr>
                  <w:tr w:rsidTr="004A77AA" w:rsidR="000514EC" w:rsidRPr="00916292">
                    <w:trPr>
                      <w:trHeight w:val="300"/>
                    </w:trPr>
                    <w:tc>
                      <w:tcPr>
                        <w:tcW w:type="dxa" w:w="11050"/>
                        <w:hideMark/>
                      </w:tcPr>
                      <w:p w:rsidRDefault="000514EC" w:rsidP="00A55717" w:rsidR="000514EC" w:rsidRPr="00916292">
                        <w:pPr>
                          <w:rPr>
                            <w:rFonts w:cs="Times New Roman" w:hAnsi="Times New Roman" w:ascii="Times New Roman"/>
                            <w:sz w:val="24"/>
                            <w:szCs w:val="24"/>
                          </w:rPr>
                        </w:pPr>
                        <w:r w:rsidRPr="00916292">
                          <w:rPr>
                            <w:rFonts w:cs="Times New Roman" w:hAnsi="Times New Roman" w:ascii="Times New Roman"/>
                            <w:sz w:val="24"/>
                            <w:szCs w:val="24"/>
                          </w:rPr>
                          <w:t>IVAN PARLOV</w:t>
                        </w:r>
                        <w:r>
                          <w:rPr>
                            <w:rFonts w:cs="Times New Roman" w:hAnsi="Times New Roman" w:ascii="Times New Roman"/>
                            <w:sz w:val="24"/>
                            <w:szCs w:val="24"/>
                          </w:rPr>
                          <w:t xml:space="preserve"> - nitko</w:t>
                        </w:r>
                      </w:p>
                    </w:tc>
                  </w:tr>
                  <w:tr w:rsidTr="004A77AA" w:rsidR="000514EC" w:rsidRPr="00916292">
                    <w:trPr>
                      <w:trHeight w:val="300"/>
                    </w:trPr>
                    <w:tc>
                      <w:tcPr>
                        <w:tcW w:type="dxa" w:w="11050"/>
                        <w:hideMark/>
                      </w:tcPr>
                      <w:p w:rsidRDefault="000514EC" w:rsidP="00A55717" w:rsidR="000514EC" w:rsidRPr="00916292">
                        <w:pPr>
                          <w:rPr>
                            <w:rFonts w:cs="Times New Roman" w:hAnsi="Times New Roman" w:ascii="Times New Roman"/>
                            <w:sz w:val="24"/>
                            <w:szCs w:val="24"/>
                          </w:rPr>
                        </w:pPr>
                        <w:r w:rsidRPr="00916292">
                          <w:rPr>
                            <w:rFonts w:cs="Times New Roman" w:hAnsi="Times New Roman" w:ascii="Times New Roman"/>
                            <w:sz w:val="24"/>
                            <w:szCs w:val="24"/>
                          </w:rPr>
                          <w:t>MIŠE PAVIĆ</w:t>
                        </w:r>
                        <w:r>
                          <w:rPr>
                            <w:rFonts w:cs="Times New Roman" w:hAnsi="Times New Roman" w:ascii="Times New Roman"/>
                            <w:sz w:val="24"/>
                            <w:szCs w:val="24"/>
                          </w:rPr>
                          <w:t>- nitko</w:t>
                        </w:r>
                      </w:p>
                    </w:tc>
                  </w:tr>
                  <w:tr w:rsidTr="004A77AA" w:rsidR="000514EC" w:rsidRPr="00916292">
                    <w:trPr>
                      <w:trHeight w:val="300"/>
                    </w:trPr>
                    <w:tc>
                      <w:tcPr>
                        <w:tcW w:type="dxa" w:w="11050"/>
                        <w:hideMark/>
                      </w:tcPr>
                      <w:p w:rsidRDefault="000514EC" w:rsidP="00A55717" w:rsidR="000514EC" w:rsidRPr="00916292">
                        <w:pPr>
                          <w:rPr>
                            <w:rFonts w:cs="Times New Roman" w:hAnsi="Times New Roman" w:ascii="Times New Roman"/>
                            <w:sz w:val="24"/>
                            <w:szCs w:val="24"/>
                          </w:rPr>
                        </w:pPr>
                        <w:r w:rsidRPr="00916292">
                          <w:rPr>
                            <w:rFonts w:cs="Times New Roman" w:hAnsi="Times New Roman" w:ascii="Times New Roman"/>
                            <w:sz w:val="24"/>
                            <w:szCs w:val="24"/>
                          </w:rPr>
                          <w:t>ANTE PERICA</w:t>
                        </w:r>
                        <w:r>
                          <w:rPr>
                            <w:rFonts w:cs="Times New Roman" w:hAnsi="Times New Roman" w:ascii="Times New Roman"/>
                            <w:sz w:val="24"/>
                            <w:szCs w:val="24"/>
                          </w:rPr>
                          <w:t xml:space="preserve"> - nitko</w:t>
                        </w:r>
                      </w:p>
                    </w:tc>
                  </w:tr>
                  <w:tr w:rsidTr="004A77AA" w:rsidR="000514EC" w:rsidRPr="00916292">
                    <w:trPr>
                      <w:trHeight w:val="300"/>
                    </w:trPr>
                    <w:tc>
                      <w:tcPr>
                        <w:tcW w:type="dxa" w:w="11050"/>
                        <w:hideMark/>
                      </w:tcPr>
                      <w:p w:rsidRDefault="000514EC" w:rsidP="00413451" w:rsidR="000514EC" w:rsidRPr="00916292">
                        <w:pPr>
                          <w:rPr>
                            <w:rFonts w:cs="Times New Roman" w:hAnsi="Times New Roman" w:ascii="Times New Roman"/>
                            <w:sz w:val="24"/>
                            <w:szCs w:val="24"/>
                          </w:rPr>
                        </w:pPr>
                        <w:r w:rsidRPr="00916292">
                          <w:rPr>
                            <w:rFonts w:cs="Times New Roman" w:hAnsi="Times New Roman" w:ascii="Times New Roman"/>
                            <w:sz w:val="24"/>
                            <w:szCs w:val="24"/>
                          </w:rPr>
                          <w:t>MARIJA PETRIČEVIĆ</w:t>
                        </w:r>
                        <w:r>
                          <w:rPr>
                            <w:rFonts w:cs="Times New Roman" w:hAnsi="Times New Roman" w:ascii="Times New Roman"/>
                            <w:sz w:val="24"/>
                            <w:szCs w:val="24"/>
                          </w:rPr>
                          <w:t xml:space="preserve"> </w:t>
                        </w:r>
                        <w:r w:rsidR="00413451">
                          <w:rPr>
                            <w:rFonts w:cs="Times New Roman" w:hAnsi="Times New Roman" w:ascii="Times New Roman"/>
                            <w:sz w:val="24"/>
                            <w:szCs w:val="24"/>
                          </w:rPr>
                          <w:t>–</w:t>
                        </w:r>
                        <w:r>
                          <w:rPr>
                            <w:rFonts w:cs="Times New Roman" w:hAnsi="Times New Roman" w:ascii="Times New Roman"/>
                            <w:sz w:val="24"/>
                            <w:szCs w:val="24"/>
                          </w:rPr>
                          <w:t xml:space="preserve"> </w:t>
                        </w:r>
                        <w:r w:rsidR="00413451">
                          <w:rPr>
                            <w:rFonts w:cs="Times New Roman" w:hAnsi="Times New Roman" w:ascii="Times New Roman"/>
                            <w:sz w:val="24"/>
                            <w:szCs w:val="24"/>
                          </w:rPr>
                          <w:t>DAVOR RADIĆ, odvjetnik, punomoć uz osporavanje tražbine</w:t>
                        </w:r>
                      </w:p>
                    </w:tc>
                  </w:tr>
                  <w:tr w:rsidTr="004A77AA" w:rsidR="000514EC" w:rsidRPr="00916292">
                    <w:trPr>
                      <w:trHeight w:val="510"/>
                    </w:trPr>
                    <w:tc>
                      <w:tcPr>
                        <w:tcW w:type="dxa" w:w="11050"/>
                        <w:hideMark/>
                      </w:tcPr>
                      <w:p w:rsidRDefault="000514EC" w:rsidP="00A55717" w:rsidR="000514EC">
                        <w:pPr>
                          <w:rPr>
                            <w:rFonts w:cs="Times New Roman" w:hAnsi="Times New Roman" w:ascii="Times New Roman"/>
                            <w:sz w:val="24"/>
                            <w:szCs w:val="24"/>
                          </w:rPr>
                        </w:pPr>
                        <w:r w:rsidRPr="00916292">
                          <w:rPr>
                            <w:rFonts w:cs="Times New Roman" w:hAnsi="Times New Roman" w:ascii="Times New Roman"/>
                            <w:sz w:val="24"/>
                            <w:szCs w:val="24"/>
                          </w:rPr>
                          <w:t>PIKAS d.o.o. za posredovanje i zastupanje</w:t>
                        </w:r>
                        <w:r>
                          <w:rPr>
                            <w:rFonts w:cs="Times New Roman" w:hAnsi="Times New Roman" w:ascii="Times New Roman"/>
                            <w:sz w:val="24"/>
                            <w:szCs w:val="24"/>
                          </w:rPr>
                          <w:t xml:space="preserve"> – nitko</w:t>
                        </w:r>
                      </w:p>
                      <w:tbl>
                        <w:tblPr>
                          <w:tblStyle w:val="Reetkatablice1"/>
                          <w:tblW w:type="dxa" w:w="11482"/>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1482"/>
                        </w:tblGrid>
                        <w:tr w:rsidTr="004A77AA" w:rsidR="000514EC" w:rsidRPr="00916292">
                          <w:trPr>
                            <w:trHeight w:val="300"/>
                          </w:trPr>
                          <w:tc>
                            <w:tcPr>
                              <w:tcW w:type="dxa" w:w="11482"/>
                              <w:hideMark/>
                            </w:tcPr>
                            <w:p w:rsidRDefault="000514EC" w:rsidP="00A55717" w:rsidR="000514EC" w:rsidRPr="00916292">
                              <w:pPr>
                                <w:rPr>
                                  <w:rFonts w:cs="Times New Roman" w:hAnsi="Times New Roman" w:ascii="Times New Roman"/>
                                  <w:sz w:val="24"/>
                                  <w:szCs w:val="24"/>
                                </w:rPr>
                              </w:pPr>
                              <w:r w:rsidRPr="00916292">
                                <w:rPr>
                                  <w:rFonts w:cs="Times New Roman" w:hAnsi="Times New Roman" w:ascii="Times New Roman"/>
                                  <w:sz w:val="24"/>
                                  <w:szCs w:val="24"/>
                                </w:rPr>
                                <w:t>VINKO PITEŠA</w:t>
                              </w:r>
                              <w:r>
                                <w:rPr>
                                  <w:rFonts w:cs="Times New Roman" w:hAnsi="Times New Roman" w:ascii="Times New Roman"/>
                                  <w:sz w:val="24"/>
                                  <w:szCs w:val="24"/>
                                </w:rPr>
                                <w:t xml:space="preserve"> - nitko</w:t>
                              </w:r>
                            </w:p>
                          </w:tc>
                        </w:tr>
                        <w:tr w:rsidTr="004A77AA" w:rsidR="000514EC" w:rsidRPr="00916292">
                          <w:trPr>
                            <w:trHeight w:val="510"/>
                          </w:trPr>
                          <w:tc>
                            <w:tcPr>
                              <w:tcW w:type="dxa" w:w="11482"/>
                              <w:hideMark/>
                            </w:tcPr>
                            <w:p w:rsidRDefault="000514EC" w:rsidP="00A55717" w:rsidR="000514EC">
                              <w:pPr>
                                <w:rPr>
                                  <w:rFonts w:cs="Times New Roman" w:hAnsi="Times New Roman" w:ascii="Times New Roman"/>
                                  <w:sz w:val="24"/>
                                  <w:szCs w:val="24"/>
                                </w:rPr>
                              </w:pPr>
                              <w:r w:rsidRPr="00916292">
                                <w:rPr>
                                  <w:rFonts w:cs="Times New Roman" w:hAnsi="Times New Roman" w:ascii="Times New Roman"/>
                                  <w:sz w:val="24"/>
                                  <w:szCs w:val="24"/>
                                </w:rPr>
                                <w:t>PORSCHE INTER AUTO d.o.o. za trgovinu i popravak motornih vozila</w:t>
                              </w:r>
                              <w:r>
                                <w:rPr>
                                  <w:rFonts w:cs="Times New Roman" w:hAnsi="Times New Roman" w:ascii="Times New Roman"/>
                                  <w:sz w:val="24"/>
                                  <w:szCs w:val="24"/>
                                </w:rPr>
                                <w:t xml:space="preserve"> – nitko</w:t>
                              </w:r>
                            </w:p>
                            <w:p w:rsidRDefault="000514EC" w:rsidP="00A55717" w:rsidR="000514EC" w:rsidRPr="00916292">
                              <w:pPr>
                                <w:rPr>
                                  <w:rFonts w:cs="Times New Roman" w:hAnsi="Times New Roman" w:ascii="Times New Roman"/>
                                  <w:sz w:val="24"/>
                                  <w:szCs w:val="24"/>
                                </w:rPr>
                              </w:pPr>
                              <w:r w:rsidRPr="00916292">
                                <w:rPr>
                                  <w:rFonts w:cs="Times New Roman" w:hAnsi="Times New Roman" w:ascii="Times New Roman"/>
                                  <w:sz w:val="24"/>
                                  <w:szCs w:val="24"/>
                                </w:rPr>
                                <w:t>PORSCHE LEASING društvo s ograničenom odgovornošću za leasing</w:t>
                              </w:r>
                              <w:r>
                                <w:rPr>
                                  <w:rFonts w:cs="Times New Roman" w:hAnsi="Times New Roman" w:ascii="Times New Roman"/>
                                  <w:sz w:val="24"/>
                                  <w:szCs w:val="24"/>
                                </w:rPr>
                                <w:t xml:space="preserve"> - nitko</w:t>
                              </w:r>
                            </w:p>
                          </w:tc>
                        </w:tr>
                      </w:tbl>
                      <w:p w:rsidRDefault="000514EC" w:rsidP="00A55717" w:rsidR="000514EC" w:rsidRPr="00916292">
                        <w:pPr>
                          <w:rPr>
                            <w:rFonts w:cs="Times New Roman" w:hAnsi="Times New Roman" w:ascii="Times New Roman"/>
                            <w:sz w:val="24"/>
                            <w:szCs w:val="24"/>
                          </w:rPr>
                        </w:pPr>
                      </w:p>
                    </w:tc>
                  </w:tr>
                </w:tbl>
                <w:p w:rsidRDefault="000514EC" w:rsidP="00A55717" w:rsidR="000514EC" w:rsidRPr="00916292">
                  <w:pPr>
                    <w:rPr>
                      <w:rFonts w:cs="Times New Roman" w:hAnsi="Times New Roman" w:ascii="Times New Roman"/>
                      <w:sz w:val="24"/>
                      <w:szCs w:val="24"/>
                    </w:rPr>
                  </w:pPr>
                </w:p>
              </w:tc>
            </w:tr>
            <w:tr w:rsidTr="000514EC" w:rsidR="000514EC" w:rsidRPr="00916292">
              <w:trPr>
                <w:trHeight w:val="300"/>
              </w:trPr>
              <w:tc>
                <w:tcPr>
                  <w:tcW w:type="dxa" w:w="12131"/>
                  <w:gridSpan w:val="5"/>
                  <w:hideMark/>
                </w:tcPr>
                <w:p w:rsidRDefault="000514EC" w:rsidP="00A55717" w:rsidR="000514EC" w:rsidRPr="00916292">
                  <w:pPr>
                    <w:rPr>
                      <w:rFonts w:cs="Times New Roman" w:hAnsi="Times New Roman" w:ascii="Times New Roman"/>
                      <w:sz w:val="24"/>
                      <w:szCs w:val="24"/>
                    </w:rPr>
                  </w:pPr>
                  <w:r w:rsidRPr="00916292">
                    <w:rPr>
                      <w:rFonts w:cs="Times New Roman" w:hAnsi="Times New Roman" w:ascii="Times New Roman"/>
                      <w:sz w:val="24"/>
                      <w:szCs w:val="24"/>
                    </w:rPr>
                    <w:t>IVANA PRALIJA</w:t>
                  </w:r>
                  <w:r>
                    <w:rPr>
                      <w:rFonts w:cs="Times New Roman" w:hAnsi="Times New Roman" w:ascii="Times New Roman"/>
                      <w:sz w:val="24"/>
                      <w:szCs w:val="24"/>
                    </w:rPr>
                    <w:t xml:space="preserve"> - nitko</w:t>
                  </w:r>
                </w:p>
              </w:tc>
            </w:tr>
            <w:tr w:rsidTr="000514EC" w:rsidR="000514EC" w:rsidRPr="00916292">
              <w:trPr>
                <w:trHeight w:val="300"/>
              </w:trPr>
              <w:tc>
                <w:tcPr>
                  <w:tcW w:type="dxa" w:w="12131"/>
                  <w:gridSpan w:val="5"/>
                  <w:hideMark/>
                </w:tcPr>
                <w:p w:rsidRDefault="000514EC" w:rsidP="00A55717" w:rsidR="000514EC">
                  <w:pPr>
                    <w:rPr>
                      <w:rFonts w:cs="Times New Roman" w:hAnsi="Times New Roman" w:ascii="Times New Roman"/>
                      <w:sz w:val="24"/>
                      <w:szCs w:val="24"/>
                    </w:rPr>
                  </w:pPr>
                  <w:r w:rsidRPr="00916292">
                    <w:rPr>
                      <w:rFonts w:cs="Times New Roman" w:hAnsi="Times New Roman" w:ascii="Times New Roman"/>
                      <w:sz w:val="24"/>
                      <w:szCs w:val="24"/>
                    </w:rPr>
                    <w:t>NENAD PRALIJA</w:t>
                  </w:r>
                  <w:r>
                    <w:rPr>
                      <w:rFonts w:cs="Times New Roman" w:hAnsi="Times New Roman" w:ascii="Times New Roman"/>
                      <w:sz w:val="24"/>
                      <w:szCs w:val="24"/>
                    </w:rPr>
                    <w:t xml:space="preserve"> – nitko</w:t>
                  </w:r>
                </w:p>
                <w:tbl>
                  <w:tblPr>
                    <w:tblStyle w:val="Reetkatablice1"/>
                    <w:tblW w:type="dxa" w:w="1234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3575"/>
                  </w:tblGrid>
                  <w:tr w:rsidTr="004A77AA" w:rsidR="000514EC" w:rsidRPr="00916292">
                    <w:trPr>
                      <w:trHeight w:val="300"/>
                    </w:trPr>
                    <w:tc>
                      <w:tcPr>
                        <w:tcW w:type="dxa" w:w="12347"/>
                        <w:hideMark/>
                      </w:tcPr>
                      <w:p w:rsidRDefault="000514EC" w:rsidP="00A55717" w:rsidR="000514EC" w:rsidRPr="00916292">
                        <w:pPr>
                          <w:rPr>
                            <w:rFonts w:cs="Times New Roman" w:hAnsi="Times New Roman" w:ascii="Times New Roman"/>
                            <w:sz w:val="24"/>
                            <w:szCs w:val="24"/>
                          </w:rPr>
                        </w:pPr>
                        <w:r w:rsidRPr="00916292">
                          <w:rPr>
                            <w:rFonts w:cs="Times New Roman" w:hAnsi="Times New Roman" w:ascii="Times New Roman"/>
                            <w:sz w:val="24"/>
                            <w:szCs w:val="24"/>
                          </w:rPr>
                          <w:t>MLAĐO PRNJAK</w:t>
                        </w:r>
                        <w:r>
                          <w:rPr>
                            <w:rFonts w:cs="Times New Roman" w:hAnsi="Times New Roman" w:ascii="Times New Roman"/>
                            <w:sz w:val="24"/>
                            <w:szCs w:val="24"/>
                          </w:rPr>
                          <w:t xml:space="preserve"> - nitko</w:t>
                        </w:r>
                      </w:p>
                    </w:tc>
                  </w:tr>
                  <w:tr w:rsidTr="004A77AA" w:rsidR="000514EC" w:rsidRPr="00916292">
                    <w:trPr>
                      <w:trHeight w:val="510"/>
                    </w:trPr>
                    <w:tc>
                      <w:tcPr>
                        <w:tcW w:type="dxa" w:w="12347"/>
                        <w:hideMark/>
                      </w:tcPr>
                      <w:p w:rsidRDefault="000514EC" w:rsidP="00A55717" w:rsidR="000514EC">
                        <w:pPr>
                          <w:rPr>
                            <w:rFonts w:cs="Times New Roman" w:hAnsi="Times New Roman" w:ascii="Times New Roman"/>
                            <w:sz w:val="24"/>
                            <w:szCs w:val="24"/>
                          </w:rPr>
                        </w:pPr>
                        <w:r w:rsidRPr="00916292">
                          <w:rPr>
                            <w:rFonts w:cs="Times New Roman" w:hAnsi="Times New Roman" w:ascii="Times New Roman"/>
                            <w:sz w:val="24"/>
                            <w:szCs w:val="24"/>
                          </w:rPr>
                          <w:t>PROMEKS KOMPJUTER d.o.o. za informatički inženjering, trgovinu i usluge</w:t>
                        </w:r>
                        <w:r>
                          <w:rPr>
                            <w:rFonts w:cs="Times New Roman" w:hAnsi="Times New Roman" w:ascii="Times New Roman"/>
                            <w:sz w:val="24"/>
                            <w:szCs w:val="24"/>
                          </w:rPr>
                          <w:t xml:space="preserve"> – nitko</w:t>
                        </w:r>
                      </w:p>
                      <w:tbl>
                        <w:tblPr>
                          <w:tblStyle w:val="Reetkatablice1"/>
                          <w:tblW w:type="dxa" w:w="1277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3359"/>
                        </w:tblGrid>
                        <w:tr w:rsidTr="004A77AA" w:rsidR="000514EC" w:rsidRPr="00916292">
                          <w:trPr>
                            <w:trHeight w:val="300"/>
                          </w:trPr>
                          <w:tc>
                            <w:tcPr>
                              <w:tcW w:type="dxa" w:w="12779"/>
                              <w:hideMark/>
                            </w:tcPr>
                            <w:p w:rsidRDefault="000514EC" w:rsidP="009B24B8" w:rsidR="000514EC" w:rsidRPr="00916292">
                              <w:pPr>
                                <w:rPr>
                                  <w:rFonts w:cs="Times New Roman" w:hAnsi="Times New Roman" w:ascii="Times New Roman"/>
                                  <w:sz w:val="24"/>
                                  <w:szCs w:val="24"/>
                                </w:rPr>
                              </w:pPr>
                              <w:r w:rsidRPr="00916292">
                                <w:rPr>
                                  <w:rFonts w:cs="Times New Roman" w:hAnsi="Times New Roman" w:ascii="Times New Roman"/>
                                  <w:sz w:val="24"/>
                                  <w:szCs w:val="24"/>
                                </w:rPr>
                                <w:t>DAVOR RADIĆ</w:t>
                              </w:r>
                              <w:r>
                                <w:rPr>
                                  <w:rFonts w:cs="Times New Roman" w:hAnsi="Times New Roman" w:ascii="Times New Roman"/>
                                  <w:sz w:val="24"/>
                                  <w:szCs w:val="24"/>
                                </w:rPr>
                                <w:t xml:space="preserve"> </w:t>
                              </w:r>
                              <w:r w:rsidR="00413451">
                                <w:rPr>
                                  <w:rFonts w:cs="Times New Roman" w:hAnsi="Times New Roman" w:ascii="Times New Roman"/>
                                  <w:sz w:val="24"/>
                                  <w:szCs w:val="24"/>
                                </w:rPr>
                                <w:t>–</w:t>
                              </w:r>
                              <w:r>
                                <w:rPr>
                                  <w:rFonts w:cs="Times New Roman" w:hAnsi="Times New Roman" w:ascii="Times New Roman"/>
                                  <w:sz w:val="24"/>
                                  <w:szCs w:val="24"/>
                                </w:rPr>
                                <w:t xml:space="preserve"> </w:t>
                              </w:r>
                              <w:r w:rsidR="009B24B8">
                                <w:rPr>
                                  <w:rFonts w:cs="Times New Roman" w:hAnsi="Times New Roman" w:ascii="Times New Roman"/>
                                  <w:sz w:val="24"/>
                                  <w:szCs w:val="24"/>
                                </w:rPr>
                                <w:t>osobno</w:t>
                              </w:r>
                              <w:r w:rsidR="00413451">
                                <w:rPr>
                                  <w:rFonts w:cs="Times New Roman" w:hAnsi="Times New Roman" w:ascii="Times New Roman"/>
                                  <w:sz w:val="24"/>
                                  <w:szCs w:val="24"/>
                                </w:rPr>
                                <w:t>, kao osporavatelj te kao punomoćnik osporavatelja MARKA KLJAKOVIĆ GAŠPIĆ, ANTE RUPČIĆ</w:t>
                              </w:r>
                              <w:r w:rsidR="00EB24C5">
                                <w:rPr>
                                  <w:rFonts w:cs="Times New Roman" w:hAnsi="Times New Roman" w:ascii="Times New Roman"/>
                                  <w:sz w:val="24"/>
                                  <w:szCs w:val="24"/>
                                </w:rPr>
                                <w:t>, punomoć uz osporavanje</w:t>
                              </w:r>
                            </w:p>
                          </w:tc>
                        </w:tr>
                        <w:tr w:rsidTr="004A77AA" w:rsidR="000514EC" w:rsidRPr="00916292">
                          <w:trPr>
                            <w:trHeight w:val="300"/>
                          </w:trPr>
                          <w:tc>
                            <w:tcPr>
                              <w:tcW w:type="dxa" w:w="12779"/>
                              <w:hideMark/>
                            </w:tcPr>
                            <w:p w:rsidRDefault="000514EC" w:rsidP="00A55717" w:rsidR="000514EC" w:rsidRPr="00916292">
                              <w:pPr>
                                <w:rPr>
                                  <w:rFonts w:cs="Times New Roman" w:hAnsi="Times New Roman" w:ascii="Times New Roman"/>
                                  <w:sz w:val="24"/>
                                  <w:szCs w:val="24"/>
                                </w:rPr>
                              </w:pPr>
                              <w:r w:rsidRPr="00916292">
                                <w:rPr>
                                  <w:rFonts w:cs="Times New Roman" w:hAnsi="Times New Roman" w:ascii="Times New Roman"/>
                                  <w:sz w:val="24"/>
                                  <w:szCs w:val="24"/>
                                </w:rPr>
                                <w:t>DEAN RAHAN</w:t>
                              </w:r>
                              <w:r>
                                <w:rPr>
                                  <w:rFonts w:cs="Times New Roman" w:hAnsi="Times New Roman" w:ascii="Times New Roman"/>
                                  <w:sz w:val="24"/>
                                  <w:szCs w:val="24"/>
                                </w:rPr>
                                <w:t xml:space="preserve"> - nitko</w:t>
                              </w:r>
                            </w:p>
                          </w:tc>
                        </w:tr>
                        <w:tr w:rsidTr="004A77AA" w:rsidR="000514EC" w:rsidRPr="00916292">
                          <w:trPr>
                            <w:trHeight w:val="300"/>
                          </w:trPr>
                          <w:tc>
                            <w:tcPr>
                              <w:tcW w:type="dxa" w:w="12779"/>
                              <w:hideMark/>
                            </w:tcPr>
                            <w:p w:rsidRDefault="000514EC" w:rsidP="00A55717" w:rsidR="000514EC" w:rsidRPr="00916292">
                              <w:pPr>
                                <w:rPr>
                                  <w:rFonts w:cs="Times New Roman" w:hAnsi="Times New Roman" w:ascii="Times New Roman"/>
                                  <w:sz w:val="24"/>
                                  <w:szCs w:val="24"/>
                                </w:rPr>
                              </w:pPr>
                              <w:r w:rsidRPr="00916292">
                                <w:rPr>
                                  <w:rFonts w:cs="Times New Roman" w:hAnsi="Times New Roman" w:ascii="Times New Roman"/>
                                  <w:sz w:val="24"/>
                                  <w:szCs w:val="24"/>
                                </w:rPr>
                                <w:t>JELENA ROZGA</w:t>
                              </w:r>
                              <w:r>
                                <w:rPr>
                                  <w:rFonts w:cs="Times New Roman" w:hAnsi="Times New Roman" w:ascii="Times New Roman"/>
                                  <w:sz w:val="24"/>
                                  <w:szCs w:val="24"/>
                                </w:rPr>
                                <w:t xml:space="preserve"> - nitko</w:t>
                              </w:r>
                            </w:p>
                          </w:tc>
                        </w:tr>
                        <w:tr w:rsidTr="004A77AA" w:rsidR="000514EC" w:rsidRPr="00916292">
                          <w:trPr>
                            <w:trHeight w:val="300"/>
                          </w:trPr>
                          <w:tc>
                            <w:tcPr>
                              <w:tcW w:type="dxa" w:w="12779"/>
                              <w:hideMark/>
                            </w:tcPr>
                            <w:p w:rsidRDefault="000514EC" w:rsidP="00A55717" w:rsidR="00EE1A65">
                              <w:pPr>
                                <w:rPr>
                                  <w:rFonts w:cs="Times New Roman" w:hAnsi="Times New Roman" w:ascii="Times New Roman"/>
                                  <w:sz w:val="24"/>
                                  <w:szCs w:val="24"/>
                                </w:rPr>
                              </w:pPr>
                              <w:r w:rsidRPr="00916292">
                                <w:rPr>
                                  <w:rFonts w:cs="Times New Roman" w:hAnsi="Times New Roman" w:ascii="Times New Roman"/>
                                  <w:sz w:val="24"/>
                                  <w:szCs w:val="24"/>
                                </w:rPr>
                                <w:t>RTL Hrvatska d.o.o. za usluge</w:t>
                              </w:r>
                              <w:r>
                                <w:rPr>
                                  <w:rFonts w:cs="Times New Roman" w:hAnsi="Times New Roman" w:ascii="Times New Roman"/>
                                  <w:sz w:val="24"/>
                                  <w:szCs w:val="24"/>
                                </w:rPr>
                                <w:t xml:space="preserve"> </w:t>
                              </w:r>
                              <w:r w:rsidR="00EE1A65">
                                <w:rPr>
                                  <w:rFonts w:cs="Times New Roman" w:hAnsi="Times New Roman" w:ascii="Times New Roman"/>
                                  <w:sz w:val="24"/>
                                  <w:szCs w:val="24"/>
                                </w:rPr>
                                <w:t>– nitko</w:t>
                              </w:r>
                            </w:p>
                            <w:p w:rsidRDefault="00852AD3" w:rsidP="00A55717" w:rsidR="00852AD3">
                              <w:pPr>
                                <w:rPr>
                                  <w:rFonts w:cs="Times New Roman" w:hAnsi="Times New Roman" w:ascii="Times New Roman"/>
                                  <w:sz w:val="24"/>
                                  <w:szCs w:val="24"/>
                                </w:rPr>
                              </w:pPr>
                              <w:r w:rsidRPr="00916292">
                                <w:rPr>
                                  <w:rFonts w:cs="Times New Roman" w:hAnsi="Times New Roman" w:ascii="Times New Roman"/>
                                  <w:sz w:val="24"/>
                                  <w:szCs w:val="24"/>
                                </w:rPr>
                                <w:t>MISLAV SABLJIĆ</w:t>
                              </w:r>
                              <w:r>
                                <w:rPr>
                                  <w:rFonts w:cs="Times New Roman" w:hAnsi="Times New Roman" w:ascii="Times New Roman"/>
                                  <w:sz w:val="24"/>
                                  <w:szCs w:val="24"/>
                                </w:rPr>
                                <w:t xml:space="preserve"> – nitko</w:t>
                              </w:r>
                            </w:p>
                            <w:p w:rsidRDefault="00852AD3" w:rsidP="00A55717" w:rsidR="00852AD3">
                              <w:pPr>
                                <w:rPr>
                                  <w:rFonts w:cs="Times New Roman" w:hAnsi="Times New Roman" w:ascii="Times New Roman"/>
                                  <w:sz w:val="24"/>
                                  <w:szCs w:val="24"/>
                                </w:rPr>
                              </w:pPr>
                              <w:r w:rsidRPr="00916292">
                                <w:rPr>
                                  <w:rFonts w:cs="Times New Roman" w:hAnsi="Times New Roman" w:ascii="Times New Roman"/>
                                  <w:sz w:val="24"/>
                                  <w:szCs w:val="24"/>
                                </w:rPr>
                                <w:t>SKYLINK društvo s ograničenom odgovornošću za usluge zaštite osoba i imovine</w:t>
                              </w:r>
                              <w:r>
                                <w:rPr>
                                  <w:rFonts w:cs="Times New Roman" w:hAnsi="Times New Roman" w:ascii="Times New Roman"/>
                                  <w:sz w:val="24"/>
                                  <w:szCs w:val="24"/>
                                </w:rPr>
                                <w:t xml:space="preserve"> – nitko</w:t>
                              </w:r>
                            </w:p>
                            <w:p w:rsidRDefault="005737C0" w:rsidP="00A55717" w:rsidR="005737C0">
                              <w:pPr>
                                <w:rPr>
                                  <w:rFonts w:cs="Times New Roman" w:hAnsi="Times New Roman" w:ascii="Times New Roman"/>
                                  <w:sz w:val="24"/>
                                  <w:szCs w:val="24"/>
                                </w:rPr>
                              </w:pPr>
                              <w:r>
                                <w:rPr>
                                  <w:rFonts w:cs="Times New Roman" w:hAnsi="Times New Roman" w:ascii="Times New Roman"/>
                                  <w:sz w:val="24"/>
                                  <w:szCs w:val="24"/>
                                </w:rPr>
                                <w:t>Stečajna masa iza P.S.V. d.o.o  - u zamjenu stečajnog upravitelja PREDRAG KAŠIĆ, bez punomoći, javnost na ovom ročištu</w:t>
                              </w:r>
                            </w:p>
                            <w:tbl>
                              <w:tblPr>
                                <w:tblStyle w:val="Reetkatablice1"/>
                                <w:tblW w:type="dxa" w:w="13143"/>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3143"/>
                              </w:tblGrid>
                              <w:tr w:rsidTr="00852AD3" w:rsidR="00852AD3" w:rsidRPr="00916292">
                                <w:trPr>
                                  <w:trHeight w:val="510"/>
                                </w:trPr>
                                <w:tc>
                                  <w:tcPr>
                                    <w:tcW w:type="dxa" w:w="13143"/>
                                    <w:shd w:fill="auto" w:color="auto" w:val="clear"/>
                                    <w:hideMark/>
                                  </w:tcPr>
                                  <w:p w:rsidRDefault="00852AD3" w:rsidP="00A55717" w:rsidR="00852AD3">
                                    <w:pPr>
                                      <w:rPr>
                                        <w:rFonts w:cs="Times New Roman" w:hAnsi="Times New Roman" w:ascii="Times New Roman"/>
                                        <w:sz w:val="24"/>
                                        <w:szCs w:val="24"/>
                                      </w:rPr>
                                    </w:pPr>
                                    <w:r w:rsidRPr="00916292">
                                      <w:rPr>
                                        <w:rFonts w:cs="Times New Roman" w:hAnsi="Times New Roman" w:ascii="Times New Roman"/>
                                        <w:sz w:val="24"/>
                                        <w:szCs w:val="24"/>
                                      </w:rPr>
                                      <w:t xml:space="preserve">TERMO SERVIS društvo s ograničenom odgovornošću za inženjering, projektiranje, </w:t>
                                    </w:r>
                                  </w:p>
                                  <w:p w:rsidRDefault="00852AD3" w:rsidP="00A55717" w:rsidR="00852AD3">
                                    <w:pPr>
                                      <w:rPr>
                                        <w:rFonts w:cs="Times New Roman" w:hAnsi="Times New Roman" w:ascii="Times New Roman"/>
                                        <w:sz w:val="24"/>
                                        <w:szCs w:val="24"/>
                                      </w:rPr>
                                    </w:pPr>
                                    <w:r w:rsidRPr="00916292">
                                      <w:rPr>
                                        <w:rFonts w:cs="Times New Roman" w:hAnsi="Times New Roman" w:ascii="Times New Roman"/>
                                        <w:sz w:val="24"/>
                                        <w:szCs w:val="24"/>
                                      </w:rPr>
                                      <w:t>graditeljstvo, upravljanje nekretninama, trgovinu i usluge</w:t>
                                    </w:r>
                                    <w:r>
                                      <w:rPr>
                                        <w:rFonts w:cs="Times New Roman" w:hAnsi="Times New Roman" w:ascii="Times New Roman"/>
                                        <w:sz w:val="24"/>
                                        <w:szCs w:val="24"/>
                                      </w:rPr>
                                      <w:t xml:space="preserve"> </w:t>
                                    </w:r>
                                    <w:r w:rsidR="009B24B8">
                                      <w:rPr>
                                        <w:rFonts w:cs="Times New Roman" w:hAnsi="Times New Roman" w:ascii="Times New Roman"/>
                                        <w:sz w:val="24"/>
                                        <w:szCs w:val="24"/>
                                      </w:rPr>
                                      <w:t>–</w:t>
                                    </w:r>
                                    <w:r>
                                      <w:rPr>
                                        <w:rFonts w:cs="Times New Roman" w:hAnsi="Times New Roman" w:ascii="Times New Roman"/>
                                        <w:sz w:val="24"/>
                                        <w:szCs w:val="24"/>
                                      </w:rPr>
                                      <w:t xml:space="preserve"> </w:t>
                                    </w:r>
                                    <w:r w:rsidR="009B24B8">
                                      <w:rPr>
                                        <w:rFonts w:cs="Times New Roman" w:hAnsi="Times New Roman" w:ascii="Times New Roman"/>
                                        <w:sz w:val="24"/>
                                        <w:szCs w:val="24"/>
                                      </w:rPr>
                                      <w:t>BARBARA ŠIMIĆ, odvj. vježbenica u OD VIDMAR I PARTNERI</w:t>
                                    </w:r>
                                    <w:r w:rsidRPr="00916292">
                                      <w:rPr>
                                        <w:rFonts w:cs="Times New Roman" w:hAnsi="Times New Roman" w:ascii="Times New Roman"/>
                                        <w:sz w:val="24"/>
                                        <w:szCs w:val="24"/>
                                      </w:rPr>
                                      <w:t xml:space="preserve"> </w:t>
                                    </w:r>
                                    <w:r w:rsidR="009B24B8">
                                      <w:rPr>
                                        <w:rFonts w:cs="Times New Roman" w:hAnsi="Times New Roman" w:ascii="Times New Roman"/>
                                        <w:sz w:val="24"/>
                                        <w:szCs w:val="24"/>
                                      </w:rPr>
                                      <w:t>, punomoć uz prijavu</w:t>
                                    </w:r>
                                  </w:p>
                                  <w:p w:rsidRDefault="00852AD3" w:rsidP="00A55717" w:rsidR="00852AD3" w:rsidRPr="00916292">
                                    <w:pPr>
                                      <w:rPr>
                                        <w:rFonts w:cs="Times New Roman" w:hAnsi="Times New Roman" w:ascii="Times New Roman"/>
                                        <w:sz w:val="24"/>
                                        <w:szCs w:val="24"/>
                                      </w:rPr>
                                    </w:pPr>
                                    <w:r w:rsidRPr="00916292">
                                      <w:rPr>
                                        <w:rFonts w:cs="Times New Roman" w:hAnsi="Times New Roman" w:ascii="Times New Roman"/>
                                        <w:sz w:val="24"/>
                                        <w:szCs w:val="24"/>
                                      </w:rPr>
                                      <w:t>TURE društvo za ugostiteljstvo, turizam, građevinarstvo, i trgovinu d.o.o.</w:t>
                                    </w:r>
                                    <w:r>
                                      <w:rPr>
                                        <w:rFonts w:cs="Times New Roman" w:hAnsi="Times New Roman" w:ascii="Times New Roman"/>
                                        <w:sz w:val="24"/>
                                        <w:szCs w:val="24"/>
                                      </w:rPr>
                                      <w:t xml:space="preserve"> - nitko</w:t>
                                    </w:r>
                                  </w:p>
                                </w:tc>
                              </w:tr>
                              <w:tr w:rsidTr="00852AD3" w:rsidR="00852AD3" w:rsidRPr="00916292">
                                <w:trPr>
                                  <w:trHeight w:val="1020"/>
                                </w:trPr>
                                <w:tc>
                                  <w:tcPr>
                                    <w:tcW w:type="dxa" w:w="13143"/>
                                    <w:hideMark/>
                                  </w:tcPr>
                                  <w:p w:rsidRDefault="00852AD3" w:rsidP="00A55717" w:rsidR="00852AD3">
                                    <w:pPr>
                                      <w:jc w:val="both"/>
                                      <w:rPr>
                                        <w:rFonts w:cs="Times New Roman" w:hAnsi="Times New Roman" w:ascii="Times New Roman"/>
                                        <w:sz w:val="24"/>
                                        <w:szCs w:val="24"/>
                                      </w:rPr>
                                    </w:pPr>
                                    <w:r w:rsidRPr="00916292">
                                      <w:rPr>
                                        <w:rFonts w:cs="Times New Roman" w:hAnsi="Times New Roman" w:ascii="Times New Roman"/>
                                        <w:sz w:val="24"/>
                                        <w:szCs w:val="24"/>
                                      </w:rPr>
                                      <w:lastRenderedPageBreak/>
                                      <w:t>VELETABAK d.o.o. za trgovinu i usluge</w:t>
                                    </w:r>
                                    <w:r>
                                      <w:rPr>
                                        <w:rFonts w:cs="Times New Roman" w:hAnsi="Times New Roman" w:ascii="Times New Roman"/>
                                        <w:sz w:val="24"/>
                                        <w:szCs w:val="24"/>
                                      </w:rPr>
                                      <w:t xml:space="preserve"> – nitko</w:t>
                                    </w:r>
                                  </w:p>
                                  <w:p w:rsidRDefault="00852AD3" w:rsidP="00A55717" w:rsidR="00852AD3">
                                    <w:pPr>
                                      <w:jc w:val="both"/>
                                      <w:rPr>
                                        <w:rFonts w:cs="Times New Roman" w:hAnsi="Times New Roman" w:ascii="Times New Roman"/>
                                        <w:sz w:val="24"/>
                                        <w:szCs w:val="24"/>
                                      </w:rPr>
                                    </w:pPr>
                                    <w:r w:rsidRPr="00916292">
                                      <w:rPr>
                                        <w:rFonts w:cs="Times New Roman" w:hAnsi="Times New Roman" w:ascii="Times New Roman"/>
                                        <w:sz w:val="24"/>
                                        <w:szCs w:val="24"/>
                                      </w:rPr>
                                      <w:t>VELPRO - CENTAR društvo s ograničenom odgovornošću za trgovinu i usluge</w:t>
                                    </w:r>
                                    <w:r>
                                      <w:rPr>
                                        <w:rFonts w:cs="Times New Roman" w:hAnsi="Times New Roman" w:ascii="Times New Roman"/>
                                        <w:sz w:val="24"/>
                                        <w:szCs w:val="24"/>
                                      </w:rPr>
                                      <w:t xml:space="preserve"> - nitko</w:t>
                                    </w:r>
                                  </w:p>
                                  <w:p w:rsidRDefault="00852AD3" w:rsidP="00A55717" w:rsidR="00852AD3">
                                    <w:pPr>
                                      <w:jc w:val="both"/>
                                      <w:rPr>
                                        <w:rFonts w:cs="Times New Roman" w:hAnsi="Times New Roman" w:ascii="Times New Roman"/>
                                        <w:sz w:val="24"/>
                                        <w:szCs w:val="24"/>
                                      </w:rPr>
                                    </w:pPr>
                                    <w:r w:rsidRPr="00916292">
                                      <w:rPr>
                                        <w:rFonts w:cs="Times New Roman" w:hAnsi="Times New Roman" w:ascii="Times New Roman"/>
                                        <w:sz w:val="24"/>
                                        <w:szCs w:val="24"/>
                                      </w:rPr>
                                      <w:t>VIPnet usluge d.o.o. za telekomunikacijske usluge</w:t>
                                    </w:r>
                                    <w:r>
                                      <w:rPr>
                                        <w:rFonts w:cs="Times New Roman" w:hAnsi="Times New Roman" w:ascii="Times New Roman"/>
                                        <w:sz w:val="24"/>
                                        <w:szCs w:val="24"/>
                                      </w:rPr>
                                      <w:t xml:space="preserve"> - nitko</w:t>
                                    </w:r>
                                  </w:p>
                                  <w:p w:rsidRDefault="00852AD3" w:rsidP="00A55717" w:rsidR="00852AD3">
                                    <w:pPr>
                                      <w:jc w:val="both"/>
                                      <w:rPr>
                                        <w:rFonts w:cs="Times New Roman" w:hAnsi="Times New Roman" w:ascii="Times New Roman"/>
                                        <w:sz w:val="24"/>
                                        <w:szCs w:val="24"/>
                                      </w:rPr>
                                    </w:pPr>
                                    <w:r w:rsidRPr="00916292">
                                      <w:rPr>
                                        <w:rFonts w:cs="Times New Roman" w:hAnsi="Times New Roman" w:ascii="Times New Roman"/>
                                        <w:sz w:val="24"/>
                                        <w:szCs w:val="24"/>
                                      </w:rPr>
                                      <w:t xml:space="preserve">VODOVOD BRAČ, društvo s ograničenom odgovornošću za vodoopskrbu i odvodnju </w:t>
                                    </w:r>
                                  </w:p>
                                  <w:p w:rsidRDefault="00852AD3" w:rsidP="00A55717" w:rsidR="00852AD3" w:rsidRPr="00916292">
                                    <w:pPr>
                                      <w:jc w:val="both"/>
                                      <w:rPr>
                                        <w:rFonts w:cs="Times New Roman" w:hAnsi="Times New Roman" w:ascii="Times New Roman"/>
                                        <w:sz w:val="24"/>
                                        <w:szCs w:val="24"/>
                                      </w:rPr>
                                    </w:pPr>
                                    <w:r w:rsidRPr="00916292">
                                      <w:rPr>
                                        <w:rFonts w:cs="Times New Roman" w:hAnsi="Times New Roman" w:ascii="Times New Roman"/>
                                        <w:sz w:val="24"/>
                                        <w:szCs w:val="24"/>
                                      </w:rPr>
                                      <w:t>otpadnih voda</w:t>
                                    </w:r>
                                    <w:r>
                                      <w:rPr>
                                        <w:rFonts w:cs="Times New Roman" w:hAnsi="Times New Roman" w:ascii="Times New Roman"/>
                                        <w:sz w:val="24"/>
                                        <w:szCs w:val="24"/>
                                      </w:rPr>
                                      <w:t xml:space="preserve"> - nitko</w:t>
                                    </w:r>
                                  </w:p>
                                </w:tc>
                              </w:tr>
                            </w:tbl>
                            <w:p w:rsidRDefault="00852AD3" w:rsidP="00A55717" w:rsidR="00852AD3">
                              <w:pPr>
                                <w:rPr>
                                  <w:rFonts w:cs="Times New Roman" w:hAnsi="Times New Roman" w:ascii="Times New Roman"/>
                                  <w:sz w:val="24"/>
                                  <w:szCs w:val="24"/>
                                </w:rPr>
                              </w:pPr>
                              <w:r w:rsidRPr="00916292">
                                <w:rPr>
                                  <w:rFonts w:cs="Times New Roman" w:hAnsi="Times New Roman" w:ascii="Times New Roman"/>
                                  <w:sz w:val="24"/>
                                  <w:szCs w:val="24"/>
                                </w:rPr>
                                <w:t>VODOVOD I KANALIZACIJA, društvo s ograničenom odgovornošću za vodoopskrbu,</w:t>
                              </w:r>
                            </w:p>
                            <w:p w:rsidRDefault="00852AD3" w:rsidP="00A55717" w:rsidR="00852AD3">
                              <w:pPr>
                                <w:rPr>
                                  <w:rFonts w:cs="Times New Roman" w:hAnsi="Times New Roman" w:ascii="Times New Roman"/>
                                  <w:sz w:val="24"/>
                                  <w:szCs w:val="24"/>
                                </w:rPr>
                              </w:pPr>
                              <w:r w:rsidRPr="00916292">
                                <w:rPr>
                                  <w:rFonts w:cs="Times New Roman" w:hAnsi="Times New Roman" w:ascii="Times New Roman"/>
                                  <w:sz w:val="24"/>
                                  <w:szCs w:val="24"/>
                                </w:rPr>
                                <w:t xml:space="preserve"> odvodnju i pročišćavanje otpadnih voda</w:t>
                              </w:r>
                              <w:r>
                                <w:rPr>
                                  <w:rFonts w:cs="Times New Roman" w:hAnsi="Times New Roman" w:ascii="Times New Roman"/>
                                  <w:sz w:val="24"/>
                                  <w:szCs w:val="24"/>
                                </w:rPr>
                                <w:t xml:space="preserve"> - nitko</w:t>
                              </w:r>
                            </w:p>
                            <w:p w:rsidRDefault="00852AD3" w:rsidP="00A55717" w:rsidR="00852AD3">
                              <w:pPr>
                                <w:rPr>
                                  <w:rFonts w:cs="Times New Roman" w:hAnsi="Times New Roman" w:ascii="Times New Roman"/>
                                  <w:sz w:val="24"/>
                                  <w:szCs w:val="24"/>
                                </w:rPr>
                              </w:pPr>
                              <w:r w:rsidRPr="00916292">
                                <w:rPr>
                                  <w:rFonts w:cs="Times New Roman" w:hAnsi="Times New Roman" w:ascii="Times New Roman"/>
                                  <w:sz w:val="24"/>
                                  <w:szCs w:val="24"/>
                                </w:rPr>
                                <w:t>VODOVOD I ODVODNJA d.o.o. za vodoopskrbu i odvodnju</w:t>
                              </w:r>
                              <w:r>
                                <w:rPr>
                                  <w:rFonts w:cs="Times New Roman" w:hAnsi="Times New Roman" w:ascii="Times New Roman"/>
                                  <w:sz w:val="24"/>
                                  <w:szCs w:val="24"/>
                                </w:rPr>
                                <w:t xml:space="preserve"> – nitko</w:t>
                              </w:r>
                            </w:p>
                            <w:p w:rsidRDefault="00852AD3" w:rsidP="00A55717" w:rsidR="00852AD3">
                              <w:pPr>
                                <w:rPr>
                                  <w:rFonts w:cs="Times New Roman" w:hAnsi="Times New Roman" w:ascii="Times New Roman"/>
                                  <w:sz w:val="24"/>
                                  <w:szCs w:val="24"/>
                                </w:rPr>
                              </w:pPr>
                              <w:r w:rsidRPr="00916292">
                                <w:rPr>
                                  <w:rFonts w:cs="Times New Roman" w:hAnsi="Times New Roman" w:ascii="Times New Roman"/>
                                  <w:sz w:val="24"/>
                                  <w:szCs w:val="24"/>
                                </w:rPr>
                                <w:t>JOSIP VULETIĆ</w:t>
                              </w:r>
                              <w:r>
                                <w:rPr>
                                  <w:rFonts w:cs="Times New Roman" w:hAnsi="Times New Roman" w:ascii="Times New Roman"/>
                                  <w:sz w:val="24"/>
                                  <w:szCs w:val="24"/>
                                </w:rPr>
                                <w:t xml:space="preserve"> - nitko</w:t>
                              </w:r>
                            </w:p>
                            <w:p w:rsidRDefault="00852AD3" w:rsidP="00A55717" w:rsidR="00EE1A65">
                              <w:pPr>
                                <w:spacing w:after="160"/>
                                <w:rPr>
                                  <w:rFonts w:cs="Times New Roman" w:hAnsi="Times New Roman" w:ascii="Times New Roman"/>
                                  <w:sz w:val="24"/>
                                  <w:szCs w:val="24"/>
                                </w:rPr>
                              </w:pPr>
                              <w:r w:rsidRPr="00916292">
                                <w:rPr>
                                  <w:rFonts w:cs="Times New Roman" w:hAnsi="Times New Roman" w:ascii="Times New Roman"/>
                                  <w:sz w:val="24"/>
                                  <w:szCs w:val="24"/>
                                </w:rPr>
                                <w:t>MARKO VULETIĆ</w:t>
                              </w:r>
                              <w:r>
                                <w:rPr>
                                  <w:rFonts w:cs="Times New Roman" w:hAnsi="Times New Roman" w:ascii="Times New Roman"/>
                                  <w:sz w:val="24"/>
                                  <w:szCs w:val="24"/>
                                </w:rPr>
                                <w:t xml:space="preserve"> – nitko</w:t>
                              </w:r>
                            </w:p>
                            <w:p w:rsidRDefault="00852AD3" w:rsidP="00A55717" w:rsidR="00852AD3">
                              <w:pPr>
                                <w:rPr>
                                  <w:rFonts w:cs="Times New Roman" w:hAnsi="Times New Roman" w:ascii="Times New Roman"/>
                                  <w:sz w:val="24"/>
                                  <w:szCs w:val="24"/>
                                </w:rPr>
                              </w:pPr>
                              <w:r w:rsidRPr="00916292">
                                <w:rPr>
                                  <w:rFonts w:cs="Times New Roman" w:hAnsi="Times New Roman" w:ascii="Times New Roman"/>
                                  <w:sz w:val="24"/>
                                  <w:szCs w:val="24"/>
                                </w:rPr>
                                <w:t>ZAGREBAČKI HOLDING d.o.o.</w:t>
                              </w:r>
                              <w:r>
                                <w:rPr>
                                  <w:rFonts w:cs="Times New Roman" w:hAnsi="Times New Roman" w:ascii="Times New Roman"/>
                                  <w:sz w:val="24"/>
                                  <w:szCs w:val="24"/>
                                </w:rPr>
                                <w:t xml:space="preserve"> – nitko</w:t>
                              </w:r>
                            </w:p>
                            <w:p w:rsidRDefault="00852AD3" w:rsidP="00A55717" w:rsidR="001D651B">
                              <w:pPr>
                                <w:rPr>
                                  <w:rFonts w:cs="Times New Roman" w:hAnsi="Times New Roman" w:ascii="Times New Roman"/>
                                  <w:sz w:val="24"/>
                                  <w:szCs w:val="24"/>
                                </w:rPr>
                              </w:pPr>
                              <w:r w:rsidRPr="00916292">
                                <w:rPr>
                                  <w:rFonts w:cs="Times New Roman" w:hAnsi="Times New Roman" w:ascii="Times New Roman"/>
                                  <w:sz w:val="24"/>
                                  <w:szCs w:val="24"/>
                                </w:rPr>
                                <w:t>ZAGREBAČKI HOLDING d.o.o. - PODRUŽNICA ZAGREBPARKING</w:t>
                              </w:r>
                              <w:r w:rsidR="00C96147">
                                <w:rPr>
                                  <w:rFonts w:cs="Times New Roman" w:hAnsi="Times New Roman" w:ascii="Times New Roman"/>
                                  <w:sz w:val="24"/>
                                  <w:szCs w:val="24"/>
                                </w:rPr>
                                <w:t xml:space="preserve"> – DENIS KUTAY </w:t>
                              </w:r>
                            </w:p>
                            <w:p w:rsidRDefault="00C96147" w:rsidP="00A55717" w:rsidR="00852AD3">
                              <w:pPr>
                                <w:rPr>
                                  <w:rFonts w:cs="Times New Roman" w:hAnsi="Times New Roman" w:ascii="Times New Roman"/>
                                  <w:sz w:val="24"/>
                                  <w:szCs w:val="24"/>
                                </w:rPr>
                              </w:pPr>
                              <w:r>
                                <w:rPr>
                                  <w:rFonts w:cs="Times New Roman" w:hAnsi="Times New Roman" w:ascii="Times New Roman"/>
                                  <w:sz w:val="24"/>
                                  <w:szCs w:val="24"/>
                                </w:rPr>
                                <w:t>BARBARIĆ, punomoćnik, po punomoći koju predaje</w:t>
                              </w:r>
                              <w:r w:rsidR="00B81D6A">
                                <w:rPr>
                                  <w:rFonts w:cs="Times New Roman" w:hAnsi="Times New Roman" w:ascii="Times New Roman"/>
                                  <w:sz w:val="24"/>
                                  <w:szCs w:val="24"/>
                                </w:rPr>
                                <w:t>, tražbina Podružnice ČISTOĆA</w:t>
                              </w:r>
                            </w:p>
                            <w:p w:rsidRDefault="00852AD3" w:rsidP="00B70E05" w:rsidR="001D651B">
                              <w:pPr>
                                <w:rPr>
                                  <w:rFonts w:cs="Times New Roman" w:hAnsi="Times New Roman" w:ascii="Times New Roman"/>
                                  <w:sz w:val="24"/>
                                  <w:szCs w:val="24"/>
                                </w:rPr>
                              </w:pPr>
                              <w:r w:rsidRPr="00916292">
                                <w:rPr>
                                  <w:rFonts w:cs="Times New Roman" w:hAnsi="Times New Roman" w:ascii="Times New Roman"/>
                                  <w:sz w:val="24"/>
                                  <w:szCs w:val="24"/>
                                </w:rPr>
                                <w:t>VODOOPSKRBA I ODVODNJA društvo s ograničenom odgovornošću za javnu vodoopskrbu</w:t>
                              </w:r>
                            </w:p>
                            <w:p w:rsidRDefault="00B70E05" w:rsidP="00B70E05" w:rsidR="00EE1A65" w:rsidRPr="00916292">
                              <w:pPr>
                                <w:rPr>
                                  <w:rFonts w:cs="Times New Roman" w:hAnsi="Times New Roman" w:ascii="Times New Roman"/>
                                  <w:sz w:val="24"/>
                                  <w:szCs w:val="24"/>
                                </w:rPr>
                              </w:pPr>
                              <w:r>
                                <w:rPr>
                                  <w:rFonts w:cs="Times New Roman" w:hAnsi="Times New Roman" w:ascii="Times New Roman"/>
                                  <w:sz w:val="24"/>
                                  <w:szCs w:val="24"/>
                                </w:rPr>
                                <w:t xml:space="preserve"> </w:t>
                              </w:r>
                              <w:r w:rsidR="00852AD3" w:rsidRPr="00916292">
                                <w:rPr>
                                  <w:rFonts w:cs="Times New Roman" w:hAnsi="Times New Roman" w:ascii="Times New Roman"/>
                                  <w:sz w:val="24"/>
                                  <w:szCs w:val="24"/>
                                </w:rPr>
                                <w:t>i odvodnju</w:t>
                              </w:r>
                              <w:r w:rsidR="00852AD3">
                                <w:rPr>
                                  <w:rFonts w:cs="Times New Roman" w:hAnsi="Times New Roman" w:ascii="Times New Roman"/>
                                  <w:sz w:val="24"/>
                                  <w:szCs w:val="24"/>
                                </w:rPr>
                                <w:t xml:space="preserve"> - nitko</w:t>
                              </w:r>
                            </w:p>
                          </w:tc>
                        </w:tr>
                      </w:tbl>
                      <w:p w:rsidRDefault="000514EC" w:rsidP="00A55717" w:rsidR="000514EC" w:rsidRPr="00916292">
                        <w:pPr>
                          <w:rPr>
                            <w:rFonts w:cs="Times New Roman" w:hAnsi="Times New Roman" w:ascii="Times New Roman"/>
                            <w:sz w:val="24"/>
                            <w:szCs w:val="24"/>
                          </w:rPr>
                        </w:pPr>
                      </w:p>
                    </w:tc>
                  </w:tr>
                </w:tbl>
                <w:p w:rsidRDefault="000514EC" w:rsidP="00A55717" w:rsidR="000514EC" w:rsidRPr="00916292">
                  <w:pPr>
                    <w:rPr>
                      <w:rFonts w:cs="Times New Roman" w:hAnsi="Times New Roman" w:ascii="Times New Roman"/>
                      <w:sz w:val="24"/>
                      <w:szCs w:val="24"/>
                    </w:rPr>
                  </w:pPr>
                </w:p>
              </w:tc>
            </w:tr>
          </w:tbl>
          <w:p w:rsidRDefault="000514EC" w:rsidP="00852AD3" w:rsidR="000514EC">
            <w:pPr>
              <w:rPr>
                <w:rFonts w:cs="Times New Roman" w:hAnsi="Times New Roman" w:ascii="Times New Roman"/>
                <w:sz w:val="24"/>
                <w:szCs w:val="24"/>
              </w:rPr>
            </w:pPr>
          </w:p>
          <w:p w:rsidRDefault="000514EC" w:rsidP="00852AD3" w:rsidR="000514EC" w:rsidRPr="00916292">
            <w:pPr>
              <w:rPr>
                <w:rFonts w:cs="Times New Roman" w:hAnsi="Times New Roman" w:ascii="Times New Roman"/>
                <w:sz w:val="24"/>
                <w:szCs w:val="24"/>
              </w:rPr>
            </w:pPr>
          </w:p>
        </w:tc>
      </w:tr>
    </w:tbl>
    <w:p w:rsidRDefault="0072426E" w:rsidP="0072426E" w:rsidR="0072426E" w:rsidRPr="00916292">
      <w:pPr>
        <w:tabs>
          <w:tab w:pos="4536" w:val="center"/>
          <w:tab w:pos="9072" w:val="right"/>
        </w:tabs>
        <w:jc w:val="both"/>
        <w:rPr>
          <w:rFonts w:cs="Times New Roman"/>
          <w:szCs w:val="24"/>
        </w:rPr>
      </w:pPr>
      <w:r w:rsidRPr="00916292">
        <w:rPr>
          <w:rFonts w:cs="Times New Roman"/>
          <w:szCs w:val="24"/>
        </w:rPr>
        <w:lastRenderedPageBreak/>
        <w:t xml:space="preserve">            Utvrđuje se da je dana </w:t>
      </w:r>
      <w:r w:rsidR="003755F6" w:rsidRPr="00916292">
        <w:rPr>
          <w:rFonts w:cs="Times New Roman"/>
          <w:szCs w:val="24"/>
        </w:rPr>
        <w:t>27. travnja 2017</w:t>
      </w:r>
      <w:r w:rsidRPr="00916292">
        <w:rPr>
          <w:rFonts w:cs="Times New Roman"/>
          <w:szCs w:val="24"/>
        </w:rPr>
        <w:t>. dužnik CENTAR BRAČ d.o.o. sa sjedištem u Zagrebu, Ksaver 196a, OIB: 71033423032, MBS: 080716249, podnio prijedlog za otvaranje predstečajnog postupka, temeljem članaka 16. i 25. SZ-a (NN 71/15).</w:t>
      </w:r>
    </w:p>
    <w:p w:rsidRDefault="0072426E" w:rsidP="0072426E" w:rsidR="0072426E" w:rsidRPr="00916292">
      <w:pPr>
        <w:jc w:val="both"/>
        <w:rPr>
          <w:rFonts w:cs="Times New Roman"/>
          <w:szCs w:val="24"/>
        </w:rPr>
      </w:pPr>
      <w:r w:rsidRPr="00916292">
        <w:rPr>
          <w:rFonts w:cs="Times New Roman"/>
          <w:szCs w:val="24"/>
        </w:rPr>
        <w:t xml:space="preserve">           </w:t>
      </w:r>
    </w:p>
    <w:p w:rsidRDefault="0072426E" w:rsidP="0072426E" w:rsidR="0072426E" w:rsidRPr="00916292">
      <w:pPr>
        <w:jc w:val="both"/>
        <w:rPr>
          <w:rFonts w:cs="Times New Roman"/>
          <w:szCs w:val="24"/>
        </w:rPr>
      </w:pPr>
      <w:r w:rsidRPr="00916292">
        <w:rPr>
          <w:rFonts w:cs="Times New Roman"/>
          <w:szCs w:val="24"/>
        </w:rPr>
        <w:t xml:space="preserve">            Rješenjem ovog suda, broj gornji, od </w:t>
      </w:r>
      <w:r w:rsidR="002C387B" w:rsidRPr="00916292">
        <w:rPr>
          <w:rFonts w:cs="Times New Roman"/>
          <w:szCs w:val="24"/>
        </w:rPr>
        <w:t>13. rujna 2017</w:t>
      </w:r>
      <w:r w:rsidRPr="00916292">
        <w:rPr>
          <w:rFonts w:cs="Times New Roman"/>
          <w:szCs w:val="24"/>
        </w:rPr>
        <w:t xml:space="preserve">. otvoren je predstečajni postupak nad navedenim dužnikom, koje rješenje je objavljeno dana </w:t>
      </w:r>
      <w:r w:rsidR="002C387B" w:rsidRPr="00916292">
        <w:rPr>
          <w:rFonts w:cs="Times New Roman"/>
          <w:szCs w:val="24"/>
        </w:rPr>
        <w:t>13. rujna 2017</w:t>
      </w:r>
      <w:r w:rsidRPr="00916292">
        <w:rPr>
          <w:rFonts w:cs="Times New Roman"/>
          <w:szCs w:val="24"/>
        </w:rPr>
        <w:t>. na mrežnoj stranici e-Oglasna ploča, sukladno članku 33</w:t>
      </w:r>
      <w:r w:rsidR="002C387B" w:rsidRPr="00916292">
        <w:rPr>
          <w:rFonts w:cs="Times New Roman"/>
          <w:szCs w:val="24"/>
        </w:rPr>
        <w:t>.</w:t>
      </w:r>
      <w:r w:rsidRPr="00916292">
        <w:rPr>
          <w:rFonts w:cs="Times New Roman"/>
          <w:szCs w:val="24"/>
        </w:rPr>
        <w:t xml:space="preserve"> stavku 3</w:t>
      </w:r>
      <w:r w:rsidR="002C387B" w:rsidRPr="00916292">
        <w:rPr>
          <w:rFonts w:cs="Times New Roman"/>
          <w:szCs w:val="24"/>
        </w:rPr>
        <w:t>.</w:t>
      </w:r>
      <w:r w:rsidRPr="00916292">
        <w:rPr>
          <w:rFonts w:cs="Times New Roman"/>
          <w:szCs w:val="24"/>
        </w:rPr>
        <w:t xml:space="preserve"> SZ-a.</w:t>
      </w:r>
    </w:p>
    <w:p w:rsidRDefault="0072426E" w:rsidP="0072426E" w:rsidR="0072426E" w:rsidRPr="00916292">
      <w:pPr>
        <w:ind w:firstLine="708"/>
        <w:jc w:val="both"/>
        <w:rPr>
          <w:rFonts w:cs="Times New Roman"/>
          <w:szCs w:val="24"/>
        </w:rPr>
      </w:pPr>
    </w:p>
    <w:p w:rsidRDefault="0072426E" w:rsidP="0072426E" w:rsidR="0072426E" w:rsidRPr="00916292">
      <w:pPr>
        <w:ind w:firstLine="708"/>
        <w:jc w:val="both"/>
        <w:rPr>
          <w:rFonts w:cs="Times New Roman"/>
          <w:szCs w:val="24"/>
        </w:rPr>
      </w:pPr>
      <w:r w:rsidRPr="00916292">
        <w:rPr>
          <w:rFonts w:cs="Times New Roman"/>
          <w:szCs w:val="24"/>
        </w:rPr>
        <w:t>Predmet današnjeg ročišta je ispitivanje tražbina vjerovnika, koje su isti prijavili Financijskoj agenciji sukladno odredbi čl. 36. Stečajnog zakona (NN 71/15), te koje se temeljem odredbe čl. 39. SZ-a smatraju prijavljene, iako ih vjerovnici nisu prijavili FINA-i, ali ih je dužnik naveo u prijedlogu, te sukladno rješenju ovog suda kojim je otvoren predstečajni postupak i vjerovnici bili pozvani na podnošenje prijava na propisanom obrascu.</w:t>
      </w:r>
    </w:p>
    <w:p w:rsidRDefault="0072426E" w:rsidP="0072426E" w:rsidR="0072426E" w:rsidRPr="00916292">
      <w:pPr>
        <w:ind w:firstLine="708"/>
        <w:jc w:val="both"/>
        <w:rPr>
          <w:rFonts w:cs="Times New Roman"/>
          <w:szCs w:val="24"/>
        </w:rPr>
      </w:pPr>
    </w:p>
    <w:p w:rsidRDefault="0072426E" w:rsidP="0072426E" w:rsidR="0072426E" w:rsidRPr="00916292">
      <w:pPr>
        <w:ind w:firstLine="708"/>
        <w:jc w:val="both"/>
        <w:rPr>
          <w:rFonts w:cs="Times New Roman"/>
          <w:szCs w:val="24"/>
        </w:rPr>
      </w:pPr>
      <w:r w:rsidRPr="00916292">
        <w:rPr>
          <w:rFonts w:cs="Times New Roman"/>
          <w:szCs w:val="24"/>
        </w:rPr>
        <w:t xml:space="preserve">Poziv za današnje ročište bio je objavljen dana </w:t>
      </w:r>
      <w:r w:rsidR="002C7368" w:rsidRPr="00916292">
        <w:rPr>
          <w:rFonts w:cs="Times New Roman"/>
          <w:szCs w:val="24"/>
        </w:rPr>
        <w:t>13. ruj</w:t>
      </w:r>
      <w:r w:rsidR="002C387B" w:rsidRPr="00916292">
        <w:rPr>
          <w:rFonts w:cs="Times New Roman"/>
          <w:szCs w:val="24"/>
        </w:rPr>
        <w:t>na</w:t>
      </w:r>
      <w:r w:rsidRPr="00916292">
        <w:rPr>
          <w:rFonts w:cs="Times New Roman"/>
          <w:szCs w:val="24"/>
        </w:rPr>
        <w:t xml:space="preserve"> 2017. godine na mrežnoj stranici e-Oglasna ploča, a sukladno odredbi čl. 12. SZ-a. </w:t>
      </w:r>
    </w:p>
    <w:p w:rsidRDefault="0072426E" w:rsidP="0072426E" w:rsidR="0072426E" w:rsidRPr="00916292">
      <w:pPr>
        <w:ind w:firstLine="708"/>
        <w:jc w:val="both"/>
        <w:rPr>
          <w:rFonts w:cs="Times New Roman"/>
          <w:szCs w:val="24"/>
        </w:rPr>
      </w:pPr>
    </w:p>
    <w:p w:rsidRDefault="0072426E" w:rsidP="0072426E" w:rsidR="0072426E" w:rsidRPr="00916292">
      <w:pPr>
        <w:ind w:firstLine="708"/>
        <w:jc w:val="both"/>
        <w:rPr>
          <w:rFonts w:cs="Times New Roman"/>
          <w:szCs w:val="24"/>
        </w:rPr>
      </w:pPr>
      <w:r w:rsidRPr="00916292">
        <w:rPr>
          <w:rFonts w:cs="Times New Roman"/>
          <w:szCs w:val="24"/>
        </w:rPr>
        <w:t>FINA je objavila TABLICE PRIJAVLJENIH TRAŽBINA te objavila i TABLICU OSPORENIH TRAŽBINA.</w:t>
      </w:r>
    </w:p>
    <w:p w:rsidRDefault="0072426E" w:rsidP="0072426E" w:rsidR="0072426E" w:rsidRPr="00916292">
      <w:pPr>
        <w:ind w:firstLine="708"/>
        <w:jc w:val="both"/>
        <w:rPr>
          <w:rFonts w:cs="Times New Roman"/>
          <w:szCs w:val="24"/>
        </w:rPr>
      </w:pPr>
    </w:p>
    <w:p w:rsidRDefault="0072426E" w:rsidP="0072426E" w:rsidR="0072426E" w:rsidRPr="00916292">
      <w:pPr>
        <w:jc w:val="both"/>
        <w:rPr>
          <w:rFonts w:cs="Times New Roman"/>
          <w:szCs w:val="24"/>
        </w:rPr>
      </w:pPr>
      <w:r w:rsidRPr="00916292">
        <w:rPr>
          <w:rFonts w:cs="Times New Roman"/>
          <w:szCs w:val="24"/>
        </w:rPr>
        <w:tab/>
        <w:t>Sud prisutne upoznaje da se tražbine vjerovnika smatraju utvrđenim ako ih nije osporio dužnik, povjerenik ukoliko je imenovan, a niti drugi vjerovnik, sve sukladno odredbi čl. 47. SZ-a, a ukoliko je došlo do osporavanja, sud na parnicu radi utvrđenja tražbina odnosno osnovanosti osporavanja upućuje onu osobu, kako je to propisano odredbom čl. 48., 49. i 50. st. 3. SZ-a.</w:t>
      </w:r>
    </w:p>
    <w:p w:rsidRDefault="0072426E" w:rsidP="0072426E" w:rsidR="0072426E" w:rsidRPr="00916292">
      <w:pPr>
        <w:jc w:val="both"/>
        <w:rPr>
          <w:rFonts w:cs="Times New Roman"/>
          <w:szCs w:val="24"/>
        </w:rPr>
      </w:pPr>
    </w:p>
    <w:p w:rsidRDefault="0072426E" w:rsidP="0072426E" w:rsidR="00152F15" w:rsidRPr="00916292">
      <w:pPr>
        <w:jc w:val="both"/>
        <w:rPr>
          <w:rFonts w:cs="Times New Roman"/>
          <w:szCs w:val="24"/>
        </w:rPr>
      </w:pPr>
      <w:r w:rsidRPr="00916292">
        <w:rPr>
          <w:rFonts w:cs="Times New Roman"/>
          <w:szCs w:val="24"/>
        </w:rPr>
        <w:tab/>
        <w:t>U ovom konkretnom slučaju</w:t>
      </w:r>
      <w:r w:rsidR="00152F15" w:rsidRPr="00916292">
        <w:rPr>
          <w:rFonts w:cs="Times New Roman"/>
          <w:szCs w:val="24"/>
        </w:rPr>
        <w:t>,</w:t>
      </w:r>
      <w:r w:rsidRPr="00916292">
        <w:rPr>
          <w:rFonts w:cs="Times New Roman"/>
          <w:szCs w:val="24"/>
        </w:rPr>
        <w:t xml:space="preserve"> </w:t>
      </w:r>
      <w:r w:rsidR="00152F15" w:rsidRPr="00916292">
        <w:rPr>
          <w:rFonts w:cs="Times New Roman"/>
          <w:szCs w:val="24"/>
        </w:rPr>
        <w:t xml:space="preserve">neke </w:t>
      </w:r>
      <w:r w:rsidRPr="00916292">
        <w:rPr>
          <w:rFonts w:cs="Times New Roman"/>
          <w:szCs w:val="24"/>
        </w:rPr>
        <w:t xml:space="preserve">prijavljene tražbine dužnikovih vjerovnika </w:t>
      </w:r>
      <w:r w:rsidR="00152F15" w:rsidRPr="00916292">
        <w:rPr>
          <w:rFonts w:cs="Times New Roman"/>
          <w:szCs w:val="24"/>
        </w:rPr>
        <w:t xml:space="preserve">je osporavao dužnik zajedno s povjerenikom, a neke su osporene </w:t>
      </w:r>
      <w:r w:rsidR="00F77AC5">
        <w:rPr>
          <w:rFonts w:cs="Times New Roman"/>
          <w:szCs w:val="24"/>
        </w:rPr>
        <w:t>po vjerov</w:t>
      </w:r>
      <w:r w:rsidR="001C4564">
        <w:rPr>
          <w:rFonts w:cs="Times New Roman"/>
          <w:szCs w:val="24"/>
        </w:rPr>
        <w:t>n</w:t>
      </w:r>
      <w:r w:rsidR="00F77AC5">
        <w:rPr>
          <w:rFonts w:cs="Times New Roman"/>
          <w:szCs w:val="24"/>
        </w:rPr>
        <w:t>icima.</w:t>
      </w:r>
      <w:r w:rsidR="001D651B">
        <w:rPr>
          <w:rFonts w:cs="Times New Roman"/>
          <w:szCs w:val="24"/>
        </w:rPr>
        <w:t xml:space="preserve"> </w:t>
      </w:r>
    </w:p>
    <w:p w:rsidRDefault="0072426E" w:rsidP="0072426E" w:rsidR="0072426E" w:rsidRPr="00916292">
      <w:pPr>
        <w:jc w:val="both"/>
        <w:rPr>
          <w:rFonts w:cs="Times New Roman"/>
          <w:szCs w:val="24"/>
        </w:rPr>
      </w:pPr>
    </w:p>
    <w:p w:rsidRDefault="0072426E" w:rsidP="0072426E" w:rsidR="0072426E">
      <w:pPr>
        <w:jc w:val="both"/>
        <w:rPr>
          <w:rFonts w:cs="Times New Roman"/>
          <w:szCs w:val="24"/>
        </w:rPr>
      </w:pPr>
      <w:r w:rsidRPr="00916292">
        <w:rPr>
          <w:rFonts w:cs="Times New Roman"/>
          <w:szCs w:val="24"/>
        </w:rPr>
        <w:tab/>
        <w:t xml:space="preserve">Sukladno odredbi čl. 46. st. </w:t>
      </w:r>
      <w:r w:rsidR="00DC7900" w:rsidRPr="00916292">
        <w:rPr>
          <w:rFonts w:cs="Times New Roman"/>
          <w:szCs w:val="24"/>
        </w:rPr>
        <w:t>4. SZ-a tražbine koje su osporene</w:t>
      </w:r>
      <w:r w:rsidRPr="00916292">
        <w:rPr>
          <w:rFonts w:cs="Times New Roman"/>
          <w:szCs w:val="24"/>
        </w:rPr>
        <w:t xml:space="preserve"> moraju se posebno raspraviti, a sukladno odredbi čl. 46.</w:t>
      </w:r>
      <w:r w:rsidR="003C7A18" w:rsidRPr="00916292">
        <w:rPr>
          <w:rFonts w:cs="Times New Roman"/>
          <w:szCs w:val="24"/>
        </w:rPr>
        <w:t xml:space="preserve"> st. 5.</w:t>
      </w:r>
      <w:r w:rsidRPr="00916292">
        <w:rPr>
          <w:rFonts w:cs="Times New Roman"/>
          <w:szCs w:val="24"/>
        </w:rPr>
        <w:t xml:space="preserve"> SZ-a osporene se tražbine mogu naknadno i priznati (dok nije moguća obrnuta situacija, da se priznate tražbine naknadno osporavaju)</w:t>
      </w:r>
      <w:r w:rsidR="00277424" w:rsidRPr="00916292">
        <w:rPr>
          <w:rFonts w:cs="Times New Roman"/>
          <w:szCs w:val="24"/>
        </w:rPr>
        <w:t>.</w:t>
      </w:r>
    </w:p>
    <w:p w:rsidRDefault="00264D1C" w:rsidP="0072426E" w:rsidR="00264D1C">
      <w:pPr>
        <w:jc w:val="both"/>
        <w:rPr>
          <w:rFonts w:cs="Times New Roman"/>
          <w:szCs w:val="24"/>
        </w:rPr>
      </w:pPr>
    </w:p>
    <w:p w:rsidRDefault="00264D1C" w:rsidP="0072426E" w:rsidR="00264D1C">
      <w:pPr>
        <w:jc w:val="both"/>
        <w:rPr>
          <w:rFonts w:cs="Times New Roman"/>
          <w:szCs w:val="24"/>
        </w:rPr>
      </w:pPr>
      <w:r>
        <w:rPr>
          <w:rFonts w:cs="Times New Roman"/>
          <w:szCs w:val="24"/>
        </w:rPr>
        <w:lastRenderedPageBreak/>
        <w:tab/>
      </w:r>
      <w:r w:rsidR="004C6391">
        <w:rPr>
          <w:rFonts w:cs="Times New Roman"/>
          <w:szCs w:val="24"/>
        </w:rPr>
        <w:t>Punomoćnica društva NLB INTERFINANZ AG IN LIQVIDATION navodi da je sporazum o zasnivanju založno prava na kojem je utemeljeno razlučno pravo koje je to društvo prijavilo posebno uključivao tražbinu prema društvu AQUARIUS</w:t>
      </w:r>
      <w:r w:rsidR="00C178EB">
        <w:rPr>
          <w:rFonts w:cs="Times New Roman"/>
          <w:szCs w:val="24"/>
        </w:rPr>
        <w:t xml:space="preserve"> koja tražbina je, odnosno pravo, prenijeto na dužnika, a radi se o iznosu od 6.237.282,26 CHF, odnosno 40.464.892,59 kn</w:t>
      </w:r>
      <w:r w:rsidR="00FD0CAE">
        <w:rPr>
          <w:rFonts w:cs="Times New Roman"/>
          <w:szCs w:val="24"/>
        </w:rPr>
        <w:t xml:space="preserve">. O navedenom je dužnik kao o postojanju razlučnog prava. </w:t>
      </w:r>
      <w:r w:rsidR="006676CD">
        <w:rPr>
          <w:rFonts w:cs="Times New Roman"/>
          <w:szCs w:val="24"/>
        </w:rPr>
        <w:t xml:space="preserve">Pored toga, ovaj vjerovnik je prijavio potraživanje prema dva kredita o zajmu iz 2013. godine </w:t>
      </w:r>
      <w:r w:rsidR="00FC1E50">
        <w:rPr>
          <w:rFonts w:cs="Times New Roman"/>
          <w:szCs w:val="24"/>
        </w:rPr>
        <w:t>u iznosu od 5.068.916,29 EUR-a odnosno 37.659.924,15 kn, a također je prijavljen iznos kredita danog društvu AQUARIUS u iznosu od 129.031,89 CHF, 837.105,32 kn, a što nije pokriveno razlučnim pravom, odnosno rečenim sporazumom. Ukupna prijava ovog vjerovnika je 38.497.029,37 kn, a koja se ne odnosi na razlučno pravo.</w:t>
      </w:r>
    </w:p>
    <w:p w:rsidRDefault="009773EB" w:rsidP="0072426E" w:rsidR="009773EB">
      <w:pPr>
        <w:jc w:val="both"/>
        <w:rPr>
          <w:rFonts w:cs="Times New Roman"/>
          <w:szCs w:val="24"/>
        </w:rPr>
      </w:pPr>
    </w:p>
    <w:p w:rsidRDefault="009773EB" w:rsidP="0072426E" w:rsidR="007A7446">
      <w:pPr>
        <w:jc w:val="both"/>
        <w:rPr>
          <w:rFonts w:cs="Times New Roman"/>
          <w:szCs w:val="24"/>
        </w:rPr>
      </w:pPr>
      <w:r>
        <w:rPr>
          <w:rFonts w:cs="Times New Roman"/>
          <w:szCs w:val="24"/>
        </w:rPr>
        <w:tab/>
        <w:t>Odvjetnik Davor Radić u svoje osobno ime i ime osoba koje je naveo kao svoje opunomoćenike osporava tražbinu društva NLB … u cijelosti, a to znači da osporava i tražbinu utvrđenu kao razlučno pravo obzirom da se temelji na ništetnom sporazumu.</w:t>
      </w:r>
    </w:p>
    <w:p w:rsidRDefault="00366743" w:rsidP="0072426E" w:rsidR="00366743">
      <w:pPr>
        <w:jc w:val="both"/>
        <w:rPr>
          <w:rFonts w:cs="Times New Roman"/>
          <w:szCs w:val="24"/>
        </w:rPr>
      </w:pPr>
    </w:p>
    <w:p w:rsidRDefault="00366743" w:rsidP="007879ED" w:rsidR="00366743">
      <w:pPr>
        <w:ind w:firstLine="708"/>
        <w:jc w:val="both"/>
        <w:rPr>
          <w:rFonts w:cs="Times New Roman"/>
          <w:szCs w:val="24"/>
        </w:rPr>
      </w:pPr>
      <w:r>
        <w:rPr>
          <w:rFonts w:cs="Times New Roman"/>
          <w:szCs w:val="24"/>
        </w:rPr>
        <w:t>Vezano za potraživanje vjerovnika CREDO BANKA d.d. u stečaju, povjerenik navodi da je uvjetno osporio dio tražbine u iznosu od 189.311,85 kn, za slučaj da dužnik ne dokaže odgovarajućom dokumentacijom do dana održavanja današnjeg ročišta postojanje te tražbine, odnosno da je istu podmirio. Punomoćnik dužnika izjavljuje da ustraje kod osporavanja tražbine djelomično odnosno  u iznosu od 1.872.581,50 kn</w:t>
      </w:r>
      <w:r w:rsidR="007E4D82">
        <w:rPr>
          <w:rFonts w:cs="Times New Roman"/>
          <w:szCs w:val="24"/>
        </w:rPr>
        <w:t xml:space="preserve">, obzirom da dokumentacija prema izjavi odgovorne osobe postoji ali do današnjeg ročišta kod dužnika ista nije pronađena. </w:t>
      </w:r>
      <w:r w:rsidR="007879ED">
        <w:rPr>
          <w:rFonts w:cs="Times New Roman"/>
          <w:szCs w:val="24"/>
        </w:rPr>
        <w:t xml:space="preserve">Stečajna upraviteljica ovog vjerovnika upozorava dužnika da za tražbinu ima ovršnu ispravu kako je navedeno u podnesku njenog očitovanja, osim za iznos od 54,10 kn za naknadu za platni promet. </w:t>
      </w:r>
      <w:r w:rsidR="001214BE">
        <w:rPr>
          <w:rFonts w:cs="Times New Roman"/>
          <w:szCs w:val="24"/>
        </w:rPr>
        <w:t>Stečajna upraviteljica CREDO BANKE napušta sudnicu.</w:t>
      </w:r>
    </w:p>
    <w:p w:rsidRDefault="00983A3A" w:rsidP="007879ED" w:rsidR="00983A3A">
      <w:pPr>
        <w:ind w:firstLine="708"/>
        <w:jc w:val="both"/>
        <w:rPr>
          <w:rFonts w:cs="Times New Roman"/>
          <w:szCs w:val="24"/>
        </w:rPr>
      </w:pPr>
    </w:p>
    <w:p w:rsidRDefault="00C10F44" w:rsidP="007879ED" w:rsidR="00983A3A">
      <w:pPr>
        <w:ind w:firstLine="708"/>
        <w:jc w:val="both"/>
        <w:rPr>
          <w:rFonts w:cs="Times New Roman"/>
          <w:szCs w:val="24"/>
        </w:rPr>
      </w:pPr>
      <w:r>
        <w:rPr>
          <w:rFonts w:cs="Times New Roman"/>
          <w:szCs w:val="24"/>
        </w:rPr>
        <w:t>Vezano za tražbinu vjerovnika Davora Radića u iznosu od 8.641.669,52 kn, povjerenik navodi da su i dužnik i on istu tražbinu osporili u cijelosti iz razloga što Davor Radić ne raspolaže ispravom na kojoj bi ista tražbina bila utemeljena, te dužnik nema nikakvih obveza prema ovom vjerovniku, a također nema isprava iz kojih bi proizlazilo da je Davor Radić osobni vjerovnik dužnika.</w:t>
      </w:r>
    </w:p>
    <w:p w:rsidRDefault="003B03FA" w:rsidP="007879ED" w:rsidR="00C10F44">
      <w:pPr>
        <w:ind w:firstLine="708"/>
        <w:jc w:val="both"/>
        <w:rPr>
          <w:rFonts w:cs="Times New Roman"/>
          <w:szCs w:val="24"/>
        </w:rPr>
      </w:pPr>
      <w:r>
        <w:rPr>
          <w:rFonts w:cs="Times New Roman"/>
          <w:szCs w:val="24"/>
        </w:rPr>
        <w:t>Dav</w:t>
      </w:r>
      <w:r w:rsidR="003A156E">
        <w:rPr>
          <w:rFonts w:cs="Times New Roman"/>
          <w:szCs w:val="24"/>
        </w:rPr>
        <w:t xml:space="preserve">or Radić navodi da za svoje potraživanje </w:t>
      </w:r>
      <w:r w:rsidR="00805B32">
        <w:rPr>
          <w:rFonts w:cs="Times New Roman"/>
          <w:szCs w:val="24"/>
        </w:rPr>
        <w:t xml:space="preserve">raspolaže dvjema zadužnicama izdanim od dužnika za navedeni iznos, a temeljem kojih je pokrenut ovršni postupak na nekretninama dužnika i potraživanje je zabilježeno kao ovrha na nekretninama. </w:t>
      </w:r>
    </w:p>
    <w:p w:rsidRDefault="00BE1100" w:rsidP="00BA77DC" w:rsidR="00BA77DC" w:rsidRPr="00916292">
      <w:pPr>
        <w:ind w:firstLine="708"/>
        <w:jc w:val="both"/>
        <w:rPr>
          <w:rFonts w:cs="Times New Roman"/>
          <w:szCs w:val="24"/>
        </w:rPr>
      </w:pPr>
      <w:r>
        <w:rPr>
          <w:rFonts w:cs="Times New Roman"/>
          <w:szCs w:val="24"/>
        </w:rPr>
        <w:t>Dužnik navodi da Davor Radić nije osobni vjerovnik dužnika i iz sporazuma je razvidno o čijim se stvarno potraživanjima radi pa u cijelosti ostaje kod osporavanja, a zabilježba ovršnog postupka u zemljišnim knjigama je upisana nakon otvaranja predmetnog postupka predstečajne nagodbe.</w:t>
      </w:r>
      <w:r w:rsidR="000B073F">
        <w:rPr>
          <w:rFonts w:cs="Times New Roman"/>
          <w:szCs w:val="24"/>
        </w:rPr>
        <w:t xml:space="preserve"> </w:t>
      </w:r>
    </w:p>
    <w:p w:rsidRDefault="00D11730" w:rsidP="0072426E" w:rsidR="00D11730" w:rsidRPr="00916292">
      <w:pPr>
        <w:jc w:val="both"/>
        <w:rPr>
          <w:rFonts w:cs="Times New Roman"/>
          <w:szCs w:val="24"/>
        </w:rPr>
      </w:pPr>
    </w:p>
    <w:p w:rsidRDefault="0072426E" w:rsidP="0072426E" w:rsidR="00B23DAA" w:rsidRPr="00916292">
      <w:pPr>
        <w:jc w:val="both"/>
        <w:rPr>
          <w:rFonts w:cs="Times New Roman"/>
          <w:szCs w:val="24"/>
        </w:rPr>
      </w:pPr>
      <w:r w:rsidRPr="00916292">
        <w:rPr>
          <w:rFonts w:cs="Times New Roman"/>
          <w:szCs w:val="24"/>
        </w:rPr>
        <w:tab/>
        <w:t xml:space="preserve">Razlučna i izlučna prava, nisu predmet ispitivanja (čl. 46. st. </w:t>
      </w:r>
      <w:r w:rsidR="000B7B87" w:rsidRPr="00916292">
        <w:rPr>
          <w:rFonts w:cs="Times New Roman"/>
          <w:szCs w:val="24"/>
        </w:rPr>
        <w:t>6</w:t>
      </w:r>
      <w:r w:rsidRPr="00916292">
        <w:rPr>
          <w:rFonts w:cs="Times New Roman"/>
          <w:szCs w:val="24"/>
        </w:rPr>
        <w:t>. SZ-a), a razlučni vjerovnici će biti niže navedeni, tablično. Temeljem odredbe čl. 38. SZ-a, razlučni vjerovnici su bili dužni u prijavi navesti podatke o svojim pravima, pravnoj osnovi razlučnog prava i dijelu imovine na koji se odnosni razlučno pravo, te dati IZJAVU ODRIČU LI SE ili NE PRAVA NA ODVOJENO NAMIRENJE, te IZJAVU O PRISTANKU ili USKRATI PRISTANKA ODGODE NAMIRENJA IZ PREDMETA NA KOJI SE ODNOSI NJIHOVO RAZLUČNO PRAVO radi provedbe plana restrukturiranja.</w:t>
      </w:r>
      <w:r w:rsidR="00B23DAA" w:rsidRPr="00916292">
        <w:rPr>
          <w:rFonts w:cs="Times New Roman"/>
          <w:szCs w:val="24"/>
        </w:rPr>
        <w:t xml:space="preserve"> </w:t>
      </w:r>
    </w:p>
    <w:p w:rsidRDefault="0072426E" w:rsidP="0072426E" w:rsidR="0072426E" w:rsidRPr="00916292">
      <w:pPr>
        <w:jc w:val="both"/>
        <w:rPr>
          <w:rFonts w:cs="Times New Roman"/>
          <w:szCs w:val="24"/>
        </w:rPr>
      </w:pPr>
      <w:r w:rsidRPr="00916292">
        <w:rPr>
          <w:rFonts w:cs="Times New Roman"/>
          <w:szCs w:val="24"/>
        </w:rPr>
        <w:tab/>
        <w:t>Predstečajni sporazum ne smije zadirati u prava razlučnih vjerovnika na namirenje iz predmeta na kojima postoje prava odvojenog namirenja, osim ako tim predstečajnim sporazumom nije izrekom drugačije određeno, a ako je drugačije određeno za razlučne vjerovnike će se posebno navesti u kojem se djelu njihova prava smanjuju, na koje se vrijeme odgađa namirenje i koje druge odredbe predstečajnog sporazuma prema njima djeluju.</w:t>
      </w:r>
    </w:p>
    <w:p w:rsidRDefault="00127FF1" w:rsidP="0072426E" w:rsidR="00127FF1" w:rsidRPr="00916292">
      <w:pPr>
        <w:jc w:val="both"/>
        <w:rPr>
          <w:rFonts w:cs="Times New Roman"/>
          <w:szCs w:val="24"/>
        </w:rPr>
      </w:pPr>
    </w:p>
    <w:p w:rsidRDefault="00BA77DC" w:rsidP="00DF0954" w:rsidR="00127FF1">
      <w:pPr>
        <w:ind w:firstLine="708"/>
        <w:jc w:val="both"/>
        <w:rPr>
          <w:rFonts w:cs="Times New Roman"/>
          <w:szCs w:val="24"/>
        </w:rPr>
      </w:pPr>
      <w:r>
        <w:rPr>
          <w:rFonts w:cs="Times New Roman"/>
          <w:szCs w:val="24"/>
        </w:rPr>
        <w:t xml:space="preserve">Razlučni vjerovnik AGROKOR d.d. </w:t>
      </w:r>
      <w:r w:rsidR="00DF0954">
        <w:rPr>
          <w:rFonts w:cs="Times New Roman"/>
          <w:szCs w:val="24"/>
        </w:rPr>
        <w:t>izjavljuje da se ne odriče prava na odvojeno namirenje i ne pristaje na odgodu namirenja svoje tražbine osigurane založnim pravom na nekretninama.</w:t>
      </w:r>
      <w:r w:rsidR="00D406FD">
        <w:rPr>
          <w:rFonts w:cs="Times New Roman"/>
          <w:szCs w:val="24"/>
        </w:rPr>
        <w:t xml:space="preserve"> </w:t>
      </w:r>
    </w:p>
    <w:p w:rsidRDefault="00B3753F" w:rsidP="00DF0954" w:rsidR="00B3753F">
      <w:pPr>
        <w:ind w:firstLine="708"/>
        <w:jc w:val="both"/>
        <w:rPr>
          <w:rFonts w:cs="Times New Roman"/>
          <w:szCs w:val="24"/>
        </w:rPr>
      </w:pPr>
    </w:p>
    <w:p w:rsidRDefault="00F842F6" w:rsidP="00DF0954" w:rsidR="00F842F6">
      <w:pPr>
        <w:ind w:firstLine="708"/>
        <w:jc w:val="both"/>
        <w:rPr>
          <w:rFonts w:cs="Times New Roman"/>
          <w:szCs w:val="24"/>
        </w:rPr>
      </w:pPr>
      <w:r>
        <w:rPr>
          <w:rFonts w:cs="Times New Roman"/>
          <w:szCs w:val="24"/>
        </w:rPr>
        <w:t>Vjerovnik Davor Radić napušta sudnicu.</w:t>
      </w:r>
    </w:p>
    <w:p w:rsidRDefault="00F842F6" w:rsidP="00DF0954" w:rsidR="00F842F6">
      <w:pPr>
        <w:ind w:firstLine="708"/>
        <w:jc w:val="both"/>
        <w:rPr>
          <w:rFonts w:cs="Times New Roman"/>
          <w:szCs w:val="24"/>
        </w:rPr>
      </w:pPr>
    </w:p>
    <w:p w:rsidRDefault="0058114B" w:rsidP="00DF0954" w:rsidR="00F842F6">
      <w:pPr>
        <w:ind w:firstLine="708"/>
        <w:jc w:val="both"/>
        <w:rPr>
          <w:rFonts w:cs="Times New Roman"/>
          <w:szCs w:val="24"/>
        </w:rPr>
      </w:pPr>
      <w:r>
        <w:rPr>
          <w:rFonts w:cs="Times New Roman"/>
          <w:szCs w:val="24"/>
        </w:rPr>
        <w:t>Dužnik navodi da je osporen po dužniku i povjereniku dio tražbine AGROKOR-a u iznosu od 42.807.119,00 kn, te usmeno izlaže razloge osporavanja koji će u tablici biti detaljno navedeni, te ustraje kod tog osporavanja</w:t>
      </w:r>
      <w:r w:rsidR="004B1D0B">
        <w:rPr>
          <w:rFonts w:cs="Times New Roman"/>
          <w:szCs w:val="24"/>
        </w:rPr>
        <w:t>.</w:t>
      </w:r>
    </w:p>
    <w:p w:rsidRDefault="004B1D0B" w:rsidP="00DF0954" w:rsidR="004B1D0B">
      <w:pPr>
        <w:ind w:firstLine="708"/>
        <w:jc w:val="both"/>
        <w:rPr>
          <w:rFonts w:cs="Times New Roman"/>
          <w:szCs w:val="24"/>
        </w:rPr>
      </w:pPr>
    </w:p>
    <w:p w:rsidRDefault="004B1D0B" w:rsidP="00DF0954" w:rsidR="004B1D0B">
      <w:pPr>
        <w:ind w:firstLine="708"/>
        <w:jc w:val="both"/>
        <w:rPr>
          <w:rFonts w:cs="Times New Roman"/>
          <w:szCs w:val="24"/>
        </w:rPr>
      </w:pPr>
      <w:r>
        <w:rPr>
          <w:rFonts w:cs="Times New Roman"/>
          <w:szCs w:val="24"/>
        </w:rPr>
        <w:t>AGROKOR navedeno osporavanje smatra neutemeljenim.</w:t>
      </w:r>
    </w:p>
    <w:p w:rsidRDefault="009305CD" w:rsidP="00DF0954" w:rsidR="009305CD">
      <w:pPr>
        <w:ind w:firstLine="708"/>
        <w:jc w:val="both"/>
        <w:rPr>
          <w:rFonts w:cs="Times New Roman"/>
          <w:szCs w:val="24"/>
        </w:rPr>
      </w:pPr>
    </w:p>
    <w:p w:rsidRDefault="00FE0C9A" w:rsidP="00DF0954" w:rsidR="009305CD" w:rsidRPr="00916292">
      <w:pPr>
        <w:ind w:firstLine="708"/>
        <w:jc w:val="both"/>
        <w:rPr>
          <w:rFonts w:cs="Times New Roman"/>
          <w:szCs w:val="24"/>
        </w:rPr>
      </w:pPr>
      <w:r>
        <w:rPr>
          <w:rFonts w:cs="Times New Roman"/>
          <w:szCs w:val="24"/>
        </w:rPr>
        <w:t xml:space="preserve">Zakonski zastupnik RH – MINISTARSTVA POLJOPRIVREDE, Martin Blaić, navodi da je tražbina ovog vjerovnika podnijeta u zakonom predviđenom roku, što dužnik osporava, zajedno s povjerenikom, navodeći da </w:t>
      </w:r>
      <w:r w:rsidR="007450E7">
        <w:rPr>
          <w:rFonts w:cs="Times New Roman"/>
          <w:szCs w:val="24"/>
        </w:rPr>
        <w:t>je prijava podnijeta 05. listopada 2017. godine, a posljednji dan za prijave je bio 28. rujna 2017. godine.</w:t>
      </w:r>
      <w:r w:rsidR="00E8041E">
        <w:rPr>
          <w:rFonts w:cs="Times New Roman"/>
          <w:szCs w:val="24"/>
        </w:rPr>
        <w:t xml:space="preserve"> </w:t>
      </w:r>
    </w:p>
    <w:p w:rsidRDefault="00127FF1" w:rsidP="0072426E" w:rsidR="00127FF1" w:rsidRPr="00916292">
      <w:pPr>
        <w:jc w:val="both"/>
        <w:rPr>
          <w:rFonts w:cs="Times New Roman"/>
          <w:szCs w:val="24"/>
        </w:rPr>
      </w:pPr>
    </w:p>
    <w:p w:rsidRDefault="0072426E" w:rsidP="0072426E" w:rsidR="0072426E" w:rsidRPr="00916292">
      <w:pPr>
        <w:jc w:val="both"/>
        <w:rPr>
          <w:rFonts w:cs="Times New Roman"/>
          <w:szCs w:val="24"/>
        </w:rPr>
      </w:pPr>
      <w:r w:rsidRPr="00916292">
        <w:rPr>
          <w:rFonts w:cs="Times New Roman"/>
          <w:szCs w:val="24"/>
        </w:rPr>
        <w:tab/>
        <w:t>Temeljem odredbe čl. 49. SZ-a, na ovom ročištu sud sastavlja TABLICU ISPITANIH TRAŽBINA u koju za svaku pojedinu tražbina unosi u kojem je iznosu utvrđena odnosno osporena odnosno uz navođenje razloga osporavanja, te TABLICU RAZLUČNIH PRAVA ako plan financijskog restrukturiranja zadire u njihova prava.</w:t>
      </w:r>
    </w:p>
    <w:p w:rsidRDefault="0072426E" w:rsidP="0072426E" w:rsidR="0072426E" w:rsidRPr="00916292">
      <w:pPr>
        <w:jc w:val="both"/>
        <w:rPr>
          <w:rFonts w:cs="Times New Roman"/>
          <w:szCs w:val="24"/>
        </w:rPr>
      </w:pPr>
      <w:r w:rsidRPr="00916292">
        <w:rPr>
          <w:rFonts w:cs="Times New Roman"/>
          <w:szCs w:val="24"/>
        </w:rPr>
        <w:tab/>
      </w:r>
    </w:p>
    <w:p w:rsidRDefault="0072426E" w:rsidP="0072426E" w:rsidR="0072426E" w:rsidRPr="00916292">
      <w:pPr>
        <w:jc w:val="both"/>
        <w:rPr>
          <w:rFonts w:cs="Times New Roman"/>
          <w:szCs w:val="24"/>
        </w:rPr>
      </w:pPr>
      <w:r w:rsidRPr="00916292">
        <w:rPr>
          <w:rFonts w:cs="Times New Roman"/>
          <w:szCs w:val="24"/>
        </w:rPr>
        <w:tab/>
        <w:t>Sud prisutne upoznaje da</w:t>
      </w:r>
      <w:r w:rsidR="0047762A" w:rsidRPr="00916292">
        <w:rPr>
          <w:rFonts w:cs="Times New Roman"/>
          <w:szCs w:val="24"/>
        </w:rPr>
        <w:t>,</w:t>
      </w:r>
      <w:r w:rsidRPr="00916292">
        <w:rPr>
          <w:rFonts w:cs="Times New Roman"/>
          <w:szCs w:val="24"/>
        </w:rPr>
        <w:t xml:space="preserve"> temeljem odredbi čl. </w:t>
      </w:r>
      <w:r w:rsidR="00430C54" w:rsidRPr="00916292">
        <w:rPr>
          <w:rFonts w:cs="Times New Roman"/>
          <w:szCs w:val="24"/>
        </w:rPr>
        <w:t xml:space="preserve">34. st. 1. točka 2. i čl. </w:t>
      </w:r>
      <w:r w:rsidRPr="00916292">
        <w:rPr>
          <w:rFonts w:cs="Times New Roman"/>
          <w:szCs w:val="24"/>
        </w:rPr>
        <w:t>12. SZ-a proizlazi vezano za pravodobnost prijave, s prijav</w:t>
      </w:r>
      <w:r w:rsidR="009776C0">
        <w:rPr>
          <w:rFonts w:cs="Times New Roman"/>
          <w:szCs w:val="24"/>
        </w:rPr>
        <w:t xml:space="preserve">om tražbine nije zakasnio nitko, osim vjerovnika CESTAR d.o.o. OIB: 27471262195, Split, Matice hrvatske 1, čija tražbina je uvrštena po dužniku u iznosu od </w:t>
      </w:r>
      <w:r w:rsidR="00443268">
        <w:rPr>
          <w:rFonts w:cs="Times New Roman"/>
          <w:szCs w:val="24"/>
        </w:rPr>
        <w:t>272.380,37 kn</w:t>
      </w:r>
      <w:r w:rsidR="00A36285">
        <w:rPr>
          <w:rFonts w:cs="Times New Roman"/>
          <w:szCs w:val="24"/>
        </w:rPr>
        <w:t xml:space="preserve"> a prijavljena tražbina je 329.004,25 kn, što znači da je zbog propuštenog roka osporeno 56.623,88 kn, a navedena tražbina je uvrštena u tablicu.</w:t>
      </w:r>
    </w:p>
    <w:p w:rsidRDefault="0072426E" w:rsidP="0072426E" w:rsidR="0072426E" w:rsidRPr="00916292">
      <w:pPr>
        <w:jc w:val="both"/>
        <w:rPr>
          <w:rFonts w:cs="Times New Roman"/>
          <w:szCs w:val="24"/>
        </w:rPr>
      </w:pPr>
    </w:p>
    <w:p w:rsidRDefault="0072426E" w:rsidP="0047762A" w:rsidR="0072426E" w:rsidRPr="00916292">
      <w:pPr>
        <w:ind w:firstLine="708"/>
        <w:jc w:val="both"/>
        <w:rPr>
          <w:rFonts w:cs="Times New Roman"/>
          <w:szCs w:val="24"/>
        </w:rPr>
      </w:pPr>
      <w:r w:rsidRPr="00916292">
        <w:rPr>
          <w:rFonts w:cs="Times New Roman"/>
          <w:szCs w:val="24"/>
        </w:rPr>
        <w:t xml:space="preserve">Od otvaranja predstečajnog postupka, ukupno utvrđene tražbine vjerovnika iznose </w:t>
      </w:r>
      <w:r w:rsidR="001672D2">
        <w:rPr>
          <w:rFonts w:cs="Times New Roman"/>
          <w:szCs w:val="24"/>
        </w:rPr>
        <w:t>63.720.932,36</w:t>
      </w:r>
      <w:r w:rsidR="0019123F" w:rsidRPr="00916292">
        <w:rPr>
          <w:rFonts w:cs="Times New Roman"/>
          <w:szCs w:val="24"/>
        </w:rPr>
        <w:t xml:space="preserve"> </w:t>
      </w:r>
      <w:r w:rsidRPr="00916292">
        <w:rPr>
          <w:rFonts w:cs="Times New Roman"/>
          <w:szCs w:val="24"/>
        </w:rPr>
        <w:t xml:space="preserve"> kn, a do </w:t>
      </w:r>
      <w:r w:rsidR="00A20AC7">
        <w:rPr>
          <w:rFonts w:cs="Times New Roman"/>
          <w:szCs w:val="24"/>
        </w:rPr>
        <w:t>ovog ročišta</w:t>
      </w:r>
      <w:r w:rsidR="0019123F" w:rsidRPr="00916292">
        <w:rPr>
          <w:rFonts w:cs="Times New Roman"/>
          <w:szCs w:val="24"/>
        </w:rPr>
        <w:t xml:space="preserve"> </w:t>
      </w:r>
      <w:r w:rsidRPr="00916292">
        <w:rPr>
          <w:rFonts w:cs="Times New Roman"/>
          <w:szCs w:val="24"/>
        </w:rPr>
        <w:t xml:space="preserve"> namireno je tražbina u iznosu od </w:t>
      </w:r>
      <w:r w:rsidR="00A20AC7">
        <w:rPr>
          <w:rFonts w:cs="Times New Roman"/>
          <w:szCs w:val="24"/>
        </w:rPr>
        <w:t>29.939,01</w:t>
      </w:r>
      <w:r w:rsidRPr="00916292">
        <w:rPr>
          <w:rFonts w:cs="Times New Roman"/>
          <w:szCs w:val="24"/>
        </w:rPr>
        <w:t xml:space="preserve"> kn</w:t>
      </w:r>
      <w:r w:rsidR="00A20AC7">
        <w:rPr>
          <w:rFonts w:cs="Times New Roman"/>
          <w:szCs w:val="24"/>
        </w:rPr>
        <w:t xml:space="preserve"> i to kao prioritetna tražbina RH - Ministarstva financija, OIB: 18683136487, iz Zagreba, Katančićeva 5</w:t>
      </w:r>
      <w:r w:rsidRPr="00916292">
        <w:rPr>
          <w:rFonts w:cs="Times New Roman"/>
          <w:szCs w:val="24"/>
        </w:rPr>
        <w:t>,</w:t>
      </w:r>
      <w:r w:rsidR="00A20AC7">
        <w:rPr>
          <w:rFonts w:cs="Times New Roman"/>
          <w:szCs w:val="24"/>
        </w:rPr>
        <w:t xml:space="preserve"> koja tražbina je podmirena prisilnom naplatom vjerovnika putem FINA-e.</w:t>
      </w:r>
      <w:r w:rsidRPr="00916292">
        <w:rPr>
          <w:rFonts w:cs="Times New Roman"/>
          <w:szCs w:val="24"/>
        </w:rPr>
        <w:t xml:space="preserve"> dok su osporene tražbine od strane dužnika u iznosu od </w:t>
      </w:r>
      <w:r w:rsidR="001672D2">
        <w:rPr>
          <w:rFonts w:cs="Times New Roman"/>
          <w:szCs w:val="24"/>
        </w:rPr>
        <w:t>55.906.507,54</w:t>
      </w:r>
      <w:r w:rsidR="00C3184C" w:rsidRPr="00916292">
        <w:rPr>
          <w:rFonts w:cs="Times New Roman"/>
          <w:szCs w:val="24"/>
        </w:rPr>
        <w:t xml:space="preserve"> kn, te od strane vjerovnika</w:t>
      </w:r>
      <w:r w:rsidR="00B21CED">
        <w:rPr>
          <w:rFonts w:cs="Times New Roman"/>
          <w:szCs w:val="24"/>
        </w:rPr>
        <w:t xml:space="preserve"> ukupni iznos prijavljene tražbine razlučnog vjerovnika NLB INTERFINANZ AG IN LIQUIDATION.</w:t>
      </w:r>
    </w:p>
    <w:p w:rsidRDefault="0072426E" w:rsidP="0072426E" w:rsidR="0072426E" w:rsidRPr="00916292">
      <w:pPr>
        <w:jc w:val="both"/>
        <w:rPr>
          <w:rFonts w:cs="Times New Roman"/>
          <w:szCs w:val="24"/>
        </w:rPr>
      </w:pPr>
    </w:p>
    <w:p w:rsidRDefault="0072426E" w:rsidP="0072426E" w:rsidR="0072426E" w:rsidRPr="00916292">
      <w:pPr>
        <w:jc w:val="both"/>
        <w:rPr>
          <w:rFonts w:cs="Times New Roman"/>
          <w:szCs w:val="24"/>
        </w:rPr>
      </w:pPr>
      <w:r w:rsidRPr="00916292">
        <w:rPr>
          <w:rFonts w:cs="Times New Roman"/>
          <w:szCs w:val="24"/>
        </w:rPr>
        <w:t xml:space="preserve">            Nakon toga čitaju se ispitane tražbine vjerovnika, u kojem su iznosu utvrđene, odnosno osporene, uz naznaku razloga osporavanja, kao i </w:t>
      </w:r>
      <w:r w:rsidR="00092A4B" w:rsidRPr="00916292">
        <w:rPr>
          <w:rFonts w:cs="Times New Roman"/>
          <w:szCs w:val="24"/>
        </w:rPr>
        <w:t xml:space="preserve">razlučna prava, te sud sastavlja tablicu tih tražbina, </w:t>
      </w:r>
      <w:r w:rsidRPr="00916292">
        <w:rPr>
          <w:rFonts w:cs="Times New Roman"/>
          <w:szCs w:val="24"/>
        </w:rPr>
        <w:t xml:space="preserve">sve sukladno odredbi čl. 49. </w:t>
      </w:r>
      <w:r w:rsidR="00742986" w:rsidRPr="00916292">
        <w:rPr>
          <w:rFonts w:cs="Times New Roman"/>
          <w:szCs w:val="24"/>
        </w:rPr>
        <w:t>s</w:t>
      </w:r>
      <w:r w:rsidRPr="00916292">
        <w:rPr>
          <w:rFonts w:cs="Times New Roman"/>
          <w:szCs w:val="24"/>
        </w:rPr>
        <w:t>t. 1. i 2. SZ-a</w:t>
      </w:r>
      <w:r w:rsidR="00092A4B" w:rsidRPr="00916292">
        <w:rPr>
          <w:rFonts w:cs="Times New Roman"/>
          <w:szCs w:val="24"/>
        </w:rPr>
        <w:t>.</w:t>
      </w:r>
    </w:p>
    <w:p w:rsidRDefault="0072426E" w:rsidP="0072426E" w:rsidR="0072426E" w:rsidRPr="00916292">
      <w:pPr>
        <w:jc w:val="both"/>
        <w:rPr>
          <w:rFonts w:cs="Times New Roman"/>
          <w:szCs w:val="24"/>
        </w:rPr>
      </w:pPr>
    </w:p>
    <w:p w:rsidRDefault="0064042A" w:rsidP="0072426E" w:rsidR="0064042A" w:rsidRPr="00916292">
      <w:pPr>
        <w:jc w:val="both"/>
        <w:rPr>
          <w:rFonts w:cs="Times New Roman"/>
          <w:szCs w:val="24"/>
        </w:rPr>
      </w:pPr>
      <w:r>
        <w:rPr>
          <w:rFonts w:cs="Times New Roman"/>
          <w:szCs w:val="24"/>
        </w:rPr>
        <w:tab/>
        <w:t>Dužnik i povjerenik ustraju kod svih osporavanja navedenih u tablicama, kao i razloga osporavanja u odnosu na sve vjerovnike koji i nisu prisutni na današnjem ročištu.</w:t>
      </w:r>
    </w:p>
    <w:p w:rsidRDefault="00845E2B" w:rsidP="0072426E" w:rsidR="00845E2B" w:rsidRPr="00916292">
      <w:pPr>
        <w:jc w:val="both"/>
        <w:rPr>
          <w:rFonts w:cs="Times New Roman"/>
          <w:szCs w:val="24"/>
        </w:rPr>
      </w:pPr>
    </w:p>
    <w:p w:rsidRDefault="00845E2B" w:rsidP="0072426E" w:rsidR="00845E2B">
      <w:pPr>
        <w:jc w:val="both"/>
        <w:rPr>
          <w:rFonts w:cs="Times New Roman"/>
          <w:szCs w:val="24"/>
        </w:rPr>
      </w:pPr>
    </w:p>
    <w:p w:rsidRDefault="009C2E1F" w:rsidP="0072426E" w:rsidR="009C2E1F">
      <w:pPr>
        <w:jc w:val="both"/>
        <w:rPr>
          <w:rFonts w:cs="Times New Roman"/>
          <w:szCs w:val="24"/>
        </w:rPr>
      </w:pPr>
    </w:p>
    <w:p w:rsidRDefault="009C2E1F" w:rsidP="0072426E" w:rsidR="009C2E1F">
      <w:pPr>
        <w:jc w:val="both"/>
        <w:rPr>
          <w:rFonts w:cs="Times New Roman"/>
          <w:szCs w:val="24"/>
        </w:rPr>
      </w:pPr>
    </w:p>
    <w:p w:rsidRDefault="009C2E1F" w:rsidP="0072426E" w:rsidR="009C2E1F">
      <w:pPr>
        <w:jc w:val="both"/>
        <w:rPr>
          <w:rFonts w:cs="Times New Roman"/>
          <w:szCs w:val="24"/>
        </w:rPr>
      </w:pPr>
    </w:p>
    <w:p w:rsidRDefault="009C2E1F" w:rsidP="0072426E" w:rsidR="009C2E1F">
      <w:pPr>
        <w:jc w:val="both"/>
        <w:rPr>
          <w:rFonts w:cs="Times New Roman"/>
          <w:szCs w:val="24"/>
        </w:rPr>
      </w:pPr>
    </w:p>
    <w:p w:rsidRDefault="009C2E1F" w:rsidP="0072426E" w:rsidR="009C2E1F">
      <w:pPr>
        <w:jc w:val="both"/>
        <w:rPr>
          <w:rFonts w:cs="Times New Roman"/>
          <w:szCs w:val="24"/>
        </w:rPr>
        <w:sectPr w:rsidSect="009C2E1F" w:rsidR="009C2E1F">
          <w:headerReference w:type="default" r:id="rId10"/>
          <w:pgSz w:h="16838" w:w="11906"/>
          <w:pgMar w:gutter="0" w:footer="709" w:header="709" w:left="1418" w:bottom="1418" w:right="1418" w:top="1418"/>
          <w:cols w:space="720"/>
          <w:docGrid w:linePitch="326"/>
        </w:sectPr>
      </w:pPr>
    </w:p>
    <w:p w:rsidRDefault="009C2E1F" w:rsidP="0072426E" w:rsidR="009C2E1F" w:rsidRPr="00916292">
      <w:pPr>
        <w:jc w:val="both"/>
        <w:rPr>
          <w:rFonts w:cs="Times New Roman"/>
          <w:szCs w:val="24"/>
        </w:rPr>
      </w:pPr>
    </w:p>
    <w:p w:rsidRDefault="00A9003B" w:rsidP="00A9003B" w:rsidR="00A9003B" w:rsidRPr="00916292">
      <w:pPr>
        <w:jc w:val="center"/>
        <w:rPr>
          <w:rFonts w:cs="Times New Roman"/>
          <w:szCs w:val="24"/>
        </w:rPr>
      </w:pPr>
      <w:r w:rsidRPr="00916292">
        <w:rPr>
          <w:rFonts w:cs="Times New Roman"/>
          <w:szCs w:val="24"/>
        </w:rPr>
        <w:t>TABLICA TRAŽBINA</w:t>
      </w:r>
      <w:r w:rsidR="00C21E67">
        <w:rPr>
          <w:rFonts w:cs="Times New Roman"/>
          <w:szCs w:val="24"/>
        </w:rPr>
        <w:t xml:space="preserve"> ISPITANIH I OSPORENIH PO VJEROVNIKU</w:t>
      </w:r>
    </w:p>
    <w:p w:rsidRDefault="0072426E" w:rsidP="0072426E" w:rsidR="0072426E" w:rsidRPr="00916292">
      <w:pPr>
        <w:jc w:val="both"/>
        <w:rPr>
          <w:rFonts w:cs="Times New Roman"/>
          <w:szCs w:val="24"/>
        </w:rPr>
      </w:pPr>
    </w:p>
    <w:p w:rsidRDefault="001C7CCE" w:rsidP="001C7CCE" w:rsidR="00D71844" w:rsidRPr="00916292">
      <w:pPr>
        <w:jc w:val="both"/>
        <w:rPr>
          <w:rFonts w:cs="Times New Roman"/>
          <w:szCs w:val="24"/>
        </w:rPr>
      </w:pPr>
      <w:r w:rsidRPr="00916292">
        <w:rPr>
          <w:rFonts w:cs="Times New Roman"/>
          <w:szCs w:val="24"/>
        </w:rPr>
        <w:tab/>
        <w:t xml:space="preserve">        </w:t>
      </w:r>
    </w:p>
    <w:tbl>
      <w:tblPr>
        <w:tblStyle w:val="Reetkatablice"/>
        <w:tblW w:type="auto" w:w="0"/>
        <w:tblInd w:type="dxa" w:w="0"/>
        <w:tblLook w:val="04A0" w:noVBand="1" w:noHBand="0" w:lastColumn="0" w:firstColumn="1" w:lastRow="0" w:firstRow="1"/>
      </w:tblPr>
      <w:tblGrid>
        <w:gridCol w:w="790"/>
        <w:gridCol w:w="3363"/>
        <w:gridCol w:w="1536"/>
        <w:gridCol w:w="1716"/>
        <w:gridCol w:w="1716"/>
        <w:gridCol w:w="1716"/>
        <w:gridCol w:w="1596"/>
      </w:tblGrid>
      <w:tr w:rsidTr="009B2B01" w:rsidR="00D71844" w:rsidRPr="006952A2">
        <w:trPr>
          <w:trHeight w:val="1020"/>
        </w:trPr>
        <w:tc>
          <w:tcPr>
            <w:tcW w:type="dxa" w:w="790"/>
            <w:hideMark/>
          </w:tcPr>
          <w:p w:rsidRDefault="00D71844" w:rsidP="008402A6" w:rsidR="00D71844" w:rsidRPr="006952A2">
            <w:pPr>
              <w:rPr>
                <w:b w:val="false"/>
                <w:bCs/>
              </w:rPr>
            </w:pPr>
            <w:r w:rsidRPr="006952A2">
              <w:rPr>
                <w:b w:val="false"/>
                <w:bCs/>
              </w:rPr>
              <w:t>Redni broj</w:t>
            </w:r>
          </w:p>
        </w:tc>
        <w:tc>
          <w:tcPr>
            <w:tcW w:type="dxa" w:w="3363"/>
            <w:hideMark/>
          </w:tcPr>
          <w:p w:rsidRDefault="00D71844" w:rsidP="008402A6" w:rsidR="00D71844" w:rsidRPr="006952A2">
            <w:pPr>
              <w:jc w:val="center"/>
              <w:rPr>
                <w:b w:val="false"/>
                <w:bCs/>
              </w:rPr>
            </w:pPr>
            <w:r w:rsidRPr="006952A2">
              <w:rPr>
                <w:b w:val="false"/>
                <w:bCs/>
              </w:rPr>
              <w:t>Naziv društva</w:t>
            </w:r>
          </w:p>
        </w:tc>
        <w:tc>
          <w:tcPr>
            <w:tcW w:type="dxa" w:w="1536"/>
            <w:hideMark/>
          </w:tcPr>
          <w:p w:rsidRDefault="00D71844" w:rsidP="008402A6" w:rsidR="00D71844" w:rsidRPr="006952A2">
            <w:pPr>
              <w:jc w:val="center"/>
              <w:rPr>
                <w:b w:val="false"/>
                <w:bCs/>
              </w:rPr>
            </w:pPr>
            <w:r w:rsidRPr="006952A2">
              <w:rPr>
                <w:b w:val="false"/>
                <w:bCs/>
              </w:rPr>
              <w:t>OIB</w:t>
            </w:r>
          </w:p>
        </w:tc>
        <w:tc>
          <w:tcPr>
            <w:tcW w:type="dxa" w:w="1716"/>
            <w:hideMark/>
          </w:tcPr>
          <w:p w:rsidRDefault="00D71844" w:rsidP="008402A6" w:rsidR="00D71844" w:rsidRPr="006952A2">
            <w:pPr>
              <w:rPr>
                <w:b w:val="false"/>
                <w:bCs/>
              </w:rPr>
            </w:pPr>
            <w:r w:rsidRPr="006952A2">
              <w:rPr>
                <w:b w:val="false"/>
                <w:bCs/>
              </w:rPr>
              <w:t>Prijava tražbine dužnika (HRK)</w:t>
            </w:r>
          </w:p>
        </w:tc>
        <w:tc>
          <w:tcPr>
            <w:tcW w:type="dxa" w:w="1716"/>
            <w:hideMark/>
          </w:tcPr>
          <w:p w:rsidRDefault="00D71844" w:rsidP="008402A6" w:rsidR="00D71844" w:rsidRPr="006952A2">
            <w:pPr>
              <w:rPr>
                <w:b w:val="false"/>
                <w:bCs/>
              </w:rPr>
            </w:pPr>
            <w:r w:rsidRPr="006952A2">
              <w:rPr>
                <w:b w:val="false"/>
                <w:bCs/>
              </w:rPr>
              <w:t>Prijava tražbine vjerovnika (HRK)</w:t>
            </w:r>
          </w:p>
        </w:tc>
        <w:tc>
          <w:tcPr>
            <w:tcW w:type="dxa" w:w="1716"/>
            <w:hideMark/>
          </w:tcPr>
          <w:p w:rsidRDefault="00D71844" w:rsidP="008402A6" w:rsidR="00D71844" w:rsidRPr="006952A2">
            <w:pPr>
              <w:rPr>
                <w:b w:val="false"/>
                <w:bCs/>
              </w:rPr>
            </w:pPr>
            <w:r w:rsidRPr="006952A2">
              <w:rPr>
                <w:b w:val="false"/>
                <w:bCs/>
              </w:rPr>
              <w:t>Iznos priznate tražbine (HRK)</w:t>
            </w:r>
          </w:p>
        </w:tc>
        <w:tc>
          <w:tcPr>
            <w:tcW w:type="dxa" w:w="1596"/>
            <w:hideMark/>
          </w:tcPr>
          <w:p w:rsidRDefault="00D71844" w:rsidP="008402A6" w:rsidR="00D71844" w:rsidRPr="006952A2">
            <w:pPr>
              <w:rPr>
                <w:b w:val="false"/>
                <w:bCs/>
              </w:rPr>
            </w:pPr>
            <w:r w:rsidRPr="006952A2">
              <w:rPr>
                <w:b w:val="false"/>
                <w:bCs/>
              </w:rPr>
              <w:t>Iznos osporene tražbine (HRK)</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w:t>
            </w:r>
          </w:p>
        </w:tc>
        <w:tc>
          <w:tcPr>
            <w:tcW w:type="dxa" w:w="3363"/>
            <w:hideMark/>
          </w:tcPr>
          <w:p w:rsidRDefault="00D71844" w:rsidP="008402A6" w:rsidR="00D71844" w:rsidRPr="006952A2">
            <w:pPr>
              <w:rPr>
                <w:b w:val="false"/>
              </w:rPr>
            </w:pPr>
            <w:r w:rsidRPr="006952A2">
              <w:rPr>
                <w:b w:val="false"/>
              </w:rPr>
              <w:t>ABECEDA KOMUNIKACIJE d.o.o. za usluge</w:t>
            </w:r>
          </w:p>
        </w:tc>
        <w:tc>
          <w:tcPr>
            <w:tcW w:type="dxa" w:w="1536"/>
            <w:noWrap/>
            <w:hideMark/>
          </w:tcPr>
          <w:p w:rsidRDefault="00D71844" w:rsidP="008402A6" w:rsidR="00D71844" w:rsidRPr="006952A2">
            <w:pPr>
              <w:rPr>
                <w:b w:val="false"/>
              </w:rPr>
            </w:pPr>
            <w:r w:rsidRPr="006952A2">
              <w:rPr>
                <w:b w:val="false"/>
              </w:rPr>
              <w:t>12859785879</w:t>
            </w:r>
          </w:p>
        </w:tc>
        <w:tc>
          <w:tcPr>
            <w:tcW w:type="dxa" w:w="1716"/>
            <w:noWrap/>
            <w:hideMark/>
          </w:tcPr>
          <w:p w:rsidRDefault="00D71844" w:rsidP="008402A6" w:rsidR="00D71844" w:rsidRPr="006952A2">
            <w:pPr>
              <w:rPr>
                <w:b w:val="false"/>
              </w:rPr>
            </w:pPr>
            <w:r w:rsidRPr="006952A2">
              <w:rPr>
                <w:b w:val="false"/>
              </w:rPr>
              <w:t>2.500,00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tabs>
                <w:tab w:pos="1275" w:val="left"/>
              </w:tabs>
              <w:rPr>
                <w:b w:val="false"/>
              </w:rPr>
            </w:pPr>
            <w:r w:rsidRPr="006952A2">
              <w:rPr>
                <w:b w:val="false"/>
              </w:rPr>
              <w:t>2.500,00</w:t>
            </w:r>
            <w:r w:rsidRPr="006952A2">
              <w:rPr>
                <w:b w:val="false"/>
              </w:rPr>
              <w:tab/>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2</w:t>
            </w:r>
          </w:p>
        </w:tc>
        <w:tc>
          <w:tcPr>
            <w:tcW w:type="dxa" w:w="3363"/>
            <w:hideMark/>
          </w:tcPr>
          <w:p w:rsidRDefault="00D71844" w:rsidP="008402A6" w:rsidR="00D71844" w:rsidRPr="006952A2">
            <w:pPr>
              <w:rPr>
                <w:b w:val="false"/>
              </w:rPr>
            </w:pPr>
            <w:r w:rsidRPr="006952A2">
              <w:rPr>
                <w:b w:val="false"/>
              </w:rPr>
              <w:t>ADUT NEKRETNINE, d.o.o. za poslovanje nekretninama u stečaju</w:t>
            </w:r>
          </w:p>
        </w:tc>
        <w:tc>
          <w:tcPr>
            <w:tcW w:type="dxa" w:w="1536"/>
            <w:noWrap/>
            <w:hideMark/>
          </w:tcPr>
          <w:p w:rsidRDefault="00D71844" w:rsidP="008402A6" w:rsidR="00D71844" w:rsidRPr="006952A2">
            <w:pPr>
              <w:rPr>
                <w:b w:val="false"/>
              </w:rPr>
            </w:pPr>
            <w:r w:rsidRPr="006952A2">
              <w:rPr>
                <w:b w:val="false"/>
              </w:rPr>
              <w:t>48451820485</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167.929,56</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167.929,56</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4</w:t>
            </w:r>
          </w:p>
        </w:tc>
        <w:tc>
          <w:tcPr>
            <w:tcW w:type="dxa" w:w="3363"/>
            <w:hideMark/>
          </w:tcPr>
          <w:p w:rsidRDefault="00D71844" w:rsidP="008402A6" w:rsidR="00D71844" w:rsidRPr="006952A2">
            <w:pPr>
              <w:rPr>
                <w:b w:val="false"/>
              </w:rPr>
            </w:pPr>
            <w:r w:rsidRPr="006952A2">
              <w:rPr>
                <w:b w:val="false"/>
              </w:rPr>
              <w:t>AQUARIUS ZAGREB d.o.o. za trgovinu i usluge</w:t>
            </w:r>
          </w:p>
        </w:tc>
        <w:tc>
          <w:tcPr>
            <w:tcW w:type="dxa" w:w="1536"/>
            <w:noWrap/>
            <w:hideMark/>
          </w:tcPr>
          <w:p w:rsidRDefault="00D71844" w:rsidP="008402A6" w:rsidR="00D71844" w:rsidRPr="006952A2">
            <w:pPr>
              <w:rPr>
                <w:b w:val="false"/>
              </w:rPr>
            </w:pPr>
            <w:r w:rsidRPr="006952A2">
              <w:rPr>
                <w:b w:val="false"/>
              </w:rPr>
              <w:t>81062759464</w:t>
            </w:r>
          </w:p>
        </w:tc>
        <w:tc>
          <w:tcPr>
            <w:tcW w:type="dxa" w:w="1716"/>
            <w:noWrap/>
            <w:hideMark/>
          </w:tcPr>
          <w:p w:rsidRDefault="00D71844" w:rsidP="008402A6" w:rsidR="00D71844" w:rsidRPr="006952A2">
            <w:pPr>
              <w:rPr>
                <w:b w:val="false"/>
              </w:rPr>
            </w:pPr>
            <w:r w:rsidRPr="006952A2">
              <w:rPr>
                <w:b w:val="false"/>
              </w:rPr>
              <w:t>203.966,62</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203.966,62</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5</w:t>
            </w:r>
          </w:p>
        </w:tc>
        <w:tc>
          <w:tcPr>
            <w:tcW w:type="dxa" w:w="3363"/>
            <w:hideMark/>
          </w:tcPr>
          <w:p w:rsidRDefault="00D71844" w:rsidP="008402A6" w:rsidR="00D71844" w:rsidRPr="006952A2">
            <w:pPr>
              <w:rPr>
                <w:b w:val="false"/>
              </w:rPr>
            </w:pPr>
            <w:r w:rsidRPr="006952A2">
              <w:rPr>
                <w:b w:val="false"/>
              </w:rPr>
              <w:t>AUTO ANDRIĆ d.o.o. za popravak i održavanje motornih vozila</w:t>
            </w:r>
          </w:p>
        </w:tc>
        <w:tc>
          <w:tcPr>
            <w:tcW w:type="dxa" w:w="1536"/>
            <w:noWrap/>
            <w:hideMark/>
          </w:tcPr>
          <w:p w:rsidRDefault="00D71844" w:rsidP="008402A6" w:rsidR="00D71844" w:rsidRPr="006952A2">
            <w:pPr>
              <w:rPr>
                <w:b w:val="false"/>
              </w:rPr>
            </w:pPr>
            <w:r w:rsidRPr="006952A2">
              <w:rPr>
                <w:b w:val="false"/>
              </w:rPr>
              <w:t>34229871631</w:t>
            </w:r>
          </w:p>
        </w:tc>
        <w:tc>
          <w:tcPr>
            <w:tcW w:type="dxa" w:w="1716"/>
            <w:noWrap/>
            <w:hideMark/>
          </w:tcPr>
          <w:p w:rsidRDefault="00D71844" w:rsidP="008402A6" w:rsidR="00D71844" w:rsidRPr="006952A2">
            <w:pPr>
              <w:rPr>
                <w:b w:val="false"/>
              </w:rPr>
            </w:pPr>
            <w:r w:rsidRPr="006952A2">
              <w:rPr>
                <w:b w:val="false"/>
              </w:rPr>
              <w:t>310,00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310,00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6</w:t>
            </w:r>
          </w:p>
        </w:tc>
        <w:tc>
          <w:tcPr>
            <w:tcW w:type="dxa" w:w="3363"/>
            <w:hideMark/>
          </w:tcPr>
          <w:p w:rsidRDefault="00D71844" w:rsidP="008402A6" w:rsidR="00D71844" w:rsidRPr="006952A2">
            <w:pPr>
              <w:rPr>
                <w:b w:val="false"/>
              </w:rPr>
            </w:pPr>
            <w:r w:rsidRPr="006952A2">
              <w:rPr>
                <w:b w:val="false"/>
              </w:rPr>
              <w:t>AVEMA NEKRETNINE društvo s ograničenom odgovornošću, za građenje i usluge, turistička agencija</w:t>
            </w:r>
          </w:p>
        </w:tc>
        <w:tc>
          <w:tcPr>
            <w:tcW w:type="dxa" w:w="1536"/>
            <w:noWrap/>
            <w:hideMark/>
          </w:tcPr>
          <w:p w:rsidRDefault="00D71844" w:rsidP="008402A6" w:rsidR="00D71844" w:rsidRPr="006952A2">
            <w:pPr>
              <w:rPr>
                <w:b w:val="false"/>
              </w:rPr>
            </w:pPr>
            <w:r w:rsidRPr="006952A2">
              <w:rPr>
                <w:b w:val="false"/>
              </w:rPr>
              <w:t>03069826760</w:t>
            </w:r>
          </w:p>
        </w:tc>
        <w:tc>
          <w:tcPr>
            <w:tcW w:type="dxa" w:w="1716"/>
            <w:noWrap/>
            <w:hideMark/>
          </w:tcPr>
          <w:p w:rsidRDefault="00D71844" w:rsidP="008402A6" w:rsidR="00D71844" w:rsidRPr="006952A2">
            <w:pPr>
              <w:rPr>
                <w:b w:val="false"/>
              </w:rPr>
            </w:pPr>
            <w:r w:rsidRPr="006952A2">
              <w:rPr>
                <w:b w:val="false"/>
              </w:rPr>
              <w:t>909,66</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909,66</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7</w:t>
            </w:r>
          </w:p>
        </w:tc>
        <w:tc>
          <w:tcPr>
            <w:tcW w:type="dxa" w:w="3363"/>
            <w:hideMark/>
          </w:tcPr>
          <w:p w:rsidRDefault="00D71844" w:rsidP="008402A6" w:rsidR="00D71844" w:rsidRPr="006952A2">
            <w:pPr>
              <w:rPr>
                <w:b w:val="false"/>
              </w:rPr>
            </w:pPr>
            <w:r w:rsidRPr="006952A2">
              <w:rPr>
                <w:b w:val="false"/>
              </w:rPr>
              <w:t>JAKOV BABIĆ</w:t>
            </w:r>
          </w:p>
        </w:tc>
        <w:tc>
          <w:tcPr>
            <w:tcW w:type="dxa" w:w="1536"/>
            <w:noWrap/>
            <w:hideMark/>
          </w:tcPr>
          <w:p w:rsidRDefault="00D71844" w:rsidP="008402A6" w:rsidR="00D71844" w:rsidRPr="006952A2">
            <w:pPr>
              <w:rPr>
                <w:b w:val="false"/>
              </w:rPr>
            </w:pPr>
            <w:r w:rsidRPr="006952A2">
              <w:rPr>
                <w:b w:val="false"/>
              </w:rPr>
              <w:t>82162617618</w:t>
            </w:r>
          </w:p>
        </w:tc>
        <w:tc>
          <w:tcPr>
            <w:tcW w:type="dxa" w:w="1716"/>
            <w:noWrap/>
            <w:hideMark/>
          </w:tcPr>
          <w:p w:rsidRDefault="00D71844" w:rsidP="008402A6" w:rsidR="00D71844" w:rsidRPr="006952A2">
            <w:pPr>
              <w:rPr>
                <w:b w:val="false"/>
              </w:rPr>
            </w:pPr>
            <w:r w:rsidRPr="006952A2">
              <w:rPr>
                <w:b w:val="false"/>
              </w:rPr>
              <w:t>400.394,41</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400.394,41</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8</w:t>
            </w:r>
          </w:p>
        </w:tc>
        <w:tc>
          <w:tcPr>
            <w:tcW w:type="dxa" w:w="3363"/>
            <w:hideMark/>
          </w:tcPr>
          <w:p w:rsidRDefault="00D71844" w:rsidP="008402A6" w:rsidR="00D71844" w:rsidRPr="006952A2">
            <w:pPr>
              <w:rPr>
                <w:b w:val="false"/>
              </w:rPr>
            </w:pPr>
            <w:r w:rsidRPr="006952A2">
              <w:rPr>
                <w:b w:val="false"/>
              </w:rPr>
              <w:t>BANKA SPLITSKO-DALMATINSKA, dioničko društvo u stečaju</w:t>
            </w:r>
          </w:p>
        </w:tc>
        <w:tc>
          <w:tcPr>
            <w:tcW w:type="dxa" w:w="1536"/>
            <w:noWrap/>
            <w:hideMark/>
          </w:tcPr>
          <w:p w:rsidRDefault="00D71844" w:rsidP="008402A6" w:rsidR="00D71844" w:rsidRPr="006952A2">
            <w:pPr>
              <w:rPr>
                <w:b w:val="false"/>
              </w:rPr>
            </w:pPr>
            <w:r w:rsidRPr="006952A2">
              <w:rPr>
                <w:b w:val="false"/>
              </w:rPr>
              <w:t>25351138943</w:t>
            </w:r>
          </w:p>
        </w:tc>
        <w:tc>
          <w:tcPr>
            <w:tcW w:type="dxa" w:w="1716"/>
            <w:noWrap/>
            <w:hideMark/>
          </w:tcPr>
          <w:p w:rsidRDefault="00D71844" w:rsidP="008402A6" w:rsidR="00D71844" w:rsidRPr="006952A2">
            <w:pPr>
              <w:rPr>
                <w:b w:val="false"/>
              </w:rPr>
            </w:pPr>
            <w:r w:rsidRPr="006952A2">
              <w:rPr>
                <w:b w:val="false"/>
              </w:rPr>
              <w:t>10.489.621,73</w:t>
            </w:r>
          </w:p>
        </w:tc>
        <w:tc>
          <w:tcPr>
            <w:tcW w:type="dxa" w:w="1716"/>
            <w:noWrap/>
            <w:hideMark/>
          </w:tcPr>
          <w:p w:rsidRDefault="00D71844" w:rsidP="008402A6" w:rsidR="00D71844" w:rsidRPr="006952A2">
            <w:pPr>
              <w:rPr>
                <w:b w:val="false"/>
              </w:rPr>
            </w:pPr>
            <w:r w:rsidRPr="006952A2">
              <w:rPr>
                <w:b w:val="false"/>
              </w:rPr>
              <w:t>9.386.438,11</w:t>
            </w:r>
          </w:p>
        </w:tc>
        <w:tc>
          <w:tcPr>
            <w:tcW w:type="dxa" w:w="1716"/>
            <w:noWrap/>
            <w:hideMark/>
          </w:tcPr>
          <w:p w:rsidRDefault="00D71844" w:rsidP="008402A6" w:rsidR="00D71844" w:rsidRPr="006952A2">
            <w:pPr>
              <w:rPr>
                <w:b w:val="false"/>
              </w:rPr>
            </w:pPr>
            <w:r w:rsidRPr="006952A2">
              <w:rPr>
                <w:b w:val="false"/>
              </w:rPr>
              <w:t>9.386.438,11</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9</w:t>
            </w:r>
          </w:p>
        </w:tc>
        <w:tc>
          <w:tcPr>
            <w:tcW w:type="dxa" w:w="3363"/>
            <w:hideMark/>
          </w:tcPr>
          <w:p w:rsidRDefault="00D71844" w:rsidP="008402A6" w:rsidR="00D71844" w:rsidRPr="006952A2">
            <w:pPr>
              <w:rPr>
                <w:b w:val="false"/>
              </w:rPr>
            </w:pPr>
            <w:r w:rsidRPr="006952A2">
              <w:rPr>
                <w:b w:val="false"/>
              </w:rPr>
              <w:t>DAMIR BATARELO</w:t>
            </w:r>
          </w:p>
        </w:tc>
        <w:tc>
          <w:tcPr>
            <w:tcW w:type="dxa" w:w="1536"/>
            <w:noWrap/>
            <w:hideMark/>
          </w:tcPr>
          <w:p w:rsidRDefault="00D71844" w:rsidP="008402A6" w:rsidR="00D71844" w:rsidRPr="006952A2">
            <w:pPr>
              <w:rPr>
                <w:b w:val="false"/>
              </w:rPr>
            </w:pPr>
            <w:r w:rsidRPr="006952A2">
              <w:rPr>
                <w:b w:val="false"/>
              </w:rPr>
              <w:t>71224684672</w:t>
            </w:r>
          </w:p>
        </w:tc>
        <w:tc>
          <w:tcPr>
            <w:tcW w:type="dxa" w:w="1716"/>
            <w:noWrap/>
            <w:hideMark/>
          </w:tcPr>
          <w:p w:rsidRDefault="00D71844" w:rsidP="008402A6" w:rsidR="00D71844" w:rsidRPr="006952A2">
            <w:pPr>
              <w:rPr>
                <w:b w:val="false"/>
              </w:rPr>
            </w:pPr>
            <w:r w:rsidRPr="006952A2">
              <w:rPr>
                <w:b w:val="false"/>
              </w:rPr>
              <w:t>445.000,00</w:t>
            </w:r>
          </w:p>
        </w:tc>
        <w:tc>
          <w:tcPr>
            <w:tcW w:type="dxa" w:w="1716"/>
            <w:noWrap/>
            <w:hideMark/>
          </w:tcPr>
          <w:p w:rsidRDefault="00D71844" w:rsidP="008402A6" w:rsidR="00D71844" w:rsidRPr="006952A2">
            <w:pPr>
              <w:rPr>
                <w:b w:val="false"/>
              </w:rPr>
            </w:pPr>
            <w:r w:rsidRPr="006952A2">
              <w:rPr>
                <w:b w:val="false"/>
              </w:rPr>
              <w:t>473.571,16</w:t>
            </w:r>
          </w:p>
        </w:tc>
        <w:tc>
          <w:tcPr>
            <w:tcW w:type="dxa" w:w="1716"/>
            <w:noWrap/>
            <w:hideMark/>
          </w:tcPr>
          <w:p w:rsidRDefault="00D71844" w:rsidP="008402A6" w:rsidR="00D71844" w:rsidRPr="006952A2">
            <w:pPr>
              <w:rPr>
                <w:b w:val="false"/>
              </w:rPr>
            </w:pPr>
            <w:r w:rsidRPr="006952A2">
              <w:rPr>
                <w:b w:val="false"/>
              </w:rPr>
              <w:t>473.571,16</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10</w:t>
            </w:r>
          </w:p>
        </w:tc>
        <w:tc>
          <w:tcPr>
            <w:tcW w:type="dxa" w:w="3363"/>
            <w:hideMark/>
          </w:tcPr>
          <w:p w:rsidRDefault="00D71844" w:rsidP="008402A6" w:rsidR="00D71844" w:rsidRPr="006952A2">
            <w:pPr>
              <w:rPr>
                <w:b w:val="false"/>
              </w:rPr>
            </w:pPr>
            <w:r w:rsidRPr="006952A2">
              <w:rPr>
                <w:b w:val="false"/>
              </w:rPr>
              <w:t>JAKOV BELAJIĆ</w:t>
            </w:r>
          </w:p>
        </w:tc>
        <w:tc>
          <w:tcPr>
            <w:tcW w:type="dxa" w:w="1536"/>
            <w:noWrap/>
            <w:hideMark/>
          </w:tcPr>
          <w:p w:rsidRDefault="00D71844" w:rsidP="008402A6" w:rsidR="00D71844" w:rsidRPr="006952A2">
            <w:pPr>
              <w:rPr>
                <w:b w:val="false"/>
              </w:rPr>
            </w:pPr>
            <w:r w:rsidRPr="006952A2">
              <w:rPr>
                <w:b w:val="false"/>
              </w:rPr>
              <w:t>20077581700</w:t>
            </w:r>
          </w:p>
        </w:tc>
        <w:tc>
          <w:tcPr>
            <w:tcW w:type="dxa" w:w="1716"/>
            <w:noWrap/>
            <w:hideMark/>
          </w:tcPr>
          <w:p w:rsidRDefault="00D71844" w:rsidP="008402A6" w:rsidR="00D71844" w:rsidRPr="006952A2">
            <w:pPr>
              <w:rPr>
                <w:b w:val="false"/>
              </w:rPr>
            </w:pPr>
            <w:r w:rsidRPr="006952A2">
              <w:rPr>
                <w:b w:val="false"/>
              </w:rPr>
              <w:t>609.445,70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609.445,70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11</w:t>
            </w:r>
          </w:p>
        </w:tc>
        <w:tc>
          <w:tcPr>
            <w:tcW w:type="dxa" w:w="3363"/>
            <w:hideMark/>
          </w:tcPr>
          <w:p w:rsidRDefault="00D71844" w:rsidP="008402A6" w:rsidR="00D71844" w:rsidRPr="006952A2">
            <w:pPr>
              <w:rPr>
                <w:b w:val="false"/>
              </w:rPr>
            </w:pPr>
            <w:r w:rsidRPr="006952A2">
              <w:rPr>
                <w:b w:val="false"/>
              </w:rPr>
              <w:t>BESTPROJEKT biro energetika strojarska tehnika d.o.o.</w:t>
            </w:r>
          </w:p>
        </w:tc>
        <w:tc>
          <w:tcPr>
            <w:tcW w:type="dxa" w:w="1536"/>
            <w:noWrap/>
            <w:hideMark/>
          </w:tcPr>
          <w:p w:rsidRDefault="00D71844" w:rsidP="008402A6" w:rsidR="00D71844" w:rsidRPr="006952A2">
            <w:pPr>
              <w:rPr>
                <w:b w:val="false"/>
              </w:rPr>
            </w:pPr>
            <w:r w:rsidRPr="006952A2">
              <w:rPr>
                <w:b w:val="false"/>
              </w:rPr>
              <w:t>96736135460</w:t>
            </w:r>
          </w:p>
        </w:tc>
        <w:tc>
          <w:tcPr>
            <w:tcW w:type="dxa" w:w="1716"/>
            <w:noWrap/>
            <w:hideMark/>
          </w:tcPr>
          <w:p w:rsidRDefault="00D71844" w:rsidP="008402A6" w:rsidR="00D71844" w:rsidRPr="006952A2">
            <w:pPr>
              <w:rPr>
                <w:b w:val="false"/>
              </w:rPr>
            </w:pPr>
            <w:r w:rsidRPr="006952A2">
              <w:rPr>
                <w:b w:val="false"/>
              </w:rPr>
              <w:t>385.856,23</w:t>
            </w:r>
          </w:p>
        </w:tc>
        <w:tc>
          <w:tcPr>
            <w:tcW w:type="dxa" w:w="1716"/>
            <w:noWrap/>
            <w:hideMark/>
          </w:tcPr>
          <w:p w:rsidRDefault="00D71844" w:rsidP="008402A6" w:rsidR="00D71844" w:rsidRPr="006952A2">
            <w:pPr>
              <w:rPr>
                <w:b w:val="false"/>
              </w:rPr>
            </w:pPr>
            <w:r w:rsidRPr="006952A2">
              <w:rPr>
                <w:b w:val="false"/>
              </w:rPr>
              <w:t>727.839,11</w:t>
            </w:r>
          </w:p>
        </w:tc>
        <w:tc>
          <w:tcPr>
            <w:tcW w:type="dxa" w:w="1716"/>
            <w:noWrap/>
            <w:hideMark/>
          </w:tcPr>
          <w:p w:rsidRDefault="00D71844" w:rsidP="008402A6" w:rsidR="00D71844" w:rsidRPr="006952A2">
            <w:pPr>
              <w:rPr>
                <w:b w:val="false"/>
              </w:rPr>
            </w:pPr>
            <w:r w:rsidRPr="006952A2">
              <w:rPr>
                <w:b w:val="false"/>
              </w:rPr>
              <w:t>727.839,11</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12</w:t>
            </w:r>
          </w:p>
        </w:tc>
        <w:tc>
          <w:tcPr>
            <w:tcW w:type="dxa" w:w="3363"/>
            <w:hideMark/>
          </w:tcPr>
          <w:p w:rsidRDefault="00D71844" w:rsidP="008402A6" w:rsidR="00D71844" w:rsidRPr="006952A2">
            <w:pPr>
              <w:rPr>
                <w:b w:val="false"/>
              </w:rPr>
            </w:pPr>
            <w:r w:rsidRPr="006952A2">
              <w:rPr>
                <w:b w:val="false"/>
              </w:rPr>
              <w:t xml:space="preserve">BRAOVAC POREZNO SAVJETNIŠTVO d.o.o. za </w:t>
            </w:r>
            <w:r w:rsidRPr="006952A2">
              <w:rPr>
                <w:b w:val="false"/>
              </w:rPr>
              <w:lastRenderedPageBreak/>
              <w:t>porezno savjetovanje</w:t>
            </w:r>
          </w:p>
        </w:tc>
        <w:tc>
          <w:tcPr>
            <w:tcW w:type="dxa" w:w="1536"/>
            <w:noWrap/>
            <w:hideMark/>
          </w:tcPr>
          <w:p w:rsidRDefault="00D71844" w:rsidP="008402A6" w:rsidR="00D71844" w:rsidRPr="006952A2">
            <w:pPr>
              <w:rPr>
                <w:b w:val="false"/>
              </w:rPr>
            </w:pPr>
            <w:r w:rsidRPr="006952A2">
              <w:rPr>
                <w:b w:val="false"/>
              </w:rPr>
              <w:lastRenderedPageBreak/>
              <w:t>70142993751</w:t>
            </w:r>
          </w:p>
        </w:tc>
        <w:tc>
          <w:tcPr>
            <w:tcW w:type="dxa" w:w="1716"/>
            <w:noWrap/>
            <w:hideMark/>
          </w:tcPr>
          <w:p w:rsidRDefault="00D71844" w:rsidP="008402A6" w:rsidR="00D71844" w:rsidRPr="006952A2">
            <w:pPr>
              <w:rPr>
                <w:b w:val="false"/>
              </w:rPr>
            </w:pPr>
            <w:r w:rsidRPr="006952A2">
              <w:rPr>
                <w:b w:val="false"/>
              </w:rPr>
              <w:t>100,00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100,00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lastRenderedPageBreak/>
              <w:t>13</w:t>
            </w:r>
          </w:p>
        </w:tc>
        <w:tc>
          <w:tcPr>
            <w:tcW w:type="dxa" w:w="3363"/>
            <w:hideMark/>
          </w:tcPr>
          <w:p w:rsidRDefault="00D71844" w:rsidP="008402A6" w:rsidR="00D71844" w:rsidRPr="006952A2">
            <w:pPr>
              <w:rPr>
                <w:b w:val="false"/>
              </w:rPr>
            </w:pPr>
            <w:r w:rsidRPr="006952A2">
              <w:rPr>
                <w:b w:val="false"/>
              </w:rPr>
              <w:t>NEVENKA BUJAČIĆ</w:t>
            </w:r>
          </w:p>
        </w:tc>
        <w:tc>
          <w:tcPr>
            <w:tcW w:type="dxa" w:w="1536"/>
            <w:noWrap/>
            <w:hideMark/>
          </w:tcPr>
          <w:p w:rsidRDefault="00D71844" w:rsidP="008402A6" w:rsidR="00D71844" w:rsidRPr="006952A2">
            <w:pPr>
              <w:rPr>
                <w:b w:val="false"/>
              </w:rPr>
            </w:pPr>
            <w:r w:rsidRPr="006952A2">
              <w:rPr>
                <w:b w:val="false"/>
              </w:rPr>
              <w:t>66050120001</w:t>
            </w:r>
          </w:p>
        </w:tc>
        <w:tc>
          <w:tcPr>
            <w:tcW w:type="dxa" w:w="1716"/>
            <w:noWrap/>
            <w:hideMark/>
          </w:tcPr>
          <w:p w:rsidRDefault="00D71844" w:rsidP="008402A6" w:rsidR="00D71844" w:rsidRPr="006952A2">
            <w:pPr>
              <w:rPr>
                <w:b w:val="false"/>
              </w:rPr>
            </w:pPr>
            <w:r w:rsidRPr="006952A2">
              <w:rPr>
                <w:b w:val="false"/>
              </w:rPr>
              <w:t>122.354,13</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122.354,13</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14</w:t>
            </w:r>
          </w:p>
        </w:tc>
        <w:tc>
          <w:tcPr>
            <w:tcW w:type="dxa" w:w="3363"/>
            <w:hideMark/>
          </w:tcPr>
          <w:p w:rsidRDefault="00D71844" w:rsidP="008402A6" w:rsidR="00D71844" w:rsidRPr="006952A2">
            <w:pPr>
              <w:rPr>
                <w:b w:val="false"/>
              </w:rPr>
            </w:pPr>
            <w:r w:rsidRPr="006952A2">
              <w:rPr>
                <w:b w:val="false"/>
              </w:rPr>
              <w:t>MARIJAN BURAZIN</w:t>
            </w:r>
          </w:p>
        </w:tc>
        <w:tc>
          <w:tcPr>
            <w:tcW w:type="dxa" w:w="1536"/>
            <w:noWrap/>
            <w:hideMark/>
          </w:tcPr>
          <w:p w:rsidRDefault="00D71844" w:rsidP="008402A6" w:rsidR="00D71844" w:rsidRPr="006952A2">
            <w:pPr>
              <w:rPr>
                <w:b w:val="false"/>
              </w:rPr>
            </w:pPr>
            <w:r w:rsidRPr="006952A2">
              <w:rPr>
                <w:b w:val="false"/>
              </w:rPr>
              <w:t>50337929557</w:t>
            </w:r>
          </w:p>
        </w:tc>
        <w:tc>
          <w:tcPr>
            <w:tcW w:type="dxa" w:w="1716"/>
            <w:noWrap/>
            <w:hideMark/>
          </w:tcPr>
          <w:p w:rsidRDefault="00D71844" w:rsidP="008402A6" w:rsidR="00D71844" w:rsidRPr="006952A2">
            <w:pPr>
              <w:rPr>
                <w:b w:val="false"/>
              </w:rPr>
            </w:pPr>
            <w:r w:rsidRPr="006952A2">
              <w:rPr>
                <w:b w:val="false"/>
              </w:rPr>
              <w:t>48.362,60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48.362,60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15</w:t>
            </w:r>
          </w:p>
        </w:tc>
        <w:tc>
          <w:tcPr>
            <w:tcW w:type="dxa" w:w="3363"/>
            <w:hideMark/>
          </w:tcPr>
          <w:p w:rsidRDefault="00D71844" w:rsidP="008402A6" w:rsidR="00D71844" w:rsidRPr="006952A2">
            <w:pPr>
              <w:rPr>
                <w:b w:val="false"/>
              </w:rPr>
            </w:pPr>
            <w:r w:rsidRPr="006952A2">
              <w:rPr>
                <w:b w:val="false"/>
              </w:rPr>
              <w:t>C S ZAGREB d.o.o. za servis motornih vozila</w:t>
            </w:r>
          </w:p>
        </w:tc>
        <w:tc>
          <w:tcPr>
            <w:tcW w:type="dxa" w:w="1536"/>
            <w:noWrap/>
            <w:hideMark/>
          </w:tcPr>
          <w:p w:rsidRDefault="00D71844" w:rsidP="008402A6" w:rsidR="00D71844" w:rsidRPr="006952A2">
            <w:pPr>
              <w:rPr>
                <w:b w:val="false"/>
              </w:rPr>
            </w:pPr>
            <w:r w:rsidRPr="006952A2">
              <w:rPr>
                <w:b w:val="false"/>
              </w:rPr>
              <w:t>93202998603</w:t>
            </w:r>
          </w:p>
        </w:tc>
        <w:tc>
          <w:tcPr>
            <w:tcW w:type="dxa" w:w="1716"/>
            <w:noWrap/>
            <w:hideMark/>
          </w:tcPr>
          <w:p w:rsidRDefault="00D71844" w:rsidP="008402A6" w:rsidR="00D71844" w:rsidRPr="006952A2">
            <w:pPr>
              <w:rPr>
                <w:b w:val="false"/>
              </w:rPr>
            </w:pPr>
            <w:r w:rsidRPr="006952A2">
              <w:rPr>
                <w:b w:val="false"/>
              </w:rPr>
              <w:t>288,69</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288,69</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16</w:t>
            </w:r>
          </w:p>
        </w:tc>
        <w:tc>
          <w:tcPr>
            <w:tcW w:type="dxa" w:w="3363"/>
            <w:hideMark/>
          </w:tcPr>
          <w:p w:rsidRDefault="00D71844" w:rsidP="008402A6" w:rsidR="00D71844" w:rsidRPr="006952A2">
            <w:pPr>
              <w:rPr>
                <w:b w:val="false"/>
              </w:rPr>
            </w:pPr>
            <w:r w:rsidRPr="006952A2">
              <w:rPr>
                <w:b w:val="false"/>
              </w:rPr>
              <w:t>CESTAR društvo s ograničenom odgovornošću za građevinarstvo</w:t>
            </w:r>
          </w:p>
        </w:tc>
        <w:tc>
          <w:tcPr>
            <w:tcW w:type="dxa" w:w="1536"/>
            <w:noWrap/>
            <w:hideMark/>
          </w:tcPr>
          <w:p w:rsidRDefault="00D71844" w:rsidP="008402A6" w:rsidR="00D71844" w:rsidRPr="006952A2">
            <w:pPr>
              <w:rPr>
                <w:b w:val="false"/>
              </w:rPr>
            </w:pPr>
            <w:r w:rsidRPr="006952A2">
              <w:rPr>
                <w:b w:val="false"/>
              </w:rPr>
              <w:t>27471262195</w:t>
            </w:r>
          </w:p>
        </w:tc>
        <w:tc>
          <w:tcPr>
            <w:tcW w:type="dxa" w:w="1716"/>
            <w:noWrap/>
            <w:hideMark/>
          </w:tcPr>
          <w:p w:rsidRDefault="00D71844" w:rsidP="008402A6" w:rsidR="00D71844" w:rsidRPr="006952A2">
            <w:pPr>
              <w:rPr>
                <w:b w:val="false"/>
              </w:rPr>
            </w:pPr>
            <w:r w:rsidRPr="006952A2">
              <w:rPr>
                <w:b w:val="false"/>
              </w:rPr>
              <w:t>272.380,37</w:t>
            </w:r>
          </w:p>
        </w:tc>
        <w:tc>
          <w:tcPr>
            <w:tcW w:type="dxa" w:w="1716"/>
            <w:noWrap/>
            <w:hideMark/>
          </w:tcPr>
          <w:p w:rsidRDefault="00D71844" w:rsidP="008402A6" w:rsidR="00D71844" w:rsidRPr="006952A2">
            <w:pPr>
              <w:rPr>
                <w:b w:val="false"/>
              </w:rPr>
            </w:pPr>
            <w:r w:rsidRPr="006952A2">
              <w:rPr>
                <w:b w:val="false"/>
              </w:rPr>
              <w:t>329.004,25</w:t>
            </w:r>
          </w:p>
        </w:tc>
        <w:tc>
          <w:tcPr>
            <w:tcW w:type="dxa" w:w="1716"/>
            <w:noWrap/>
            <w:hideMark/>
          </w:tcPr>
          <w:p w:rsidRDefault="00D71844" w:rsidP="008402A6" w:rsidR="00D71844" w:rsidRPr="006952A2">
            <w:pPr>
              <w:rPr>
                <w:b w:val="false"/>
              </w:rPr>
            </w:pPr>
            <w:r w:rsidRPr="006952A2">
              <w:rPr>
                <w:b w:val="false"/>
              </w:rPr>
              <w:t>272.380,37</w:t>
            </w:r>
          </w:p>
        </w:tc>
        <w:tc>
          <w:tcPr>
            <w:tcW w:type="dxa" w:w="1596"/>
            <w:noWrap/>
            <w:hideMark/>
          </w:tcPr>
          <w:p w:rsidRDefault="00D71844" w:rsidP="008402A6" w:rsidR="00D71844" w:rsidRPr="006952A2">
            <w:pPr>
              <w:rPr>
                <w:b w:val="false"/>
              </w:rPr>
            </w:pPr>
            <w:r w:rsidRPr="006952A2">
              <w:rPr>
                <w:b w:val="false"/>
              </w:rPr>
              <w:t>56.623,88</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17</w:t>
            </w:r>
          </w:p>
        </w:tc>
        <w:tc>
          <w:tcPr>
            <w:tcW w:type="dxa" w:w="3363"/>
            <w:hideMark/>
          </w:tcPr>
          <w:p w:rsidRDefault="00D71844" w:rsidP="008402A6" w:rsidR="00D71844" w:rsidRPr="006952A2">
            <w:pPr>
              <w:rPr>
                <w:b w:val="false"/>
              </w:rPr>
            </w:pPr>
            <w:r w:rsidRPr="006952A2">
              <w:rPr>
                <w:b w:val="false"/>
              </w:rPr>
              <w:t>CORRIGAN d. o. o., ugostiteljstvo, graditeljstvo, turizam i druge usluge</w:t>
            </w:r>
          </w:p>
        </w:tc>
        <w:tc>
          <w:tcPr>
            <w:tcW w:type="dxa" w:w="1536"/>
            <w:noWrap/>
            <w:hideMark/>
          </w:tcPr>
          <w:p w:rsidRDefault="00D71844" w:rsidP="008402A6" w:rsidR="00D71844" w:rsidRPr="006952A2">
            <w:pPr>
              <w:rPr>
                <w:b w:val="false"/>
              </w:rPr>
            </w:pPr>
            <w:r w:rsidRPr="006952A2">
              <w:rPr>
                <w:b w:val="false"/>
              </w:rPr>
              <w:t>46658871040</w:t>
            </w:r>
          </w:p>
        </w:tc>
        <w:tc>
          <w:tcPr>
            <w:tcW w:type="dxa" w:w="1716"/>
            <w:noWrap/>
            <w:hideMark/>
          </w:tcPr>
          <w:p w:rsidRDefault="00D71844" w:rsidP="008402A6" w:rsidR="00D71844" w:rsidRPr="006952A2">
            <w:pPr>
              <w:rPr>
                <w:b w:val="false"/>
              </w:rPr>
            </w:pPr>
            <w:r w:rsidRPr="006952A2">
              <w:rPr>
                <w:b w:val="false"/>
              </w:rPr>
              <w:t>2.100,00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2.100,00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18</w:t>
            </w:r>
          </w:p>
        </w:tc>
        <w:tc>
          <w:tcPr>
            <w:tcW w:type="dxa" w:w="3363"/>
            <w:hideMark/>
          </w:tcPr>
          <w:p w:rsidRDefault="00D71844" w:rsidP="008402A6" w:rsidR="00D71844" w:rsidRPr="006952A2">
            <w:pPr>
              <w:rPr>
                <w:b w:val="false"/>
              </w:rPr>
            </w:pPr>
            <w:r w:rsidRPr="006952A2">
              <w:rPr>
                <w:b w:val="false"/>
              </w:rPr>
              <w:t>Credo banka dioničko društvo "u stečaju"</w:t>
            </w:r>
          </w:p>
        </w:tc>
        <w:tc>
          <w:tcPr>
            <w:tcW w:type="dxa" w:w="1536"/>
            <w:noWrap/>
            <w:hideMark/>
          </w:tcPr>
          <w:p w:rsidRDefault="00D71844" w:rsidP="008402A6" w:rsidR="00D71844" w:rsidRPr="006952A2">
            <w:pPr>
              <w:rPr>
                <w:b w:val="false"/>
              </w:rPr>
            </w:pPr>
            <w:r w:rsidRPr="006952A2">
              <w:rPr>
                <w:b w:val="false"/>
              </w:rPr>
              <w:t>94141384086</w:t>
            </w:r>
          </w:p>
        </w:tc>
        <w:tc>
          <w:tcPr>
            <w:tcW w:type="dxa" w:w="1716"/>
            <w:noWrap/>
            <w:hideMark/>
          </w:tcPr>
          <w:p w:rsidRDefault="00D71844" w:rsidP="008402A6" w:rsidR="00D71844" w:rsidRPr="006952A2">
            <w:pPr>
              <w:rPr>
                <w:b w:val="false"/>
              </w:rPr>
            </w:pPr>
            <w:r w:rsidRPr="006952A2">
              <w:rPr>
                <w:b w:val="false"/>
              </w:rPr>
              <w:t>13.820,40</w:t>
            </w:r>
          </w:p>
        </w:tc>
        <w:tc>
          <w:tcPr>
            <w:tcW w:type="dxa" w:w="1716"/>
            <w:noWrap/>
            <w:hideMark/>
          </w:tcPr>
          <w:p w:rsidRDefault="00D71844" w:rsidP="008402A6" w:rsidR="00D71844" w:rsidRPr="006952A2">
            <w:pPr>
              <w:rPr>
                <w:b w:val="false"/>
              </w:rPr>
            </w:pPr>
            <w:r w:rsidRPr="006952A2">
              <w:rPr>
                <w:b w:val="false"/>
              </w:rPr>
              <w:t>3.722.983,81</w:t>
            </w:r>
          </w:p>
        </w:tc>
        <w:tc>
          <w:tcPr>
            <w:tcW w:type="dxa" w:w="1716"/>
            <w:noWrap/>
            <w:hideMark/>
          </w:tcPr>
          <w:p w:rsidRDefault="00D71844" w:rsidP="008402A6" w:rsidR="00D71844" w:rsidRPr="006952A2">
            <w:pPr>
              <w:rPr>
                <w:b w:val="false"/>
              </w:rPr>
            </w:pPr>
            <w:r w:rsidRPr="006952A2">
              <w:rPr>
                <w:b w:val="false"/>
              </w:rPr>
              <w:t>1.850.402,31</w:t>
            </w:r>
          </w:p>
        </w:tc>
        <w:tc>
          <w:tcPr>
            <w:tcW w:type="dxa" w:w="1596"/>
            <w:noWrap/>
            <w:hideMark/>
          </w:tcPr>
          <w:p w:rsidRDefault="00D71844" w:rsidP="008402A6" w:rsidR="00D71844" w:rsidRPr="006952A2">
            <w:pPr>
              <w:rPr>
                <w:b w:val="false"/>
              </w:rPr>
            </w:pPr>
            <w:r w:rsidRPr="006952A2">
              <w:rPr>
                <w:b w:val="false"/>
              </w:rPr>
              <w:t>1.872.581,50</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19</w:t>
            </w:r>
          </w:p>
        </w:tc>
        <w:tc>
          <w:tcPr>
            <w:tcW w:type="dxa" w:w="3363"/>
            <w:hideMark/>
          </w:tcPr>
          <w:p w:rsidRDefault="00D71844" w:rsidP="008402A6" w:rsidR="00D71844" w:rsidRPr="006952A2">
            <w:pPr>
              <w:rPr>
                <w:b w:val="false"/>
              </w:rPr>
            </w:pPr>
            <w:r w:rsidRPr="006952A2">
              <w:rPr>
                <w:b w:val="false"/>
              </w:rPr>
              <w:t>Croatia Airlines, hrvatska zrakoplovna tvrtka d.d.</w:t>
            </w:r>
          </w:p>
        </w:tc>
        <w:tc>
          <w:tcPr>
            <w:tcW w:type="dxa" w:w="1536"/>
            <w:noWrap/>
            <w:hideMark/>
          </w:tcPr>
          <w:p w:rsidRDefault="00D71844" w:rsidP="008402A6" w:rsidR="00D71844" w:rsidRPr="006952A2">
            <w:pPr>
              <w:rPr>
                <w:b w:val="false"/>
              </w:rPr>
            </w:pPr>
            <w:r w:rsidRPr="006952A2">
              <w:rPr>
                <w:b w:val="false"/>
              </w:rPr>
              <w:t>24640993045</w:t>
            </w:r>
          </w:p>
        </w:tc>
        <w:tc>
          <w:tcPr>
            <w:tcW w:type="dxa" w:w="1716"/>
            <w:noWrap/>
            <w:hideMark/>
          </w:tcPr>
          <w:p w:rsidRDefault="00D71844" w:rsidP="008402A6" w:rsidR="00D71844" w:rsidRPr="006952A2">
            <w:pPr>
              <w:rPr>
                <w:b w:val="false"/>
              </w:rPr>
            </w:pPr>
            <w:r w:rsidRPr="006952A2">
              <w:rPr>
                <w:b w:val="false"/>
              </w:rPr>
              <w:t>327,50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327,50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20</w:t>
            </w:r>
          </w:p>
        </w:tc>
        <w:tc>
          <w:tcPr>
            <w:tcW w:type="dxa" w:w="3363"/>
            <w:hideMark/>
          </w:tcPr>
          <w:p w:rsidRDefault="00D71844" w:rsidP="008402A6" w:rsidR="00D71844" w:rsidRPr="006952A2">
            <w:pPr>
              <w:rPr>
                <w:b w:val="false"/>
              </w:rPr>
            </w:pPr>
            <w:r w:rsidRPr="006952A2">
              <w:rPr>
                <w:b w:val="false"/>
              </w:rPr>
              <w:t>CROATIA osiguranje d.d.</w:t>
            </w:r>
          </w:p>
        </w:tc>
        <w:tc>
          <w:tcPr>
            <w:tcW w:type="dxa" w:w="1536"/>
            <w:noWrap/>
            <w:hideMark/>
          </w:tcPr>
          <w:p w:rsidRDefault="00D71844" w:rsidP="008402A6" w:rsidR="00D71844" w:rsidRPr="006952A2">
            <w:pPr>
              <w:rPr>
                <w:b w:val="false"/>
              </w:rPr>
            </w:pPr>
            <w:r w:rsidRPr="006952A2">
              <w:rPr>
                <w:b w:val="false"/>
              </w:rPr>
              <w:t>26187994862</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19.464,56</w:t>
            </w:r>
          </w:p>
        </w:tc>
        <w:tc>
          <w:tcPr>
            <w:tcW w:type="dxa" w:w="1716"/>
            <w:noWrap/>
            <w:hideMark/>
          </w:tcPr>
          <w:p w:rsidRDefault="00D71844" w:rsidP="008402A6" w:rsidR="00D71844" w:rsidRPr="006952A2">
            <w:pPr>
              <w:rPr>
                <w:b w:val="false"/>
              </w:rPr>
            </w:pPr>
            <w:r w:rsidRPr="006952A2">
              <w:rPr>
                <w:b w:val="false"/>
              </w:rPr>
              <w:t>19.464,56</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21</w:t>
            </w:r>
          </w:p>
        </w:tc>
        <w:tc>
          <w:tcPr>
            <w:tcW w:type="dxa" w:w="3363"/>
            <w:hideMark/>
          </w:tcPr>
          <w:p w:rsidRDefault="00D71844" w:rsidP="008402A6" w:rsidR="00D71844" w:rsidRPr="006952A2">
            <w:pPr>
              <w:rPr>
                <w:b w:val="false"/>
              </w:rPr>
            </w:pPr>
            <w:r w:rsidRPr="006952A2">
              <w:rPr>
                <w:b w:val="false"/>
              </w:rPr>
              <w:t>ILIJA ĆAVAR</w:t>
            </w:r>
          </w:p>
        </w:tc>
        <w:tc>
          <w:tcPr>
            <w:tcW w:type="dxa" w:w="1536"/>
            <w:noWrap/>
            <w:hideMark/>
          </w:tcPr>
          <w:p w:rsidRDefault="00D71844" w:rsidP="008402A6" w:rsidR="00D71844" w:rsidRPr="006952A2">
            <w:pPr>
              <w:rPr>
                <w:b w:val="false"/>
              </w:rPr>
            </w:pPr>
            <w:r w:rsidRPr="006952A2">
              <w:rPr>
                <w:b w:val="false"/>
              </w:rPr>
              <w:t>15641526622</w:t>
            </w:r>
          </w:p>
        </w:tc>
        <w:tc>
          <w:tcPr>
            <w:tcW w:type="dxa" w:w="1716"/>
            <w:noWrap/>
            <w:hideMark/>
          </w:tcPr>
          <w:p w:rsidRDefault="00D71844" w:rsidP="008402A6" w:rsidR="00D71844" w:rsidRPr="006952A2">
            <w:pPr>
              <w:rPr>
                <w:b w:val="false"/>
              </w:rPr>
            </w:pPr>
            <w:r w:rsidRPr="006952A2">
              <w:rPr>
                <w:b w:val="false"/>
              </w:rPr>
              <w:t>154.615,31</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154.615,31</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1020"/>
        </w:trPr>
        <w:tc>
          <w:tcPr>
            <w:tcW w:type="dxa" w:w="790"/>
            <w:noWrap/>
            <w:hideMark/>
          </w:tcPr>
          <w:p w:rsidRDefault="00D71844" w:rsidP="008402A6" w:rsidR="00D71844" w:rsidRPr="006952A2">
            <w:pPr>
              <w:rPr>
                <w:b w:val="false"/>
              </w:rPr>
            </w:pPr>
            <w:r w:rsidRPr="006952A2">
              <w:rPr>
                <w:b w:val="false"/>
              </w:rPr>
              <w:t>22</w:t>
            </w:r>
          </w:p>
        </w:tc>
        <w:tc>
          <w:tcPr>
            <w:tcW w:type="dxa" w:w="3363"/>
            <w:hideMark/>
          </w:tcPr>
          <w:p w:rsidRDefault="00D71844" w:rsidP="008402A6" w:rsidR="00D71844" w:rsidRPr="006952A2">
            <w:pPr>
              <w:rPr>
                <w:b w:val="false"/>
              </w:rPr>
            </w:pPr>
            <w:r w:rsidRPr="006952A2">
              <w:rPr>
                <w:b w:val="false"/>
              </w:rPr>
              <w:t>ČISTOĆA društvo s ograničenom odgovornošću za obavljanje komunalnih djelatnosti održavanja čistoće i odlaganja komunalnog otpada</w:t>
            </w:r>
          </w:p>
        </w:tc>
        <w:tc>
          <w:tcPr>
            <w:tcW w:type="dxa" w:w="1536"/>
            <w:noWrap/>
            <w:hideMark/>
          </w:tcPr>
          <w:p w:rsidRDefault="00D71844" w:rsidP="008402A6" w:rsidR="00D71844" w:rsidRPr="006952A2">
            <w:pPr>
              <w:rPr>
                <w:b w:val="false"/>
              </w:rPr>
            </w:pPr>
            <w:r w:rsidRPr="006952A2">
              <w:rPr>
                <w:b w:val="false"/>
              </w:rPr>
              <w:t>38812451417</w:t>
            </w:r>
          </w:p>
        </w:tc>
        <w:tc>
          <w:tcPr>
            <w:tcW w:type="dxa" w:w="1716"/>
            <w:noWrap/>
            <w:hideMark/>
          </w:tcPr>
          <w:p w:rsidRDefault="00D71844" w:rsidP="008402A6" w:rsidR="00D71844" w:rsidRPr="006952A2">
            <w:pPr>
              <w:rPr>
                <w:b w:val="false"/>
              </w:rPr>
            </w:pPr>
            <w:r w:rsidRPr="006952A2">
              <w:rPr>
                <w:b w:val="false"/>
              </w:rPr>
              <w:t>1.492,15</w:t>
            </w:r>
          </w:p>
        </w:tc>
        <w:tc>
          <w:tcPr>
            <w:tcW w:type="dxa" w:w="1716"/>
            <w:noWrap/>
            <w:hideMark/>
          </w:tcPr>
          <w:p w:rsidRDefault="00D71844" w:rsidP="008402A6" w:rsidR="00D71844" w:rsidRPr="006952A2">
            <w:pPr>
              <w:rPr>
                <w:b w:val="false"/>
              </w:rPr>
            </w:pPr>
            <w:r w:rsidRPr="006952A2">
              <w:rPr>
                <w:b w:val="false"/>
              </w:rPr>
              <w:t>2.066,24</w:t>
            </w:r>
          </w:p>
        </w:tc>
        <w:tc>
          <w:tcPr>
            <w:tcW w:type="dxa" w:w="1716"/>
            <w:noWrap/>
            <w:hideMark/>
          </w:tcPr>
          <w:p w:rsidRDefault="00D71844" w:rsidP="008402A6" w:rsidR="00D71844" w:rsidRPr="006952A2">
            <w:pPr>
              <w:rPr>
                <w:b w:val="false"/>
              </w:rPr>
            </w:pPr>
            <w:r w:rsidRPr="006952A2">
              <w:rPr>
                <w:b w:val="false"/>
              </w:rPr>
              <w:t>2.066,24</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23</w:t>
            </w:r>
          </w:p>
        </w:tc>
        <w:tc>
          <w:tcPr>
            <w:tcW w:type="dxa" w:w="3363"/>
            <w:hideMark/>
          </w:tcPr>
          <w:p w:rsidRDefault="00D71844" w:rsidP="008402A6" w:rsidR="00D71844" w:rsidRPr="006952A2">
            <w:pPr>
              <w:rPr>
                <w:b w:val="false"/>
              </w:rPr>
            </w:pPr>
            <w:r w:rsidRPr="006952A2">
              <w:rPr>
                <w:b w:val="false"/>
              </w:rPr>
              <w:t>DOGMA d.o.o za trgovinu i transport</w:t>
            </w:r>
          </w:p>
        </w:tc>
        <w:tc>
          <w:tcPr>
            <w:tcW w:type="dxa" w:w="1536"/>
            <w:noWrap/>
            <w:hideMark/>
          </w:tcPr>
          <w:p w:rsidRDefault="00D71844" w:rsidP="008402A6" w:rsidR="00D71844" w:rsidRPr="006952A2">
            <w:pPr>
              <w:rPr>
                <w:b w:val="false"/>
              </w:rPr>
            </w:pPr>
            <w:r w:rsidRPr="006952A2">
              <w:rPr>
                <w:b w:val="false"/>
              </w:rPr>
              <w:t>00312141057</w:t>
            </w:r>
          </w:p>
        </w:tc>
        <w:tc>
          <w:tcPr>
            <w:tcW w:type="dxa" w:w="1716"/>
            <w:noWrap/>
            <w:hideMark/>
          </w:tcPr>
          <w:p w:rsidRDefault="00D71844" w:rsidP="008402A6" w:rsidR="00D71844" w:rsidRPr="006952A2">
            <w:pPr>
              <w:rPr>
                <w:b w:val="false"/>
              </w:rPr>
            </w:pPr>
            <w:r w:rsidRPr="006952A2">
              <w:rPr>
                <w:b w:val="false"/>
              </w:rPr>
              <w:t>450,00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450,00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24</w:t>
            </w:r>
          </w:p>
        </w:tc>
        <w:tc>
          <w:tcPr>
            <w:tcW w:type="dxa" w:w="3363"/>
            <w:hideMark/>
          </w:tcPr>
          <w:p w:rsidRDefault="00D71844" w:rsidP="008402A6" w:rsidR="00D71844" w:rsidRPr="006952A2">
            <w:pPr>
              <w:rPr>
                <w:b w:val="false"/>
              </w:rPr>
            </w:pPr>
            <w:r w:rsidRPr="006952A2">
              <w:rPr>
                <w:b w:val="false"/>
              </w:rPr>
              <w:t>ERSTE CARD CLUB društvo s ograničenom odgovornošću za financijsko posredovanje i usluge</w:t>
            </w:r>
          </w:p>
        </w:tc>
        <w:tc>
          <w:tcPr>
            <w:tcW w:type="dxa" w:w="1536"/>
            <w:noWrap/>
            <w:hideMark/>
          </w:tcPr>
          <w:p w:rsidRDefault="00D71844" w:rsidP="008402A6" w:rsidR="00D71844" w:rsidRPr="006952A2">
            <w:pPr>
              <w:rPr>
                <w:b w:val="false"/>
              </w:rPr>
            </w:pPr>
            <w:r w:rsidRPr="006952A2">
              <w:rPr>
                <w:b w:val="false"/>
              </w:rPr>
              <w:t>85941596441</w:t>
            </w:r>
          </w:p>
        </w:tc>
        <w:tc>
          <w:tcPr>
            <w:tcW w:type="dxa" w:w="1716"/>
            <w:noWrap/>
            <w:hideMark/>
          </w:tcPr>
          <w:p w:rsidRDefault="00D71844" w:rsidP="008402A6" w:rsidR="00D71844" w:rsidRPr="006952A2">
            <w:pPr>
              <w:rPr>
                <w:b w:val="false"/>
              </w:rPr>
            </w:pPr>
            <w:r w:rsidRPr="006952A2">
              <w:rPr>
                <w:b w:val="false"/>
              </w:rPr>
              <w:t>21.921,27</w:t>
            </w:r>
          </w:p>
        </w:tc>
        <w:tc>
          <w:tcPr>
            <w:tcW w:type="dxa" w:w="1716"/>
            <w:noWrap/>
            <w:hideMark/>
          </w:tcPr>
          <w:p w:rsidRDefault="00D71844" w:rsidP="008402A6" w:rsidR="00D71844" w:rsidRPr="006952A2">
            <w:pPr>
              <w:rPr>
                <w:b w:val="false"/>
              </w:rPr>
            </w:pPr>
            <w:r w:rsidRPr="006952A2">
              <w:rPr>
                <w:b w:val="false"/>
              </w:rPr>
              <w:t>101.569,58</w:t>
            </w:r>
          </w:p>
        </w:tc>
        <w:tc>
          <w:tcPr>
            <w:tcW w:type="dxa" w:w="1716"/>
            <w:noWrap/>
            <w:hideMark/>
          </w:tcPr>
          <w:p w:rsidRDefault="00D71844" w:rsidP="008402A6" w:rsidR="00D71844" w:rsidRPr="006952A2">
            <w:pPr>
              <w:rPr>
                <w:b w:val="false"/>
              </w:rPr>
            </w:pPr>
            <w:r w:rsidRPr="006952A2">
              <w:rPr>
                <w:b w:val="false"/>
              </w:rPr>
              <w:t>101.569,58</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25</w:t>
            </w:r>
          </w:p>
        </w:tc>
        <w:tc>
          <w:tcPr>
            <w:tcW w:type="dxa" w:w="3363"/>
            <w:hideMark/>
          </w:tcPr>
          <w:p w:rsidRDefault="00D71844" w:rsidP="008402A6" w:rsidR="00D71844" w:rsidRPr="006952A2">
            <w:pPr>
              <w:rPr>
                <w:b w:val="false"/>
              </w:rPr>
            </w:pPr>
            <w:r w:rsidRPr="006952A2">
              <w:rPr>
                <w:b w:val="false"/>
              </w:rPr>
              <w:t>ERSTE&amp;STEIERMÄRKISCHE BANKA dioničko društvo</w:t>
            </w:r>
          </w:p>
        </w:tc>
        <w:tc>
          <w:tcPr>
            <w:tcW w:type="dxa" w:w="1536"/>
            <w:noWrap/>
            <w:hideMark/>
          </w:tcPr>
          <w:p w:rsidRDefault="00D71844" w:rsidP="008402A6" w:rsidR="00D71844" w:rsidRPr="006952A2">
            <w:pPr>
              <w:rPr>
                <w:b w:val="false"/>
              </w:rPr>
            </w:pPr>
            <w:r w:rsidRPr="006952A2">
              <w:rPr>
                <w:b w:val="false"/>
              </w:rPr>
              <w:t>23057039320</w:t>
            </w:r>
          </w:p>
        </w:tc>
        <w:tc>
          <w:tcPr>
            <w:tcW w:type="dxa" w:w="1716"/>
            <w:noWrap/>
            <w:hideMark/>
          </w:tcPr>
          <w:p w:rsidRDefault="00D71844" w:rsidP="008402A6" w:rsidR="00D71844" w:rsidRPr="006952A2">
            <w:pPr>
              <w:rPr>
                <w:b w:val="false"/>
              </w:rPr>
            </w:pPr>
            <w:r w:rsidRPr="006952A2">
              <w:rPr>
                <w:b w:val="false"/>
              </w:rPr>
              <w:t>472,44</w:t>
            </w:r>
          </w:p>
        </w:tc>
        <w:tc>
          <w:tcPr>
            <w:tcW w:type="dxa" w:w="1716"/>
            <w:noWrap/>
            <w:hideMark/>
          </w:tcPr>
          <w:p w:rsidRDefault="00D71844" w:rsidP="008402A6" w:rsidR="00D71844" w:rsidRPr="006952A2">
            <w:pPr>
              <w:rPr>
                <w:b w:val="false"/>
              </w:rPr>
            </w:pPr>
            <w:r w:rsidRPr="006952A2">
              <w:rPr>
                <w:b w:val="false"/>
              </w:rPr>
              <w:t>1.264.699,00</w:t>
            </w:r>
          </w:p>
        </w:tc>
        <w:tc>
          <w:tcPr>
            <w:tcW w:type="dxa" w:w="1716"/>
            <w:noWrap/>
            <w:hideMark/>
          </w:tcPr>
          <w:p w:rsidRDefault="00D71844" w:rsidP="008402A6" w:rsidR="00D71844" w:rsidRPr="006952A2">
            <w:pPr>
              <w:rPr>
                <w:b w:val="false"/>
              </w:rPr>
            </w:pPr>
            <w:r w:rsidRPr="006952A2">
              <w:rPr>
                <w:b w:val="false"/>
              </w:rPr>
              <w:t>1.264.699,00</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lastRenderedPageBreak/>
              <w:t>26</w:t>
            </w:r>
          </w:p>
        </w:tc>
        <w:tc>
          <w:tcPr>
            <w:tcW w:type="dxa" w:w="3363"/>
            <w:hideMark/>
          </w:tcPr>
          <w:p w:rsidRDefault="00D71844" w:rsidP="008402A6" w:rsidR="00D71844" w:rsidRPr="006952A2">
            <w:pPr>
              <w:rPr>
                <w:b w:val="false"/>
              </w:rPr>
            </w:pPr>
            <w:r w:rsidRPr="006952A2">
              <w:rPr>
                <w:b w:val="false"/>
              </w:rPr>
              <w:t>EURO DAUS dioničko društvo za trgovinu i servis vozila</w:t>
            </w:r>
          </w:p>
        </w:tc>
        <w:tc>
          <w:tcPr>
            <w:tcW w:type="dxa" w:w="1536"/>
            <w:noWrap/>
            <w:hideMark/>
          </w:tcPr>
          <w:p w:rsidRDefault="00D71844" w:rsidP="008402A6" w:rsidR="00D71844" w:rsidRPr="006952A2">
            <w:pPr>
              <w:rPr>
                <w:b w:val="false"/>
              </w:rPr>
            </w:pPr>
            <w:r w:rsidRPr="006952A2">
              <w:rPr>
                <w:b w:val="false"/>
              </w:rPr>
              <w:t>19212513210</w:t>
            </w:r>
          </w:p>
        </w:tc>
        <w:tc>
          <w:tcPr>
            <w:tcW w:type="dxa" w:w="1716"/>
            <w:noWrap/>
            <w:hideMark/>
          </w:tcPr>
          <w:p w:rsidRDefault="00D71844" w:rsidP="008402A6" w:rsidR="00D71844" w:rsidRPr="006952A2">
            <w:pPr>
              <w:rPr>
                <w:b w:val="false"/>
              </w:rPr>
            </w:pPr>
            <w:r w:rsidRPr="006952A2">
              <w:rPr>
                <w:b w:val="false"/>
              </w:rPr>
              <w:t>21,00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21,00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27</w:t>
            </w:r>
          </w:p>
        </w:tc>
        <w:tc>
          <w:tcPr>
            <w:tcW w:type="dxa" w:w="3363"/>
            <w:hideMark/>
          </w:tcPr>
          <w:p w:rsidRDefault="00D71844" w:rsidP="008402A6" w:rsidR="00D71844" w:rsidRPr="006952A2">
            <w:pPr>
              <w:rPr>
                <w:b w:val="false"/>
              </w:rPr>
            </w:pPr>
            <w:r w:rsidRPr="006952A2">
              <w:rPr>
                <w:b w:val="false"/>
              </w:rPr>
              <w:t>EUROAGRAM TIS društvo s ograničenom odgovornošću za tehnički pregled i promet vozila</w:t>
            </w:r>
          </w:p>
        </w:tc>
        <w:tc>
          <w:tcPr>
            <w:tcW w:type="dxa" w:w="1536"/>
            <w:noWrap/>
            <w:hideMark/>
          </w:tcPr>
          <w:p w:rsidRDefault="00D71844" w:rsidP="008402A6" w:rsidR="00D71844" w:rsidRPr="006952A2">
            <w:pPr>
              <w:rPr>
                <w:b w:val="false"/>
              </w:rPr>
            </w:pPr>
            <w:r w:rsidRPr="006952A2">
              <w:rPr>
                <w:b w:val="false"/>
              </w:rPr>
              <w:t>99681708224</w:t>
            </w:r>
          </w:p>
        </w:tc>
        <w:tc>
          <w:tcPr>
            <w:tcW w:type="dxa" w:w="1716"/>
            <w:noWrap/>
            <w:hideMark/>
          </w:tcPr>
          <w:p w:rsidRDefault="00D71844" w:rsidP="008402A6" w:rsidR="00D71844" w:rsidRPr="006952A2">
            <w:pPr>
              <w:rPr>
                <w:b w:val="false"/>
              </w:rPr>
            </w:pPr>
            <w:r w:rsidRPr="006952A2">
              <w:rPr>
                <w:b w:val="false"/>
              </w:rPr>
              <w:t>23,80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23,80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28</w:t>
            </w:r>
          </w:p>
        </w:tc>
        <w:tc>
          <w:tcPr>
            <w:tcW w:type="dxa" w:w="3363"/>
            <w:hideMark/>
          </w:tcPr>
          <w:p w:rsidRDefault="00D71844" w:rsidP="008402A6" w:rsidR="00D71844" w:rsidRPr="006952A2">
            <w:pPr>
              <w:rPr>
                <w:b w:val="false"/>
              </w:rPr>
            </w:pPr>
            <w:r w:rsidRPr="006952A2">
              <w:rPr>
                <w:b w:val="false"/>
              </w:rPr>
              <w:t>EUROMARINE d.o.o. turistička agencija, trgovina i usluge</w:t>
            </w:r>
          </w:p>
        </w:tc>
        <w:tc>
          <w:tcPr>
            <w:tcW w:type="dxa" w:w="1536"/>
            <w:noWrap/>
            <w:hideMark/>
          </w:tcPr>
          <w:p w:rsidRDefault="00D71844" w:rsidP="008402A6" w:rsidR="00D71844" w:rsidRPr="006952A2">
            <w:pPr>
              <w:rPr>
                <w:b w:val="false"/>
              </w:rPr>
            </w:pPr>
            <w:r w:rsidRPr="006952A2">
              <w:rPr>
                <w:b w:val="false"/>
              </w:rPr>
              <w:t>02761102585</w:t>
            </w:r>
          </w:p>
        </w:tc>
        <w:tc>
          <w:tcPr>
            <w:tcW w:type="dxa" w:w="1716"/>
            <w:noWrap/>
            <w:hideMark/>
          </w:tcPr>
          <w:p w:rsidRDefault="00D71844" w:rsidP="008402A6" w:rsidR="00D71844" w:rsidRPr="006952A2">
            <w:pPr>
              <w:rPr>
                <w:b w:val="false"/>
              </w:rPr>
            </w:pPr>
            <w:r w:rsidRPr="006952A2">
              <w:rPr>
                <w:b w:val="false"/>
              </w:rPr>
              <w:t>2.427,38</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2.427,38</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29</w:t>
            </w:r>
          </w:p>
        </w:tc>
        <w:tc>
          <w:tcPr>
            <w:tcW w:type="dxa" w:w="3363"/>
            <w:hideMark/>
          </w:tcPr>
          <w:p w:rsidRDefault="00D71844" w:rsidP="008402A6" w:rsidR="00D71844" w:rsidRPr="006952A2">
            <w:pPr>
              <w:rPr>
                <w:b w:val="false"/>
              </w:rPr>
            </w:pPr>
            <w:r w:rsidRPr="006952A2">
              <w:rPr>
                <w:b w:val="false"/>
              </w:rPr>
              <w:t>FAVORIT bomboni, biskviti, slastice, dioničko društvo "u stečaju"</w:t>
            </w:r>
          </w:p>
        </w:tc>
        <w:tc>
          <w:tcPr>
            <w:tcW w:type="dxa" w:w="1536"/>
            <w:noWrap/>
            <w:hideMark/>
          </w:tcPr>
          <w:p w:rsidRDefault="00D71844" w:rsidP="008402A6" w:rsidR="00D71844" w:rsidRPr="006952A2">
            <w:pPr>
              <w:rPr>
                <w:b w:val="false"/>
              </w:rPr>
            </w:pPr>
            <w:r w:rsidRPr="006952A2">
              <w:rPr>
                <w:b w:val="false"/>
              </w:rPr>
              <w:t>19965637130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0,00</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30</w:t>
            </w:r>
          </w:p>
        </w:tc>
        <w:tc>
          <w:tcPr>
            <w:tcW w:type="dxa" w:w="3363"/>
            <w:hideMark/>
          </w:tcPr>
          <w:p w:rsidRDefault="00D71844" w:rsidP="008402A6" w:rsidR="00D71844" w:rsidRPr="006952A2">
            <w:pPr>
              <w:rPr>
                <w:b w:val="false"/>
              </w:rPr>
            </w:pPr>
            <w:r w:rsidRPr="006952A2">
              <w:rPr>
                <w:b w:val="false"/>
              </w:rPr>
              <w:t>Financijska agencija</w:t>
            </w:r>
          </w:p>
        </w:tc>
        <w:tc>
          <w:tcPr>
            <w:tcW w:type="dxa" w:w="1536"/>
            <w:noWrap/>
            <w:hideMark/>
          </w:tcPr>
          <w:p w:rsidRDefault="00D71844" w:rsidP="008402A6" w:rsidR="00D71844" w:rsidRPr="006952A2">
            <w:pPr>
              <w:rPr>
                <w:b w:val="false"/>
              </w:rPr>
            </w:pPr>
            <w:r w:rsidRPr="006952A2">
              <w:rPr>
                <w:b w:val="false"/>
              </w:rPr>
              <w:t>85821130368</w:t>
            </w:r>
          </w:p>
        </w:tc>
        <w:tc>
          <w:tcPr>
            <w:tcW w:type="dxa" w:w="1716"/>
            <w:noWrap/>
            <w:hideMark/>
          </w:tcPr>
          <w:p w:rsidRDefault="00D71844" w:rsidP="008402A6" w:rsidR="00D71844" w:rsidRPr="006952A2">
            <w:pPr>
              <w:rPr>
                <w:b w:val="false"/>
              </w:rPr>
            </w:pPr>
            <w:r w:rsidRPr="006952A2">
              <w:rPr>
                <w:b w:val="false"/>
              </w:rPr>
              <w:t>3.269,00</w:t>
            </w:r>
          </w:p>
        </w:tc>
        <w:tc>
          <w:tcPr>
            <w:tcW w:type="dxa" w:w="1716"/>
            <w:noWrap/>
            <w:hideMark/>
          </w:tcPr>
          <w:p w:rsidRDefault="00D71844" w:rsidP="008402A6" w:rsidR="00D71844" w:rsidRPr="006952A2">
            <w:pPr>
              <w:rPr>
                <w:b w:val="false"/>
              </w:rPr>
            </w:pPr>
            <w:r w:rsidRPr="006952A2">
              <w:rPr>
                <w:b w:val="false"/>
              </w:rPr>
              <w:t>176,67</w:t>
            </w:r>
          </w:p>
        </w:tc>
        <w:tc>
          <w:tcPr>
            <w:tcW w:type="dxa" w:w="1716"/>
            <w:noWrap/>
            <w:hideMark/>
          </w:tcPr>
          <w:p w:rsidRDefault="00D71844" w:rsidP="008402A6" w:rsidR="00D71844" w:rsidRPr="006952A2">
            <w:pPr>
              <w:rPr>
                <w:b w:val="false"/>
              </w:rPr>
            </w:pPr>
            <w:r w:rsidRPr="006952A2">
              <w:rPr>
                <w:b w:val="false"/>
              </w:rPr>
              <w:t>176,67</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31</w:t>
            </w:r>
          </w:p>
        </w:tc>
        <w:tc>
          <w:tcPr>
            <w:tcW w:type="dxa" w:w="3363"/>
            <w:hideMark/>
          </w:tcPr>
          <w:p w:rsidRDefault="00D71844" w:rsidP="008402A6" w:rsidR="00D71844" w:rsidRPr="006952A2">
            <w:pPr>
              <w:rPr>
                <w:b w:val="false"/>
              </w:rPr>
            </w:pPr>
            <w:r w:rsidRPr="006952A2">
              <w:rPr>
                <w:b w:val="false"/>
              </w:rPr>
              <w:t>IVAN GALETOVIĆ</w:t>
            </w:r>
          </w:p>
        </w:tc>
        <w:tc>
          <w:tcPr>
            <w:tcW w:type="dxa" w:w="1536"/>
            <w:noWrap/>
            <w:hideMark/>
          </w:tcPr>
          <w:p w:rsidRDefault="00D71844" w:rsidP="008402A6" w:rsidR="00D71844" w:rsidRPr="006952A2">
            <w:pPr>
              <w:rPr>
                <w:b w:val="false"/>
              </w:rPr>
            </w:pPr>
            <w:r w:rsidRPr="006952A2">
              <w:rPr>
                <w:b w:val="false"/>
              </w:rPr>
              <w:t>97845126245</w:t>
            </w:r>
          </w:p>
        </w:tc>
        <w:tc>
          <w:tcPr>
            <w:tcW w:type="dxa" w:w="1716"/>
            <w:noWrap/>
            <w:hideMark/>
          </w:tcPr>
          <w:p w:rsidRDefault="00D71844" w:rsidP="008402A6" w:rsidR="00D71844" w:rsidRPr="006952A2">
            <w:pPr>
              <w:rPr>
                <w:b w:val="false"/>
              </w:rPr>
            </w:pPr>
            <w:r w:rsidRPr="006952A2">
              <w:rPr>
                <w:b w:val="false"/>
              </w:rPr>
              <w:t>551,80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551,80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32</w:t>
            </w:r>
          </w:p>
        </w:tc>
        <w:tc>
          <w:tcPr>
            <w:tcW w:type="dxa" w:w="3363"/>
            <w:hideMark/>
          </w:tcPr>
          <w:p w:rsidRDefault="00D71844" w:rsidP="008402A6" w:rsidR="00D71844" w:rsidRPr="006952A2">
            <w:pPr>
              <w:rPr>
                <w:b w:val="false"/>
              </w:rPr>
            </w:pPr>
            <w:r w:rsidRPr="006952A2">
              <w:rPr>
                <w:b w:val="false"/>
              </w:rPr>
              <w:t>GENAKER d.o.o. za nautički turizam, turistička agencija</w:t>
            </w:r>
          </w:p>
        </w:tc>
        <w:tc>
          <w:tcPr>
            <w:tcW w:type="dxa" w:w="1536"/>
            <w:noWrap/>
            <w:hideMark/>
          </w:tcPr>
          <w:p w:rsidRDefault="00D71844" w:rsidP="008402A6" w:rsidR="00D71844" w:rsidRPr="006952A2">
            <w:pPr>
              <w:rPr>
                <w:b w:val="false"/>
              </w:rPr>
            </w:pPr>
            <w:r w:rsidRPr="006952A2">
              <w:rPr>
                <w:b w:val="false"/>
              </w:rPr>
              <w:t>25603314311</w:t>
            </w:r>
          </w:p>
        </w:tc>
        <w:tc>
          <w:tcPr>
            <w:tcW w:type="dxa" w:w="1716"/>
            <w:noWrap/>
            <w:hideMark/>
          </w:tcPr>
          <w:p w:rsidRDefault="00D71844" w:rsidP="008402A6" w:rsidR="00D71844" w:rsidRPr="006952A2">
            <w:pPr>
              <w:rPr>
                <w:b w:val="false"/>
              </w:rPr>
            </w:pPr>
            <w:r w:rsidRPr="006952A2">
              <w:rPr>
                <w:b w:val="false"/>
              </w:rPr>
              <w:t>500,00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500,00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33</w:t>
            </w:r>
          </w:p>
        </w:tc>
        <w:tc>
          <w:tcPr>
            <w:tcW w:type="dxa" w:w="3363"/>
            <w:hideMark/>
          </w:tcPr>
          <w:p w:rsidRDefault="00D71844" w:rsidP="008402A6" w:rsidR="00D71844" w:rsidRPr="006952A2">
            <w:pPr>
              <w:rPr>
                <w:b w:val="false"/>
              </w:rPr>
            </w:pPr>
            <w:r w:rsidRPr="006952A2">
              <w:rPr>
                <w:b w:val="false"/>
              </w:rPr>
              <w:t>GENERALI OSIGURANJE dioničko društvo</w:t>
            </w:r>
          </w:p>
        </w:tc>
        <w:tc>
          <w:tcPr>
            <w:tcW w:type="dxa" w:w="1536"/>
            <w:noWrap/>
            <w:hideMark/>
          </w:tcPr>
          <w:p w:rsidRDefault="00D71844" w:rsidP="008402A6" w:rsidR="00D71844" w:rsidRPr="006952A2">
            <w:pPr>
              <w:rPr>
                <w:b w:val="false"/>
              </w:rPr>
            </w:pPr>
            <w:r w:rsidRPr="006952A2">
              <w:rPr>
                <w:b w:val="false"/>
              </w:rPr>
              <w:t>10840749604</w:t>
            </w:r>
          </w:p>
        </w:tc>
        <w:tc>
          <w:tcPr>
            <w:tcW w:type="dxa" w:w="1716"/>
            <w:noWrap/>
            <w:hideMark/>
          </w:tcPr>
          <w:p w:rsidRDefault="00D71844" w:rsidP="008402A6" w:rsidR="00D71844" w:rsidRPr="006952A2">
            <w:pPr>
              <w:rPr>
                <w:b w:val="false"/>
              </w:rPr>
            </w:pPr>
            <w:r w:rsidRPr="006952A2">
              <w:rPr>
                <w:b w:val="false"/>
              </w:rPr>
              <w:t>3.906,09</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3.906,09</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34</w:t>
            </w:r>
          </w:p>
        </w:tc>
        <w:tc>
          <w:tcPr>
            <w:tcW w:type="dxa" w:w="3363"/>
            <w:hideMark/>
          </w:tcPr>
          <w:p w:rsidRDefault="00D71844" w:rsidP="008402A6" w:rsidR="00D71844" w:rsidRPr="006952A2">
            <w:pPr>
              <w:rPr>
                <w:b w:val="false"/>
              </w:rPr>
            </w:pPr>
            <w:r w:rsidRPr="006952A2">
              <w:rPr>
                <w:b w:val="false"/>
              </w:rPr>
              <w:t>GEOPROJEKT, dioničko društvo za geodetske poslove, građevinsko projektiranje i nadzor</w:t>
            </w:r>
          </w:p>
        </w:tc>
        <w:tc>
          <w:tcPr>
            <w:tcW w:type="dxa" w:w="1536"/>
            <w:noWrap/>
            <w:hideMark/>
          </w:tcPr>
          <w:p w:rsidRDefault="00D71844" w:rsidP="008402A6" w:rsidR="00D71844" w:rsidRPr="006952A2">
            <w:pPr>
              <w:rPr>
                <w:b w:val="false"/>
              </w:rPr>
            </w:pPr>
            <w:r w:rsidRPr="006952A2">
              <w:rPr>
                <w:b w:val="false"/>
              </w:rPr>
              <w:t>25623466485</w:t>
            </w:r>
          </w:p>
        </w:tc>
        <w:tc>
          <w:tcPr>
            <w:tcW w:type="dxa" w:w="1716"/>
            <w:noWrap/>
            <w:hideMark/>
          </w:tcPr>
          <w:p w:rsidRDefault="00D71844" w:rsidP="008402A6" w:rsidR="00D71844" w:rsidRPr="006952A2">
            <w:pPr>
              <w:rPr>
                <w:b w:val="false"/>
              </w:rPr>
            </w:pPr>
            <w:r w:rsidRPr="006952A2">
              <w:rPr>
                <w:b w:val="false"/>
              </w:rPr>
              <w:t>16.000,00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16.000,00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35</w:t>
            </w:r>
          </w:p>
        </w:tc>
        <w:tc>
          <w:tcPr>
            <w:tcW w:type="dxa" w:w="3363"/>
            <w:hideMark/>
          </w:tcPr>
          <w:p w:rsidRDefault="00D71844" w:rsidP="008402A6" w:rsidR="00D71844" w:rsidRPr="006952A2">
            <w:pPr>
              <w:rPr>
                <w:b w:val="false"/>
              </w:rPr>
            </w:pPr>
            <w:r w:rsidRPr="006952A2">
              <w:rPr>
                <w:b w:val="false"/>
              </w:rPr>
              <w:t>KATARINA GLASNOVIĆ</w:t>
            </w:r>
          </w:p>
        </w:tc>
        <w:tc>
          <w:tcPr>
            <w:tcW w:type="dxa" w:w="1536"/>
            <w:noWrap/>
            <w:hideMark/>
          </w:tcPr>
          <w:p w:rsidRDefault="00D71844" w:rsidP="008402A6" w:rsidR="00D71844" w:rsidRPr="006952A2">
            <w:pPr>
              <w:rPr>
                <w:b w:val="false"/>
              </w:rPr>
            </w:pPr>
            <w:r w:rsidRPr="006952A2">
              <w:rPr>
                <w:b w:val="false"/>
              </w:rPr>
              <w:t>68572480358</w:t>
            </w:r>
          </w:p>
        </w:tc>
        <w:tc>
          <w:tcPr>
            <w:tcW w:type="dxa" w:w="1716"/>
            <w:noWrap/>
            <w:hideMark/>
          </w:tcPr>
          <w:p w:rsidRDefault="00D71844" w:rsidP="008402A6" w:rsidR="00D71844" w:rsidRPr="006952A2">
            <w:pPr>
              <w:rPr>
                <w:b w:val="false"/>
              </w:rPr>
            </w:pPr>
            <w:r w:rsidRPr="006952A2">
              <w:rPr>
                <w:b w:val="false"/>
              </w:rPr>
              <w:t>50.343,83</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50.343,83</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36</w:t>
            </w:r>
          </w:p>
        </w:tc>
        <w:tc>
          <w:tcPr>
            <w:tcW w:type="dxa" w:w="3363"/>
            <w:hideMark/>
          </w:tcPr>
          <w:p w:rsidRDefault="00D71844" w:rsidP="008402A6" w:rsidR="00D71844" w:rsidRPr="006952A2">
            <w:pPr>
              <w:rPr>
                <w:b w:val="false"/>
              </w:rPr>
            </w:pPr>
            <w:r w:rsidRPr="006952A2">
              <w:rPr>
                <w:b w:val="false"/>
              </w:rPr>
              <w:t>SIMON GLASNOVIĆ</w:t>
            </w:r>
          </w:p>
        </w:tc>
        <w:tc>
          <w:tcPr>
            <w:tcW w:type="dxa" w:w="1536"/>
            <w:noWrap/>
            <w:hideMark/>
          </w:tcPr>
          <w:p w:rsidRDefault="00D71844" w:rsidP="008402A6" w:rsidR="00D71844" w:rsidRPr="006952A2">
            <w:pPr>
              <w:rPr>
                <w:b w:val="false"/>
              </w:rPr>
            </w:pPr>
            <w:r w:rsidRPr="006952A2">
              <w:rPr>
                <w:b w:val="false"/>
              </w:rPr>
              <w:t>14303795433</w:t>
            </w:r>
          </w:p>
        </w:tc>
        <w:tc>
          <w:tcPr>
            <w:tcW w:type="dxa" w:w="1716"/>
            <w:noWrap/>
            <w:hideMark/>
          </w:tcPr>
          <w:p w:rsidRDefault="00D71844" w:rsidP="008402A6" w:rsidR="00D71844" w:rsidRPr="006952A2">
            <w:pPr>
              <w:rPr>
                <w:b w:val="false"/>
              </w:rPr>
            </w:pPr>
            <w:r w:rsidRPr="006952A2">
              <w:rPr>
                <w:b w:val="false"/>
              </w:rPr>
              <w:t>357.447,46</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357.447,46</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37</w:t>
            </w:r>
          </w:p>
        </w:tc>
        <w:tc>
          <w:tcPr>
            <w:tcW w:type="dxa" w:w="3363"/>
            <w:hideMark/>
          </w:tcPr>
          <w:p w:rsidRDefault="00D71844" w:rsidP="008402A6" w:rsidR="00D71844" w:rsidRPr="006952A2">
            <w:pPr>
              <w:rPr>
                <w:b w:val="false"/>
              </w:rPr>
            </w:pPr>
            <w:r w:rsidRPr="006952A2">
              <w:rPr>
                <w:b w:val="false"/>
              </w:rPr>
              <w:t>GRAD CRIKVENICA</w:t>
            </w:r>
          </w:p>
        </w:tc>
        <w:tc>
          <w:tcPr>
            <w:tcW w:type="dxa" w:w="1536"/>
            <w:noWrap/>
            <w:hideMark/>
          </w:tcPr>
          <w:p w:rsidRDefault="00D71844" w:rsidP="008402A6" w:rsidR="00D71844" w:rsidRPr="006952A2">
            <w:pPr>
              <w:rPr>
                <w:b w:val="false"/>
              </w:rPr>
            </w:pPr>
            <w:r w:rsidRPr="006952A2">
              <w:rPr>
                <w:b w:val="false"/>
              </w:rPr>
              <w:t>81687755716</w:t>
            </w:r>
          </w:p>
        </w:tc>
        <w:tc>
          <w:tcPr>
            <w:tcW w:type="dxa" w:w="1716"/>
            <w:noWrap/>
            <w:hideMark/>
          </w:tcPr>
          <w:p w:rsidRDefault="00D71844" w:rsidP="008402A6" w:rsidR="00D71844" w:rsidRPr="006952A2">
            <w:pPr>
              <w:rPr>
                <w:b w:val="false"/>
              </w:rPr>
            </w:pPr>
            <w:r w:rsidRPr="006952A2">
              <w:rPr>
                <w:b w:val="false"/>
              </w:rPr>
              <w:t>162,05</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162,05</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38</w:t>
            </w:r>
          </w:p>
        </w:tc>
        <w:tc>
          <w:tcPr>
            <w:tcW w:type="dxa" w:w="3363"/>
            <w:hideMark/>
          </w:tcPr>
          <w:p w:rsidRDefault="00D71844" w:rsidP="008402A6" w:rsidR="00D71844" w:rsidRPr="006952A2">
            <w:pPr>
              <w:rPr>
                <w:b w:val="false"/>
              </w:rPr>
            </w:pPr>
            <w:r w:rsidRPr="006952A2">
              <w:rPr>
                <w:b w:val="false"/>
              </w:rPr>
              <w:t>GRAD SPLIT</w:t>
            </w:r>
          </w:p>
        </w:tc>
        <w:tc>
          <w:tcPr>
            <w:tcW w:type="dxa" w:w="1536"/>
            <w:noWrap/>
            <w:hideMark/>
          </w:tcPr>
          <w:p w:rsidRDefault="00D71844" w:rsidP="008402A6" w:rsidR="00D71844" w:rsidRPr="006952A2">
            <w:pPr>
              <w:rPr>
                <w:b w:val="false"/>
              </w:rPr>
            </w:pPr>
            <w:r w:rsidRPr="006952A2">
              <w:rPr>
                <w:b w:val="false"/>
              </w:rPr>
              <w:t>78755598868</w:t>
            </w:r>
          </w:p>
        </w:tc>
        <w:tc>
          <w:tcPr>
            <w:tcW w:type="dxa" w:w="1716"/>
            <w:noWrap/>
            <w:hideMark/>
          </w:tcPr>
          <w:p w:rsidRDefault="00D71844" w:rsidP="008402A6" w:rsidR="00D71844" w:rsidRPr="006952A2">
            <w:pPr>
              <w:rPr>
                <w:b w:val="false"/>
              </w:rPr>
            </w:pPr>
            <w:r w:rsidRPr="006952A2">
              <w:rPr>
                <w:b w:val="false"/>
              </w:rPr>
              <w:t>521.528,32</w:t>
            </w:r>
          </w:p>
        </w:tc>
        <w:tc>
          <w:tcPr>
            <w:tcW w:type="dxa" w:w="1716"/>
            <w:noWrap/>
            <w:hideMark/>
          </w:tcPr>
          <w:p w:rsidRDefault="00D71844" w:rsidP="008402A6" w:rsidR="00D71844" w:rsidRPr="006952A2">
            <w:pPr>
              <w:rPr>
                <w:b w:val="false"/>
              </w:rPr>
            </w:pPr>
            <w:r w:rsidRPr="006952A2">
              <w:rPr>
                <w:b w:val="false"/>
              </w:rPr>
              <w:t>12.649.510,47</w:t>
            </w:r>
          </w:p>
        </w:tc>
        <w:tc>
          <w:tcPr>
            <w:tcW w:type="dxa" w:w="1716"/>
            <w:noWrap/>
            <w:hideMark/>
          </w:tcPr>
          <w:p w:rsidRDefault="00D71844" w:rsidP="008402A6" w:rsidR="00D71844" w:rsidRPr="006952A2">
            <w:pPr>
              <w:rPr>
                <w:b w:val="false"/>
              </w:rPr>
            </w:pPr>
            <w:r w:rsidRPr="006952A2">
              <w:rPr>
                <w:b w:val="false"/>
              </w:rPr>
              <w:t>638.745,89</w:t>
            </w:r>
          </w:p>
        </w:tc>
        <w:tc>
          <w:tcPr>
            <w:tcW w:type="dxa" w:w="1596"/>
            <w:noWrap/>
            <w:hideMark/>
          </w:tcPr>
          <w:p w:rsidRDefault="00D71844" w:rsidP="008402A6" w:rsidR="00D71844" w:rsidRPr="006952A2">
            <w:pPr>
              <w:rPr>
                <w:b w:val="false"/>
              </w:rPr>
            </w:pPr>
            <w:r w:rsidRPr="006952A2">
              <w:rPr>
                <w:b w:val="false"/>
              </w:rPr>
              <w:t>12.010.764,58</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39</w:t>
            </w:r>
          </w:p>
        </w:tc>
        <w:tc>
          <w:tcPr>
            <w:tcW w:type="dxa" w:w="3363"/>
            <w:hideMark/>
          </w:tcPr>
          <w:p w:rsidRDefault="00D71844" w:rsidP="008402A6" w:rsidR="00D71844" w:rsidRPr="006952A2">
            <w:pPr>
              <w:rPr>
                <w:b w:val="false"/>
              </w:rPr>
            </w:pPr>
            <w:r w:rsidRPr="006952A2">
              <w:rPr>
                <w:b w:val="false"/>
              </w:rPr>
              <w:t>GRAD ZAGREB</w:t>
            </w:r>
          </w:p>
        </w:tc>
        <w:tc>
          <w:tcPr>
            <w:tcW w:type="dxa" w:w="1536"/>
            <w:noWrap/>
            <w:hideMark/>
          </w:tcPr>
          <w:p w:rsidRDefault="00D71844" w:rsidP="008402A6" w:rsidR="00D71844" w:rsidRPr="006952A2">
            <w:pPr>
              <w:rPr>
                <w:b w:val="false"/>
              </w:rPr>
            </w:pPr>
            <w:r w:rsidRPr="006952A2">
              <w:rPr>
                <w:b w:val="false"/>
              </w:rPr>
              <w:t>61817894937</w:t>
            </w:r>
          </w:p>
        </w:tc>
        <w:tc>
          <w:tcPr>
            <w:tcW w:type="dxa" w:w="1716"/>
            <w:noWrap/>
            <w:hideMark/>
          </w:tcPr>
          <w:p w:rsidRDefault="00D71844" w:rsidP="008402A6" w:rsidR="00D71844" w:rsidRPr="006952A2">
            <w:pPr>
              <w:rPr>
                <w:b w:val="false"/>
              </w:rPr>
            </w:pPr>
            <w:r w:rsidRPr="006952A2">
              <w:rPr>
                <w:b w:val="false"/>
              </w:rPr>
              <w:t>5.035,03</w:t>
            </w:r>
          </w:p>
        </w:tc>
        <w:tc>
          <w:tcPr>
            <w:tcW w:type="dxa" w:w="1716"/>
            <w:noWrap/>
            <w:hideMark/>
          </w:tcPr>
          <w:p w:rsidRDefault="00D71844" w:rsidP="008402A6" w:rsidR="00D71844" w:rsidRPr="006952A2">
            <w:pPr>
              <w:rPr>
                <w:b w:val="false"/>
              </w:rPr>
            </w:pPr>
            <w:r w:rsidRPr="006952A2">
              <w:rPr>
                <w:b w:val="false"/>
              </w:rPr>
              <w:t>15.964,18</w:t>
            </w:r>
          </w:p>
        </w:tc>
        <w:tc>
          <w:tcPr>
            <w:tcW w:type="dxa" w:w="1716"/>
            <w:noWrap/>
            <w:hideMark/>
          </w:tcPr>
          <w:p w:rsidRDefault="00D71844" w:rsidP="008402A6" w:rsidR="00D71844" w:rsidRPr="006952A2">
            <w:pPr>
              <w:rPr>
                <w:b w:val="false"/>
              </w:rPr>
            </w:pPr>
            <w:r w:rsidRPr="006952A2">
              <w:rPr>
                <w:b w:val="false"/>
              </w:rPr>
              <w:t>15.964,18</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40</w:t>
            </w:r>
          </w:p>
        </w:tc>
        <w:tc>
          <w:tcPr>
            <w:tcW w:type="dxa" w:w="3363"/>
            <w:hideMark/>
          </w:tcPr>
          <w:p w:rsidRDefault="00D71844" w:rsidP="008402A6" w:rsidR="00D71844" w:rsidRPr="006952A2">
            <w:pPr>
              <w:rPr>
                <w:b w:val="false"/>
              </w:rPr>
            </w:pPr>
            <w:r w:rsidRPr="006952A2">
              <w:rPr>
                <w:b w:val="false"/>
              </w:rPr>
              <w:t>GRADINA-PROMET društvo s ograničenom odgovornošću za unutarnju i vanjsku trgovinu, zastupanje i usluge</w:t>
            </w:r>
          </w:p>
        </w:tc>
        <w:tc>
          <w:tcPr>
            <w:tcW w:type="dxa" w:w="1536"/>
            <w:noWrap/>
            <w:hideMark/>
          </w:tcPr>
          <w:p w:rsidRDefault="00D71844" w:rsidP="008402A6" w:rsidR="00D71844" w:rsidRPr="006952A2">
            <w:pPr>
              <w:rPr>
                <w:b w:val="false"/>
              </w:rPr>
            </w:pPr>
            <w:r w:rsidRPr="006952A2">
              <w:rPr>
                <w:b w:val="false"/>
              </w:rPr>
              <w:t>84794179396</w:t>
            </w:r>
          </w:p>
        </w:tc>
        <w:tc>
          <w:tcPr>
            <w:tcW w:type="dxa" w:w="1716"/>
            <w:noWrap/>
            <w:hideMark/>
          </w:tcPr>
          <w:p w:rsidRDefault="00D71844" w:rsidP="008402A6" w:rsidR="00D71844" w:rsidRPr="006952A2">
            <w:pPr>
              <w:rPr>
                <w:b w:val="false"/>
              </w:rPr>
            </w:pPr>
            <w:r w:rsidRPr="006952A2">
              <w:rPr>
                <w:b w:val="false"/>
              </w:rPr>
              <w:t>1.004,25</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1.004,25</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lastRenderedPageBreak/>
              <w:t>41</w:t>
            </w:r>
          </w:p>
        </w:tc>
        <w:tc>
          <w:tcPr>
            <w:tcW w:type="dxa" w:w="3363"/>
            <w:hideMark/>
          </w:tcPr>
          <w:p w:rsidRDefault="00D71844" w:rsidP="008402A6" w:rsidR="00D71844" w:rsidRPr="006952A2">
            <w:pPr>
              <w:rPr>
                <w:b w:val="false"/>
              </w:rPr>
            </w:pPr>
            <w:r w:rsidRPr="006952A2">
              <w:rPr>
                <w:b w:val="false"/>
              </w:rPr>
              <w:t>GRADSKA PLINARA ZAGREB-OPSKRBA društvo s ograničenom odgovornošću za opskrbu plinom</w:t>
            </w:r>
          </w:p>
        </w:tc>
        <w:tc>
          <w:tcPr>
            <w:tcW w:type="dxa" w:w="1536"/>
            <w:noWrap/>
            <w:hideMark/>
          </w:tcPr>
          <w:p w:rsidRDefault="00D71844" w:rsidP="008402A6" w:rsidR="00D71844" w:rsidRPr="006952A2">
            <w:pPr>
              <w:rPr>
                <w:b w:val="false"/>
              </w:rPr>
            </w:pPr>
            <w:r w:rsidRPr="006952A2">
              <w:rPr>
                <w:b w:val="false"/>
              </w:rPr>
              <w:t>74364571096</w:t>
            </w:r>
          </w:p>
        </w:tc>
        <w:tc>
          <w:tcPr>
            <w:tcW w:type="dxa" w:w="1716"/>
            <w:noWrap/>
            <w:hideMark/>
          </w:tcPr>
          <w:p w:rsidRDefault="00D71844" w:rsidP="008402A6" w:rsidR="00D71844" w:rsidRPr="006952A2">
            <w:pPr>
              <w:rPr>
                <w:b w:val="false"/>
              </w:rPr>
            </w:pPr>
            <w:r w:rsidRPr="006952A2">
              <w:rPr>
                <w:b w:val="false"/>
              </w:rPr>
              <w:t>7.843,68</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7.843,68</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42</w:t>
            </w:r>
          </w:p>
        </w:tc>
        <w:tc>
          <w:tcPr>
            <w:tcW w:type="dxa" w:w="3363"/>
            <w:hideMark/>
          </w:tcPr>
          <w:p w:rsidRDefault="00D71844" w:rsidP="008402A6" w:rsidR="00D71844" w:rsidRPr="006952A2">
            <w:pPr>
              <w:rPr>
                <w:b w:val="false"/>
              </w:rPr>
            </w:pPr>
            <w:r w:rsidRPr="006952A2">
              <w:rPr>
                <w:b w:val="false"/>
              </w:rPr>
              <w:t>GULIVER, d.o.o. za trgovinu i usluge</w:t>
            </w:r>
          </w:p>
        </w:tc>
        <w:tc>
          <w:tcPr>
            <w:tcW w:type="dxa" w:w="1536"/>
            <w:noWrap/>
            <w:hideMark/>
          </w:tcPr>
          <w:p w:rsidRDefault="00D71844" w:rsidP="008402A6" w:rsidR="00D71844" w:rsidRPr="006952A2">
            <w:pPr>
              <w:rPr>
                <w:b w:val="false"/>
              </w:rPr>
            </w:pPr>
            <w:r w:rsidRPr="006952A2">
              <w:rPr>
                <w:b w:val="false"/>
              </w:rPr>
              <w:t>27252063420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2.004.366,36</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2.004.366,36</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43</w:t>
            </w:r>
          </w:p>
        </w:tc>
        <w:tc>
          <w:tcPr>
            <w:tcW w:type="dxa" w:w="3363"/>
            <w:hideMark/>
          </w:tcPr>
          <w:p w:rsidRDefault="00D71844" w:rsidP="008402A6" w:rsidR="00D71844" w:rsidRPr="006952A2">
            <w:pPr>
              <w:rPr>
                <w:b w:val="false"/>
              </w:rPr>
            </w:pPr>
            <w:r w:rsidRPr="006952A2">
              <w:rPr>
                <w:b w:val="false"/>
              </w:rPr>
              <w:t>SLAVICA GUNJAČA</w:t>
            </w:r>
          </w:p>
        </w:tc>
        <w:tc>
          <w:tcPr>
            <w:tcW w:type="dxa" w:w="1536"/>
            <w:noWrap/>
            <w:hideMark/>
          </w:tcPr>
          <w:p w:rsidRDefault="00D71844" w:rsidP="008402A6" w:rsidR="00D71844" w:rsidRPr="006952A2">
            <w:pPr>
              <w:rPr>
                <w:b w:val="false"/>
              </w:rPr>
            </w:pPr>
            <w:r w:rsidRPr="006952A2">
              <w:rPr>
                <w:b w:val="false"/>
              </w:rPr>
              <w:t>52822925185</w:t>
            </w:r>
          </w:p>
        </w:tc>
        <w:tc>
          <w:tcPr>
            <w:tcW w:type="dxa" w:w="1716"/>
            <w:noWrap/>
            <w:hideMark/>
          </w:tcPr>
          <w:p w:rsidRDefault="00D71844" w:rsidP="008402A6" w:rsidR="00D71844" w:rsidRPr="006952A2">
            <w:pPr>
              <w:rPr>
                <w:b w:val="false"/>
              </w:rPr>
            </w:pPr>
            <w:r w:rsidRPr="006952A2">
              <w:rPr>
                <w:b w:val="false"/>
              </w:rPr>
              <w:t>368.522,94</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368.522,94</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44</w:t>
            </w:r>
          </w:p>
        </w:tc>
        <w:tc>
          <w:tcPr>
            <w:tcW w:type="dxa" w:w="3363"/>
            <w:hideMark/>
          </w:tcPr>
          <w:p w:rsidRDefault="00D71844" w:rsidP="008402A6" w:rsidR="00D71844" w:rsidRPr="006952A2">
            <w:pPr>
              <w:rPr>
                <w:b w:val="false"/>
              </w:rPr>
            </w:pPr>
            <w:r w:rsidRPr="006952A2">
              <w:rPr>
                <w:b w:val="false"/>
              </w:rPr>
              <w:t>GUTEL-PROM društvo s ograničenom odgovornošću za servisiranje telefonskih uređaja, proizvodnju i trgovinu</w:t>
            </w:r>
          </w:p>
        </w:tc>
        <w:tc>
          <w:tcPr>
            <w:tcW w:type="dxa" w:w="1536"/>
            <w:noWrap/>
            <w:hideMark/>
          </w:tcPr>
          <w:p w:rsidRDefault="00D71844" w:rsidP="008402A6" w:rsidR="00D71844" w:rsidRPr="006952A2">
            <w:pPr>
              <w:rPr>
                <w:b w:val="false"/>
              </w:rPr>
            </w:pPr>
            <w:r w:rsidRPr="006952A2">
              <w:rPr>
                <w:b w:val="false"/>
              </w:rPr>
              <w:t>55709577016</w:t>
            </w:r>
          </w:p>
        </w:tc>
        <w:tc>
          <w:tcPr>
            <w:tcW w:type="dxa" w:w="1716"/>
            <w:noWrap/>
            <w:hideMark/>
          </w:tcPr>
          <w:p w:rsidRDefault="00D71844" w:rsidP="008402A6" w:rsidR="00D71844" w:rsidRPr="006952A2">
            <w:pPr>
              <w:rPr>
                <w:b w:val="false"/>
              </w:rPr>
            </w:pPr>
            <w:r w:rsidRPr="006952A2">
              <w:rPr>
                <w:b w:val="false"/>
              </w:rPr>
              <w:t>474,63</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474,63</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45</w:t>
            </w:r>
          </w:p>
        </w:tc>
        <w:tc>
          <w:tcPr>
            <w:tcW w:type="dxa" w:w="3363"/>
            <w:hideMark/>
          </w:tcPr>
          <w:p w:rsidRDefault="00D71844" w:rsidP="008402A6" w:rsidR="00D71844" w:rsidRPr="006952A2">
            <w:pPr>
              <w:rPr>
                <w:b w:val="false"/>
              </w:rPr>
            </w:pPr>
            <w:r w:rsidRPr="006952A2">
              <w:rPr>
                <w:b w:val="false"/>
              </w:rPr>
              <w:t>HEP - Opskrba d.o.o. za opskrbu potrošača električnom, toplinskom energijom i plinom</w:t>
            </w:r>
          </w:p>
        </w:tc>
        <w:tc>
          <w:tcPr>
            <w:tcW w:type="dxa" w:w="1536"/>
            <w:noWrap/>
            <w:hideMark/>
          </w:tcPr>
          <w:p w:rsidRDefault="00D71844" w:rsidP="008402A6" w:rsidR="00D71844" w:rsidRPr="006952A2">
            <w:pPr>
              <w:rPr>
                <w:b w:val="false"/>
              </w:rPr>
            </w:pPr>
            <w:r w:rsidRPr="006952A2">
              <w:rPr>
                <w:b w:val="false"/>
              </w:rPr>
              <w:t>63073332379</w:t>
            </w:r>
          </w:p>
        </w:tc>
        <w:tc>
          <w:tcPr>
            <w:tcW w:type="dxa" w:w="1716"/>
            <w:noWrap/>
            <w:hideMark/>
          </w:tcPr>
          <w:p w:rsidRDefault="00D71844" w:rsidP="008402A6" w:rsidR="00D71844" w:rsidRPr="006952A2">
            <w:pPr>
              <w:rPr>
                <w:b w:val="false"/>
              </w:rPr>
            </w:pPr>
            <w:r w:rsidRPr="006952A2">
              <w:rPr>
                <w:b w:val="false"/>
              </w:rPr>
              <w:t>766,44</w:t>
            </w:r>
          </w:p>
        </w:tc>
        <w:tc>
          <w:tcPr>
            <w:tcW w:type="dxa" w:w="1716"/>
            <w:noWrap/>
            <w:hideMark/>
          </w:tcPr>
          <w:p w:rsidRDefault="00D71844" w:rsidP="008402A6" w:rsidR="00D71844" w:rsidRPr="006952A2">
            <w:pPr>
              <w:rPr>
                <w:b w:val="false"/>
              </w:rPr>
            </w:pPr>
            <w:r w:rsidRPr="006952A2">
              <w:rPr>
                <w:b w:val="false"/>
              </w:rPr>
              <w:t>766,44</w:t>
            </w:r>
          </w:p>
        </w:tc>
        <w:tc>
          <w:tcPr>
            <w:tcW w:type="dxa" w:w="1716"/>
            <w:noWrap/>
            <w:hideMark/>
          </w:tcPr>
          <w:p w:rsidRDefault="00D71844" w:rsidP="008402A6" w:rsidR="00D71844" w:rsidRPr="006952A2">
            <w:pPr>
              <w:rPr>
                <w:b w:val="false"/>
              </w:rPr>
            </w:pPr>
            <w:r w:rsidRPr="006952A2">
              <w:rPr>
                <w:b w:val="false"/>
              </w:rPr>
              <w:t>766,44</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46</w:t>
            </w:r>
          </w:p>
        </w:tc>
        <w:tc>
          <w:tcPr>
            <w:tcW w:type="dxa" w:w="3363"/>
            <w:hideMark/>
          </w:tcPr>
          <w:p w:rsidRDefault="00D71844" w:rsidP="008402A6" w:rsidR="00D71844" w:rsidRPr="006952A2">
            <w:pPr>
              <w:rPr>
                <w:b w:val="false"/>
              </w:rPr>
            </w:pPr>
            <w:r w:rsidRPr="006952A2">
              <w:rPr>
                <w:b w:val="false"/>
              </w:rPr>
              <w:t>HEP ELEKTRA d.o.o. za opskrbu električnom energijom</w:t>
            </w:r>
          </w:p>
        </w:tc>
        <w:tc>
          <w:tcPr>
            <w:tcW w:type="dxa" w:w="1536"/>
            <w:noWrap/>
            <w:hideMark/>
          </w:tcPr>
          <w:p w:rsidRDefault="00D71844" w:rsidP="008402A6" w:rsidR="00D71844" w:rsidRPr="006952A2">
            <w:pPr>
              <w:rPr>
                <w:b w:val="false"/>
              </w:rPr>
            </w:pPr>
            <w:r w:rsidRPr="006952A2">
              <w:rPr>
                <w:b w:val="false"/>
              </w:rPr>
              <w:t>43965974818</w:t>
            </w:r>
          </w:p>
        </w:tc>
        <w:tc>
          <w:tcPr>
            <w:tcW w:type="dxa" w:w="1716"/>
            <w:noWrap/>
            <w:hideMark/>
          </w:tcPr>
          <w:p w:rsidRDefault="00D71844" w:rsidP="008402A6" w:rsidR="00D71844" w:rsidRPr="006952A2">
            <w:pPr>
              <w:rPr>
                <w:b w:val="false"/>
              </w:rPr>
            </w:pPr>
            <w:r w:rsidRPr="006952A2">
              <w:rPr>
                <w:b w:val="false"/>
              </w:rPr>
              <w:t>38.988,06</w:t>
            </w:r>
          </w:p>
        </w:tc>
        <w:tc>
          <w:tcPr>
            <w:tcW w:type="dxa" w:w="1716"/>
            <w:noWrap/>
            <w:hideMark/>
          </w:tcPr>
          <w:p w:rsidRDefault="00D71844" w:rsidP="008402A6" w:rsidR="00D71844" w:rsidRPr="006952A2">
            <w:pPr>
              <w:rPr>
                <w:b w:val="false"/>
              </w:rPr>
            </w:pPr>
            <w:r w:rsidRPr="006952A2">
              <w:rPr>
                <w:b w:val="false"/>
              </w:rPr>
              <w:t>343.128,39</w:t>
            </w:r>
          </w:p>
        </w:tc>
        <w:tc>
          <w:tcPr>
            <w:tcW w:type="dxa" w:w="1716"/>
            <w:noWrap/>
            <w:hideMark/>
          </w:tcPr>
          <w:p w:rsidRDefault="00D71844" w:rsidP="008402A6" w:rsidR="00D71844" w:rsidRPr="006952A2">
            <w:pPr>
              <w:rPr>
                <w:b w:val="false"/>
              </w:rPr>
            </w:pPr>
            <w:r w:rsidRPr="006952A2">
              <w:rPr>
                <w:b w:val="false"/>
              </w:rPr>
              <w:t>343.128,39</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47</w:t>
            </w:r>
          </w:p>
        </w:tc>
        <w:tc>
          <w:tcPr>
            <w:tcW w:type="dxa" w:w="3363"/>
            <w:hideMark/>
          </w:tcPr>
          <w:p w:rsidRDefault="00D71844" w:rsidP="008402A6" w:rsidR="00D71844" w:rsidRPr="006952A2">
            <w:pPr>
              <w:rPr>
                <w:b w:val="false"/>
              </w:rPr>
            </w:pPr>
            <w:r w:rsidRPr="006952A2">
              <w:rPr>
                <w:b w:val="false"/>
              </w:rPr>
              <w:t>HEP-Operator distribucijskog sustava d.o.o. za distribuciju i opskrbu električne energije</w:t>
            </w:r>
          </w:p>
        </w:tc>
        <w:tc>
          <w:tcPr>
            <w:tcW w:type="dxa" w:w="1536"/>
            <w:noWrap/>
            <w:hideMark/>
          </w:tcPr>
          <w:p w:rsidRDefault="00D71844" w:rsidP="008402A6" w:rsidR="00D71844" w:rsidRPr="006952A2">
            <w:pPr>
              <w:rPr>
                <w:b w:val="false"/>
              </w:rPr>
            </w:pPr>
            <w:r w:rsidRPr="006952A2">
              <w:rPr>
                <w:b w:val="false"/>
              </w:rPr>
              <w:t>46830600751</w:t>
            </w:r>
          </w:p>
        </w:tc>
        <w:tc>
          <w:tcPr>
            <w:tcW w:type="dxa" w:w="1716"/>
            <w:noWrap/>
            <w:hideMark/>
          </w:tcPr>
          <w:p w:rsidRDefault="00D71844" w:rsidP="008402A6" w:rsidR="00D71844" w:rsidRPr="006952A2">
            <w:pPr>
              <w:rPr>
                <w:b w:val="false"/>
              </w:rPr>
            </w:pPr>
            <w:r w:rsidRPr="006952A2">
              <w:rPr>
                <w:b w:val="false"/>
              </w:rPr>
              <w:t>144.880,33</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144.880,33</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48</w:t>
            </w:r>
          </w:p>
        </w:tc>
        <w:tc>
          <w:tcPr>
            <w:tcW w:type="dxa" w:w="3363"/>
            <w:hideMark/>
          </w:tcPr>
          <w:p w:rsidRDefault="00D71844" w:rsidP="008402A6" w:rsidR="00D71844" w:rsidRPr="006952A2">
            <w:pPr>
              <w:rPr>
                <w:b w:val="false"/>
              </w:rPr>
            </w:pPr>
            <w:r w:rsidRPr="006952A2">
              <w:rPr>
                <w:b w:val="false"/>
              </w:rPr>
              <w:t>Hrvatske vode, pravna osoba za upravljanje vodama</w:t>
            </w:r>
          </w:p>
        </w:tc>
        <w:tc>
          <w:tcPr>
            <w:tcW w:type="dxa" w:w="1536"/>
            <w:noWrap/>
            <w:hideMark/>
          </w:tcPr>
          <w:p w:rsidRDefault="00D71844" w:rsidP="008402A6" w:rsidR="00D71844" w:rsidRPr="006952A2">
            <w:pPr>
              <w:rPr>
                <w:b w:val="false"/>
              </w:rPr>
            </w:pPr>
            <w:r w:rsidRPr="006952A2">
              <w:rPr>
                <w:b w:val="false"/>
              </w:rPr>
              <w:t>28921383001</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9.788.608,89</w:t>
            </w:r>
          </w:p>
        </w:tc>
        <w:tc>
          <w:tcPr>
            <w:tcW w:type="dxa" w:w="1716"/>
            <w:noWrap/>
            <w:hideMark/>
          </w:tcPr>
          <w:p w:rsidRDefault="00D71844" w:rsidP="008402A6" w:rsidR="00D71844" w:rsidRPr="006952A2">
            <w:pPr>
              <w:rPr>
                <w:b w:val="false"/>
              </w:rPr>
            </w:pPr>
            <w:r w:rsidRPr="006952A2">
              <w:rPr>
                <w:b w:val="false"/>
              </w:rPr>
              <w:t>134.203,92</w:t>
            </w:r>
          </w:p>
        </w:tc>
        <w:tc>
          <w:tcPr>
            <w:tcW w:type="dxa" w:w="1596"/>
            <w:noWrap/>
            <w:hideMark/>
          </w:tcPr>
          <w:p w:rsidRDefault="00D71844" w:rsidP="008402A6" w:rsidR="00D71844" w:rsidRPr="006952A2">
            <w:pPr>
              <w:rPr>
                <w:b w:val="false"/>
              </w:rPr>
            </w:pPr>
            <w:r w:rsidRPr="006952A2">
              <w:rPr>
                <w:b w:val="false"/>
              </w:rPr>
              <w:t>9.654.404,97</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49</w:t>
            </w:r>
          </w:p>
        </w:tc>
        <w:tc>
          <w:tcPr>
            <w:tcW w:type="dxa" w:w="3363"/>
            <w:hideMark/>
          </w:tcPr>
          <w:p w:rsidRDefault="00D71844" w:rsidP="008402A6" w:rsidR="00D71844" w:rsidRPr="006952A2">
            <w:pPr>
              <w:rPr>
                <w:b w:val="false"/>
              </w:rPr>
            </w:pPr>
            <w:r w:rsidRPr="006952A2">
              <w:rPr>
                <w:b w:val="false"/>
              </w:rPr>
              <w:t>Hrvatski Telekom d.d.</w:t>
            </w:r>
          </w:p>
        </w:tc>
        <w:tc>
          <w:tcPr>
            <w:tcW w:type="dxa" w:w="1536"/>
            <w:noWrap/>
            <w:hideMark/>
          </w:tcPr>
          <w:p w:rsidRDefault="00D71844" w:rsidP="008402A6" w:rsidR="00D71844" w:rsidRPr="006952A2">
            <w:pPr>
              <w:rPr>
                <w:b w:val="false"/>
              </w:rPr>
            </w:pPr>
            <w:r w:rsidRPr="006952A2">
              <w:rPr>
                <w:b w:val="false"/>
              </w:rPr>
              <w:t>81793146560</w:t>
            </w:r>
          </w:p>
        </w:tc>
        <w:tc>
          <w:tcPr>
            <w:tcW w:type="dxa" w:w="1716"/>
            <w:noWrap/>
            <w:hideMark/>
          </w:tcPr>
          <w:p w:rsidRDefault="00D71844" w:rsidP="008402A6" w:rsidR="00D71844" w:rsidRPr="006952A2">
            <w:pPr>
              <w:rPr>
                <w:b w:val="false"/>
              </w:rPr>
            </w:pPr>
            <w:r w:rsidRPr="006952A2">
              <w:rPr>
                <w:b w:val="false"/>
              </w:rPr>
              <w:t>27.356,52</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27.356,52</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50</w:t>
            </w:r>
          </w:p>
        </w:tc>
        <w:tc>
          <w:tcPr>
            <w:tcW w:type="dxa" w:w="3363"/>
            <w:hideMark/>
          </w:tcPr>
          <w:p w:rsidRDefault="00D71844" w:rsidP="008402A6" w:rsidR="00D71844" w:rsidRPr="006952A2">
            <w:pPr>
              <w:rPr>
                <w:b w:val="false"/>
              </w:rPr>
            </w:pPr>
            <w:r w:rsidRPr="006952A2">
              <w:rPr>
                <w:b w:val="false"/>
              </w:rPr>
              <w:t>HRVATSKA GOSPODARSKA KOMORA</w:t>
            </w:r>
          </w:p>
        </w:tc>
        <w:tc>
          <w:tcPr>
            <w:tcW w:type="dxa" w:w="1536"/>
            <w:noWrap/>
            <w:hideMark/>
          </w:tcPr>
          <w:p w:rsidRDefault="00D71844" w:rsidP="008402A6" w:rsidR="00D71844" w:rsidRPr="006952A2">
            <w:pPr>
              <w:rPr>
                <w:b w:val="false"/>
              </w:rPr>
            </w:pPr>
            <w:r w:rsidRPr="006952A2">
              <w:rPr>
                <w:b w:val="false"/>
              </w:rPr>
              <w:t>85167032587</w:t>
            </w:r>
          </w:p>
        </w:tc>
        <w:tc>
          <w:tcPr>
            <w:tcW w:type="dxa" w:w="1716"/>
            <w:noWrap/>
            <w:hideMark/>
          </w:tcPr>
          <w:p w:rsidRDefault="00D71844" w:rsidP="008402A6" w:rsidR="00D71844" w:rsidRPr="006952A2">
            <w:pPr>
              <w:rPr>
                <w:b w:val="false"/>
              </w:rPr>
            </w:pPr>
            <w:r w:rsidRPr="006952A2">
              <w:rPr>
                <w:b w:val="false"/>
              </w:rPr>
              <w:t>6.603,56</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6.603,56</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51</w:t>
            </w:r>
          </w:p>
        </w:tc>
        <w:tc>
          <w:tcPr>
            <w:tcW w:type="dxa" w:w="3363"/>
            <w:hideMark/>
          </w:tcPr>
          <w:p w:rsidRDefault="00D71844" w:rsidP="008402A6" w:rsidR="00D71844" w:rsidRPr="006952A2">
            <w:pPr>
              <w:rPr>
                <w:b w:val="false"/>
              </w:rPr>
            </w:pPr>
            <w:r w:rsidRPr="006952A2">
              <w:rPr>
                <w:b w:val="false"/>
              </w:rPr>
              <w:t>HRVATSKA TURISTIČKA ZAJEDNICA</w:t>
            </w:r>
          </w:p>
        </w:tc>
        <w:tc>
          <w:tcPr>
            <w:tcW w:type="dxa" w:w="1536"/>
            <w:noWrap/>
            <w:hideMark/>
          </w:tcPr>
          <w:p w:rsidRDefault="00D71844" w:rsidP="008402A6" w:rsidR="00D71844" w:rsidRPr="006952A2">
            <w:pPr>
              <w:rPr>
                <w:b w:val="false"/>
              </w:rPr>
            </w:pPr>
            <w:r w:rsidRPr="006952A2">
              <w:rPr>
                <w:b w:val="false"/>
              </w:rPr>
              <w:t>72501368180</w:t>
            </w:r>
          </w:p>
        </w:tc>
        <w:tc>
          <w:tcPr>
            <w:tcW w:type="dxa" w:w="1716"/>
            <w:noWrap/>
            <w:hideMark/>
          </w:tcPr>
          <w:p w:rsidRDefault="00D71844" w:rsidP="008402A6" w:rsidR="00D71844" w:rsidRPr="006952A2">
            <w:pPr>
              <w:rPr>
                <w:b w:val="false"/>
              </w:rPr>
            </w:pPr>
            <w:r w:rsidRPr="006952A2">
              <w:rPr>
                <w:b w:val="false"/>
              </w:rPr>
              <w:t>3.781,56</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3.781,56</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52</w:t>
            </w:r>
          </w:p>
        </w:tc>
        <w:tc>
          <w:tcPr>
            <w:tcW w:type="dxa" w:w="3363"/>
            <w:hideMark/>
          </w:tcPr>
          <w:p w:rsidRDefault="00D71844" w:rsidP="008402A6" w:rsidR="00D71844" w:rsidRPr="006952A2">
            <w:pPr>
              <w:rPr>
                <w:b w:val="false"/>
              </w:rPr>
            </w:pPr>
            <w:r w:rsidRPr="006952A2">
              <w:rPr>
                <w:b w:val="false"/>
              </w:rPr>
              <w:t>HRVATSKE ŠUME društvo s ograničenom odgovornošću</w:t>
            </w:r>
          </w:p>
        </w:tc>
        <w:tc>
          <w:tcPr>
            <w:tcW w:type="dxa" w:w="1536"/>
            <w:noWrap/>
            <w:hideMark/>
          </w:tcPr>
          <w:p w:rsidRDefault="00D71844" w:rsidP="008402A6" w:rsidR="00D71844" w:rsidRPr="006952A2">
            <w:pPr>
              <w:rPr>
                <w:b w:val="false"/>
              </w:rPr>
            </w:pPr>
            <w:r w:rsidRPr="006952A2">
              <w:rPr>
                <w:b w:val="false"/>
              </w:rPr>
              <w:t>69693144506</w:t>
            </w:r>
          </w:p>
        </w:tc>
        <w:tc>
          <w:tcPr>
            <w:tcW w:type="dxa" w:w="1716"/>
            <w:noWrap/>
            <w:hideMark/>
          </w:tcPr>
          <w:p w:rsidRDefault="00D71844" w:rsidP="008402A6" w:rsidR="00D71844" w:rsidRPr="006952A2">
            <w:pPr>
              <w:rPr>
                <w:b w:val="false"/>
              </w:rPr>
            </w:pPr>
            <w:r w:rsidRPr="006952A2">
              <w:rPr>
                <w:b w:val="false"/>
              </w:rPr>
              <w:t>27.315,84</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27.315,84</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53</w:t>
            </w:r>
          </w:p>
        </w:tc>
        <w:tc>
          <w:tcPr>
            <w:tcW w:type="dxa" w:w="3363"/>
            <w:hideMark/>
          </w:tcPr>
          <w:p w:rsidRDefault="00D71844" w:rsidP="008402A6" w:rsidR="00D71844" w:rsidRPr="006952A2">
            <w:pPr>
              <w:rPr>
                <w:b w:val="false"/>
              </w:rPr>
            </w:pPr>
            <w:r w:rsidRPr="006952A2">
              <w:rPr>
                <w:b w:val="false"/>
              </w:rPr>
              <w:t>HŽ INFRASTRUKTURA d.o.o. za upravljanje, održavanje i izgradnju željezničke infrastrukture</w:t>
            </w:r>
          </w:p>
        </w:tc>
        <w:tc>
          <w:tcPr>
            <w:tcW w:type="dxa" w:w="1536"/>
            <w:noWrap/>
            <w:hideMark/>
          </w:tcPr>
          <w:p w:rsidRDefault="00D71844" w:rsidP="008402A6" w:rsidR="00D71844" w:rsidRPr="006952A2">
            <w:pPr>
              <w:rPr>
                <w:b w:val="false"/>
              </w:rPr>
            </w:pPr>
            <w:r w:rsidRPr="006952A2">
              <w:rPr>
                <w:b w:val="false"/>
              </w:rPr>
              <w:t>39901919995</w:t>
            </w:r>
          </w:p>
        </w:tc>
        <w:tc>
          <w:tcPr>
            <w:tcW w:type="dxa" w:w="1716"/>
            <w:noWrap/>
            <w:hideMark/>
          </w:tcPr>
          <w:p w:rsidRDefault="00D71844" w:rsidP="008402A6" w:rsidR="00D71844" w:rsidRPr="006952A2">
            <w:pPr>
              <w:rPr>
                <w:b w:val="false"/>
              </w:rPr>
            </w:pPr>
            <w:r w:rsidRPr="006952A2">
              <w:rPr>
                <w:b w:val="false"/>
              </w:rPr>
              <w:t>3.172,00</w:t>
            </w:r>
          </w:p>
        </w:tc>
        <w:tc>
          <w:tcPr>
            <w:tcW w:type="dxa" w:w="1716"/>
            <w:noWrap/>
            <w:hideMark/>
          </w:tcPr>
          <w:p w:rsidRDefault="00D71844" w:rsidP="008402A6" w:rsidR="00D71844" w:rsidRPr="006952A2">
            <w:pPr>
              <w:rPr>
                <w:b w:val="false"/>
              </w:rPr>
            </w:pPr>
            <w:r w:rsidRPr="006952A2">
              <w:rPr>
                <w:b w:val="false"/>
              </w:rPr>
              <w:t>3.594,59</w:t>
            </w:r>
          </w:p>
        </w:tc>
        <w:tc>
          <w:tcPr>
            <w:tcW w:type="dxa" w:w="1716"/>
            <w:noWrap/>
            <w:hideMark/>
          </w:tcPr>
          <w:p w:rsidRDefault="00D71844" w:rsidP="008402A6" w:rsidR="00D71844" w:rsidRPr="006952A2">
            <w:pPr>
              <w:rPr>
                <w:b w:val="false"/>
              </w:rPr>
            </w:pPr>
            <w:r w:rsidRPr="006952A2">
              <w:rPr>
                <w:b w:val="false"/>
              </w:rPr>
              <w:t>3.594,59</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lastRenderedPageBreak/>
              <w:t>54</w:t>
            </w:r>
          </w:p>
        </w:tc>
        <w:tc>
          <w:tcPr>
            <w:tcW w:type="dxa" w:w="3363"/>
            <w:hideMark/>
          </w:tcPr>
          <w:p w:rsidRDefault="00D71844" w:rsidP="008402A6" w:rsidR="00D71844" w:rsidRPr="006952A2">
            <w:pPr>
              <w:rPr>
                <w:b w:val="false"/>
              </w:rPr>
            </w:pPr>
            <w:r w:rsidRPr="006952A2">
              <w:rPr>
                <w:b w:val="false"/>
              </w:rPr>
              <w:t>VLADO ILIČIĆ</w:t>
            </w:r>
          </w:p>
        </w:tc>
        <w:tc>
          <w:tcPr>
            <w:tcW w:type="dxa" w:w="1536"/>
            <w:noWrap/>
            <w:hideMark/>
          </w:tcPr>
          <w:p w:rsidRDefault="00D71844" w:rsidP="008402A6" w:rsidR="00D71844" w:rsidRPr="006952A2">
            <w:pPr>
              <w:rPr>
                <w:b w:val="false"/>
              </w:rPr>
            </w:pPr>
            <w:r w:rsidRPr="006952A2">
              <w:rPr>
                <w:b w:val="false"/>
              </w:rPr>
              <w:t>44973094826</w:t>
            </w:r>
          </w:p>
        </w:tc>
        <w:tc>
          <w:tcPr>
            <w:tcW w:type="dxa" w:w="1716"/>
            <w:noWrap/>
            <w:hideMark/>
          </w:tcPr>
          <w:p w:rsidRDefault="00D71844" w:rsidP="008402A6" w:rsidR="00D71844" w:rsidRPr="006952A2">
            <w:pPr>
              <w:rPr>
                <w:b w:val="false"/>
              </w:rPr>
            </w:pPr>
            <w:r w:rsidRPr="006952A2">
              <w:rPr>
                <w:b w:val="false"/>
              </w:rPr>
              <w:t>117.576,28</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117.576,28</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55</w:t>
            </w:r>
          </w:p>
        </w:tc>
        <w:tc>
          <w:tcPr>
            <w:tcW w:type="dxa" w:w="3363"/>
            <w:hideMark/>
          </w:tcPr>
          <w:p w:rsidRDefault="00D71844" w:rsidP="008402A6" w:rsidR="00D71844" w:rsidRPr="006952A2">
            <w:pPr>
              <w:rPr>
                <w:b w:val="false"/>
              </w:rPr>
            </w:pPr>
            <w:r w:rsidRPr="006952A2">
              <w:rPr>
                <w:b w:val="false"/>
              </w:rPr>
              <w:t>IN RE d.o.o. za poslovanje nekretninama</w:t>
            </w:r>
          </w:p>
        </w:tc>
        <w:tc>
          <w:tcPr>
            <w:tcW w:type="dxa" w:w="1536"/>
            <w:noWrap/>
            <w:hideMark/>
          </w:tcPr>
          <w:p w:rsidRDefault="00D71844" w:rsidP="008402A6" w:rsidR="00D71844" w:rsidRPr="006952A2">
            <w:pPr>
              <w:rPr>
                <w:b w:val="false"/>
              </w:rPr>
            </w:pPr>
            <w:r w:rsidRPr="006952A2">
              <w:rPr>
                <w:b w:val="false"/>
              </w:rPr>
              <w:t>51306183895</w:t>
            </w:r>
          </w:p>
        </w:tc>
        <w:tc>
          <w:tcPr>
            <w:tcW w:type="dxa" w:w="1716"/>
            <w:noWrap/>
            <w:hideMark/>
          </w:tcPr>
          <w:p w:rsidRDefault="00D71844" w:rsidP="008402A6" w:rsidR="00D71844" w:rsidRPr="006952A2">
            <w:pPr>
              <w:rPr>
                <w:b w:val="false"/>
              </w:rPr>
            </w:pPr>
            <w:r w:rsidRPr="006952A2">
              <w:rPr>
                <w:b w:val="false"/>
              </w:rPr>
              <w:t>152.089,21</w:t>
            </w:r>
          </w:p>
        </w:tc>
        <w:tc>
          <w:tcPr>
            <w:tcW w:type="dxa" w:w="1716"/>
            <w:noWrap/>
            <w:hideMark/>
          </w:tcPr>
          <w:p w:rsidRDefault="00D71844" w:rsidP="008402A6" w:rsidR="00D71844" w:rsidRPr="006952A2">
            <w:pPr>
              <w:rPr>
                <w:b w:val="false"/>
              </w:rPr>
            </w:pPr>
            <w:r w:rsidRPr="006952A2">
              <w:rPr>
                <w:b w:val="false"/>
              </w:rPr>
              <w:t>180.041,16</w:t>
            </w:r>
          </w:p>
        </w:tc>
        <w:tc>
          <w:tcPr>
            <w:tcW w:type="dxa" w:w="1716"/>
            <w:noWrap/>
            <w:hideMark/>
          </w:tcPr>
          <w:p w:rsidRDefault="00D71844" w:rsidP="008402A6" w:rsidR="00D71844" w:rsidRPr="006952A2">
            <w:pPr>
              <w:rPr>
                <w:b w:val="false"/>
              </w:rPr>
            </w:pPr>
            <w:r w:rsidRPr="006952A2">
              <w:rPr>
                <w:b w:val="false"/>
              </w:rPr>
              <w:t>180.041,16</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56</w:t>
            </w:r>
          </w:p>
        </w:tc>
        <w:tc>
          <w:tcPr>
            <w:tcW w:type="dxa" w:w="3363"/>
            <w:hideMark/>
          </w:tcPr>
          <w:p w:rsidRDefault="00D71844" w:rsidP="008402A6" w:rsidR="00D71844" w:rsidRPr="006952A2">
            <w:pPr>
              <w:rPr>
                <w:b w:val="false"/>
              </w:rPr>
            </w:pPr>
            <w:r w:rsidRPr="006952A2">
              <w:rPr>
                <w:b w:val="false"/>
              </w:rPr>
              <w:t>HAJDI JERKOVIĆ</w:t>
            </w:r>
          </w:p>
        </w:tc>
        <w:tc>
          <w:tcPr>
            <w:tcW w:type="dxa" w:w="1536"/>
            <w:noWrap/>
            <w:hideMark/>
          </w:tcPr>
          <w:p w:rsidRDefault="00D71844" w:rsidP="008402A6" w:rsidR="00D71844" w:rsidRPr="006952A2">
            <w:pPr>
              <w:rPr>
                <w:b w:val="false"/>
              </w:rPr>
            </w:pPr>
            <w:r w:rsidRPr="006952A2">
              <w:rPr>
                <w:b w:val="false"/>
              </w:rPr>
              <w:t>95508175126</w:t>
            </w:r>
          </w:p>
        </w:tc>
        <w:tc>
          <w:tcPr>
            <w:tcW w:type="dxa" w:w="1716"/>
            <w:noWrap/>
            <w:hideMark/>
          </w:tcPr>
          <w:p w:rsidRDefault="00D71844" w:rsidP="008402A6" w:rsidR="00D71844" w:rsidRPr="006952A2">
            <w:pPr>
              <w:rPr>
                <w:b w:val="false"/>
              </w:rPr>
            </w:pPr>
            <w:r w:rsidRPr="006952A2">
              <w:rPr>
                <w:b w:val="false"/>
              </w:rPr>
              <w:t>117.857,90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117.857,90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57</w:t>
            </w:r>
          </w:p>
        </w:tc>
        <w:tc>
          <w:tcPr>
            <w:tcW w:type="dxa" w:w="3363"/>
            <w:hideMark/>
          </w:tcPr>
          <w:p w:rsidRDefault="00D71844" w:rsidP="008402A6" w:rsidR="00D71844" w:rsidRPr="006952A2">
            <w:pPr>
              <w:rPr>
                <w:b w:val="false"/>
              </w:rPr>
            </w:pPr>
            <w:r w:rsidRPr="006952A2">
              <w:rPr>
                <w:b w:val="false"/>
              </w:rPr>
              <w:t>ANA JUKIĆ</w:t>
            </w:r>
          </w:p>
        </w:tc>
        <w:tc>
          <w:tcPr>
            <w:tcW w:type="dxa" w:w="1536"/>
            <w:noWrap/>
            <w:hideMark/>
          </w:tcPr>
          <w:p w:rsidRDefault="00D71844" w:rsidP="008402A6" w:rsidR="00D71844" w:rsidRPr="006952A2">
            <w:pPr>
              <w:rPr>
                <w:b w:val="false"/>
              </w:rPr>
            </w:pPr>
            <w:r w:rsidRPr="006952A2">
              <w:rPr>
                <w:b w:val="false"/>
              </w:rPr>
              <w:t>02066850458</w:t>
            </w:r>
          </w:p>
        </w:tc>
        <w:tc>
          <w:tcPr>
            <w:tcW w:type="dxa" w:w="1716"/>
            <w:noWrap/>
            <w:hideMark/>
          </w:tcPr>
          <w:p w:rsidRDefault="00D71844" w:rsidP="008402A6" w:rsidR="00D71844" w:rsidRPr="006952A2">
            <w:pPr>
              <w:rPr>
                <w:b w:val="false"/>
              </w:rPr>
            </w:pPr>
            <w:r w:rsidRPr="006952A2">
              <w:rPr>
                <w:b w:val="false"/>
              </w:rPr>
              <w:t>4.000,00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4.000,00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58</w:t>
            </w:r>
          </w:p>
        </w:tc>
        <w:tc>
          <w:tcPr>
            <w:tcW w:type="dxa" w:w="3363"/>
            <w:hideMark/>
          </w:tcPr>
          <w:p w:rsidRDefault="00D71844" w:rsidP="008402A6" w:rsidR="00D71844" w:rsidRPr="006952A2">
            <w:pPr>
              <w:rPr>
                <w:b w:val="false"/>
              </w:rPr>
            </w:pPr>
            <w:r w:rsidRPr="006952A2">
              <w:rPr>
                <w:b w:val="false"/>
              </w:rPr>
              <w:t>KARMEL, za proizvodnju i trgovinu d.o.o.</w:t>
            </w:r>
          </w:p>
        </w:tc>
        <w:tc>
          <w:tcPr>
            <w:tcW w:type="dxa" w:w="1536"/>
            <w:noWrap/>
            <w:hideMark/>
          </w:tcPr>
          <w:p w:rsidRDefault="00D71844" w:rsidP="008402A6" w:rsidR="00D71844" w:rsidRPr="006952A2">
            <w:pPr>
              <w:rPr>
                <w:b w:val="false"/>
              </w:rPr>
            </w:pPr>
            <w:r w:rsidRPr="006952A2">
              <w:rPr>
                <w:b w:val="false"/>
              </w:rPr>
              <w:t>62517114102</w:t>
            </w:r>
          </w:p>
        </w:tc>
        <w:tc>
          <w:tcPr>
            <w:tcW w:type="dxa" w:w="1716"/>
            <w:noWrap/>
            <w:hideMark/>
          </w:tcPr>
          <w:p w:rsidRDefault="00D71844" w:rsidP="008402A6" w:rsidR="00D71844" w:rsidRPr="006952A2">
            <w:pPr>
              <w:rPr>
                <w:b w:val="false"/>
              </w:rPr>
            </w:pPr>
            <w:r w:rsidRPr="006952A2">
              <w:rPr>
                <w:b w:val="false"/>
              </w:rPr>
              <w:t>814,93</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814,93</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59</w:t>
            </w:r>
          </w:p>
        </w:tc>
        <w:tc>
          <w:tcPr>
            <w:tcW w:type="dxa" w:w="3363"/>
            <w:hideMark/>
          </w:tcPr>
          <w:p w:rsidRDefault="00D71844" w:rsidP="008402A6" w:rsidR="00D71844" w:rsidRPr="006952A2">
            <w:pPr>
              <w:rPr>
                <w:b w:val="false"/>
              </w:rPr>
            </w:pPr>
            <w:r w:rsidRPr="006952A2">
              <w:rPr>
                <w:b w:val="false"/>
              </w:rPr>
              <w:t>MARKO KLJAKOVIĆ GAŠPIĆ</w:t>
            </w:r>
          </w:p>
        </w:tc>
        <w:tc>
          <w:tcPr>
            <w:tcW w:type="dxa" w:w="1536"/>
            <w:noWrap/>
            <w:hideMark/>
          </w:tcPr>
          <w:p w:rsidRDefault="00D71844" w:rsidP="008402A6" w:rsidR="00D71844" w:rsidRPr="006952A2">
            <w:pPr>
              <w:rPr>
                <w:b w:val="false"/>
              </w:rPr>
            </w:pPr>
            <w:r w:rsidRPr="006952A2">
              <w:rPr>
                <w:b w:val="false"/>
              </w:rPr>
              <w:t>04723689746</w:t>
            </w:r>
          </w:p>
        </w:tc>
        <w:tc>
          <w:tcPr>
            <w:tcW w:type="dxa" w:w="1716"/>
            <w:noWrap/>
            <w:hideMark/>
          </w:tcPr>
          <w:p w:rsidRDefault="00D71844" w:rsidP="008402A6" w:rsidR="00D71844" w:rsidRPr="006952A2">
            <w:pPr>
              <w:rPr>
                <w:b w:val="false"/>
              </w:rPr>
            </w:pPr>
            <w:r w:rsidRPr="006952A2">
              <w:rPr>
                <w:b w:val="false"/>
              </w:rPr>
              <w:t>58.928,95</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58.928,95</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1020"/>
        </w:trPr>
        <w:tc>
          <w:tcPr>
            <w:tcW w:type="dxa" w:w="790"/>
            <w:noWrap/>
            <w:hideMark/>
          </w:tcPr>
          <w:p w:rsidRDefault="00D71844" w:rsidP="008402A6" w:rsidR="00D71844" w:rsidRPr="006952A2">
            <w:pPr>
              <w:rPr>
                <w:b w:val="false"/>
              </w:rPr>
            </w:pPr>
            <w:r w:rsidRPr="006952A2">
              <w:rPr>
                <w:b w:val="false"/>
              </w:rPr>
              <w:t>60</w:t>
            </w:r>
          </w:p>
        </w:tc>
        <w:tc>
          <w:tcPr>
            <w:tcW w:type="dxa" w:w="3363"/>
            <w:hideMark/>
          </w:tcPr>
          <w:p w:rsidRDefault="00D71844" w:rsidP="008402A6" w:rsidR="00D71844" w:rsidRPr="006952A2">
            <w:pPr>
              <w:rPr>
                <w:b w:val="false"/>
              </w:rPr>
            </w:pPr>
            <w:r w:rsidRPr="006952A2">
              <w:rPr>
                <w:b w:val="false"/>
              </w:rPr>
              <w:t xml:space="preserve">Zajednički odvjetnički ured Veljko Knežević, Edi Bradamante, Mira Hinić Muslim, Ivana Radić, Bojana Pavković, Senka Perhat Smiljanić i Neven Knežević </w:t>
            </w:r>
          </w:p>
        </w:tc>
        <w:tc>
          <w:tcPr>
            <w:tcW w:type="dxa" w:w="1536"/>
            <w:noWrap/>
            <w:hideMark/>
          </w:tcPr>
          <w:p w:rsidRDefault="00D71844" w:rsidP="008402A6" w:rsidR="00D71844" w:rsidRPr="006952A2">
            <w:pPr>
              <w:rPr>
                <w:b w:val="false"/>
              </w:rPr>
            </w:pPr>
            <w:r w:rsidRPr="006952A2">
              <w:rPr>
                <w:b w:val="false"/>
              </w:rPr>
              <w:t>98496675812</w:t>
            </w:r>
          </w:p>
        </w:tc>
        <w:tc>
          <w:tcPr>
            <w:tcW w:type="dxa" w:w="1716"/>
            <w:noWrap/>
            <w:hideMark/>
          </w:tcPr>
          <w:p w:rsidRDefault="00D71844" w:rsidP="008402A6" w:rsidR="00D71844" w:rsidRPr="006952A2">
            <w:pPr>
              <w:rPr>
                <w:b w:val="false"/>
              </w:rPr>
            </w:pPr>
            <w:r w:rsidRPr="006952A2">
              <w:rPr>
                <w:b w:val="false"/>
              </w:rPr>
              <w:t>49.238,75</w:t>
            </w:r>
          </w:p>
        </w:tc>
        <w:tc>
          <w:tcPr>
            <w:tcW w:type="dxa" w:w="1716"/>
            <w:noWrap/>
            <w:hideMark/>
          </w:tcPr>
          <w:p w:rsidRDefault="00D71844" w:rsidP="008402A6" w:rsidR="00D71844" w:rsidRPr="006952A2">
            <w:pPr>
              <w:rPr>
                <w:b w:val="false"/>
              </w:rPr>
            </w:pPr>
            <w:r w:rsidRPr="006952A2">
              <w:rPr>
                <w:b w:val="false"/>
              </w:rPr>
              <w:t>46.071,15</w:t>
            </w:r>
          </w:p>
        </w:tc>
        <w:tc>
          <w:tcPr>
            <w:tcW w:type="dxa" w:w="1716"/>
            <w:noWrap/>
            <w:hideMark/>
          </w:tcPr>
          <w:p w:rsidRDefault="00D71844" w:rsidP="008402A6" w:rsidR="00D71844" w:rsidRPr="006952A2">
            <w:pPr>
              <w:rPr>
                <w:b w:val="false"/>
              </w:rPr>
            </w:pPr>
            <w:r w:rsidRPr="006952A2">
              <w:rPr>
                <w:b w:val="false"/>
              </w:rPr>
              <w:t>46.071,15</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61</w:t>
            </w:r>
          </w:p>
        </w:tc>
        <w:tc>
          <w:tcPr>
            <w:tcW w:type="dxa" w:w="3363"/>
            <w:hideMark/>
          </w:tcPr>
          <w:p w:rsidRDefault="00D71844" w:rsidP="008402A6" w:rsidR="00D71844" w:rsidRPr="006952A2">
            <w:pPr>
              <w:rPr>
                <w:b w:val="false"/>
              </w:rPr>
            </w:pPr>
            <w:r w:rsidRPr="006952A2">
              <w:rPr>
                <w:b w:val="false"/>
              </w:rPr>
              <w:t>KONZUM trgovina na veliko i malo d.d.</w:t>
            </w:r>
          </w:p>
        </w:tc>
        <w:tc>
          <w:tcPr>
            <w:tcW w:type="dxa" w:w="1536"/>
            <w:noWrap/>
            <w:hideMark/>
          </w:tcPr>
          <w:p w:rsidRDefault="00D71844" w:rsidP="008402A6" w:rsidR="00D71844" w:rsidRPr="006952A2">
            <w:pPr>
              <w:rPr>
                <w:b w:val="false"/>
              </w:rPr>
            </w:pPr>
            <w:r w:rsidRPr="006952A2">
              <w:rPr>
                <w:b w:val="false"/>
              </w:rPr>
              <w:t>29955634590</w:t>
            </w:r>
          </w:p>
        </w:tc>
        <w:tc>
          <w:tcPr>
            <w:tcW w:type="dxa" w:w="1716"/>
            <w:noWrap/>
            <w:hideMark/>
          </w:tcPr>
          <w:p w:rsidRDefault="00D71844" w:rsidP="008402A6" w:rsidR="00D71844" w:rsidRPr="006952A2">
            <w:pPr>
              <w:rPr>
                <w:b w:val="false"/>
              </w:rPr>
            </w:pPr>
            <w:r w:rsidRPr="006952A2">
              <w:rPr>
                <w:b w:val="false"/>
              </w:rPr>
              <w:t>9.122,97</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9.122,97</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62</w:t>
            </w:r>
          </w:p>
        </w:tc>
        <w:tc>
          <w:tcPr>
            <w:tcW w:type="dxa" w:w="3363"/>
            <w:hideMark/>
          </w:tcPr>
          <w:p w:rsidRDefault="00D71844" w:rsidP="008402A6" w:rsidR="00D71844" w:rsidRPr="006952A2">
            <w:pPr>
              <w:rPr>
                <w:b w:val="false"/>
              </w:rPr>
            </w:pPr>
            <w:r w:rsidRPr="006952A2">
              <w:rPr>
                <w:b w:val="false"/>
              </w:rPr>
              <w:t>KREDITNA BANKA ZAGREB, dioničko društvo</w:t>
            </w:r>
          </w:p>
        </w:tc>
        <w:tc>
          <w:tcPr>
            <w:tcW w:type="dxa" w:w="1536"/>
            <w:noWrap/>
            <w:hideMark/>
          </w:tcPr>
          <w:p w:rsidRDefault="00D71844" w:rsidP="008402A6" w:rsidR="00D71844" w:rsidRPr="006952A2">
            <w:pPr>
              <w:rPr>
                <w:b w:val="false"/>
              </w:rPr>
            </w:pPr>
            <w:r w:rsidRPr="006952A2">
              <w:rPr>
                <w:b w:val="false"/>
              </w:rPr>
              <w:t>70663193635</w:t>
            </w:r>
          </w:p>
        </w:tc>
        <w:tc>
          <w:tcPr>
            <w:tcW w:type="dxa" w:w="1716"/>
            <w:noWrap/>
            <w:hideMark/>
          </w:tcPr>
          <w:p w:rsidRDefault="00D71844" w:rsidP="008402A6" w:rsidR="00D71844" w:rsidRPr="006952A2">
            <w:pPr>
              <w:rPr>
                <w:b w:val="false"/>
              </w:rPr>
            </w:pPr>
            <w:r w:rsidRPr="006952A2">
              <w:rPr>
                <w:b w:val="false"/>
              </w:rPr>
              <w:t>58.733,24</w:t>
            </w:r>
          </w:p>
        </w:tc>
        <w:tc>
          <w:tcPr>
            <w:tcW w:type="dxa" w:w="1716"/>
            <w:noWrap/>
            <w:hideMark/>
          </w:tcPr>
          <w:p w:rsidRDefault="00D71844" w:rsidP="008402A6" w:rsidR="00D71844" w:rsidRPr="006952A2">
            <w:pPr>
              <w:rPr>
                <w:b w:val="false"/>
              </w:rPr>
            </w:pPr>
            <w:r w:rsidRPr="006952A2">
              <w:rPr>
                <w:b w:val="false"/>
              </w:rPr>
              <w:t>956,26</w:t>
            </w:r>
          </w:p>
        </w:tc>
        <w:tc>
          <w:tcPr>
            <w:tcW w:type="dxa" w:w="1716"/>
            <w:noWrap/>
            <w:hideMark/>
          </w:tcPr>
          <w:p w:rsidRDefault="00D71844" w:rsidP="008402A6" w:rsidR="00D71844" w:rsidRPr="006952A2">
            <w:pPr>
              <w:rPr>
                <w:b w:val="false"/>
              </w:rPr>
            </w:pPr>
            <w:r w:rsidRPr="006952A2">
              <w:rPr>
                <w:b w:val="false"/>
              </w:rPr>
              <w:t>956,26</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63</w:t>
            </w:r>
          </w:p>
        </w:tc>
        <w:tc>
          <w:tcPr>
            <w:tcW w:type="dxa" w:w="3363"/>
            <w:hideMark/>
          </w:tcPr>
          <w:p w:rsidRDefault="00D71844" w:rsidP="008402A6" w:rsidR="00D71844" w:rsidRPr="006952A2">
            <w:pPr>
              <w:rPr>
                <w:b w:val="false"/>
              </w:rPr>
            </w:pPr>
            <w:r w:rsidRPr="006952A2">
              <w:rPr>
                <w:b w:val="false"/>
              </w:rPr>
              <w:t>LUKA KROLO</w:t>
            </w:r>
          </w:p>
        </w:tc>
        <w:tc>
          <w:tcPr>
            <w:tcW w:type="dxa" w:w="1536"/>
            <w:noWrap/>
            <w:hideMark/>
          </w:tcPr>
          <w:p w:rsidRDefault="00D71844" w:rsidP="008402A6" w:rsidR="00D71844" w:rsidRPr="006952A2">
            <w:pPr>
              <w:rPr>
                <w:b w:val="false"/>
              </w:rPr>
            </w:pPr>
            <w:r w:rsidRPr="006952A2">
              <w:rPr>
                <w:b w:val="false"/>
              </w:rPr>
              <w:t>98820522223</w:t>
            </w:r>
          </w:p>
        </w:tc>
        <w:tc>
          <w:tcPr>
            <w:tcW w:type="dxa" w:w="1716"/>
            <w:noWrap/>
            <w:hideMark/>
          </w:tcPr>
          <w:p w:rsidRDefault="00D71844" w:rsidP="008402A6" w:rsidR="00D71844" w:rsidRPr="006952A2">
            <w:pPr>
              <w:rPr>
                <w:b w:val="false"/>
              </w:rPr>
            </w:pPr>
            <w:r w:rsidRPr="006952A2">
              <w:rPr>
                <w:b w:val="false"/>
              </w:rPr>
              <w:t>30.323,57</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30.323,57</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64</w:t>
            </w:r>
          </w:p>
        </w:tc>
        <w:tc>
          <w:tcPr>
            <w:tcW w:type="dxa" w:w="3363"/>
            <w:hideMark/>
          </w:tcPr>
          <w:p w:rsidRDefault="00D71844" w:rsidP="008402A6" w:rsidR="00D71844" w:rsidRPr="006952A2">
            <w:pPr>
              <w:rPr>
                <w:b w:val="false"/>
              </w:rPr>
            </w:pPr>
            <w:r w:rsidRPr="006952A2">
              <w:rPr>
                <w:b w:val="false"/>
              </w:rPr>
              <w:t>MARA KROLO</w:t>
            </w:r>
          </w:p>
        </w:tc>
        <w:tc>
          <w:tcPr>
            <w:tcW w:type="dxa" w:w="1536"/>
            <w:noWrap/>
            <w:hideMark/>
          </w:tcPr>
          <w:p w:rsidRDefault="00D71844" w:rsidP="008402A6" w:rsidR="00D71844" w:rsidRPr="006952A2">
            <w:pPr>
              <w:rPr>
                <w:b w:val="false"/>
              </w:rPr>
            </w:pPr>
            <w:r w:rsidRPr="006952A2">
              <w:rPr>
                <w:b w:val="false"/>
              </w:rPr>
              <w:t>93980879649</w:t>
            </w:r>
          </w:p>
        </w:tc>
        <w:tc>
          <w:tcPr>
            <w:tcW w:type="dxa" w:w="1716"/>
            <w:noWrap/>
            <w:hideMark/>
          </w:tcPr>
          <w:p w:rsidRDefault="00D71844" w:rsidP="008402A6" w:rsidR="00D71844" w:rsidRPr="006952A2">
            <w:pPr>
              <w:rPr>
                <w:b w:val="false"/>
              </w:rPr>
            </w:pPr>
            <w:r w:rsidRPr="006952A2">
              <w:rPr>
                <w:b w:val="false"/>
              </w:rPr>
              <w:t>85.129,79</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85.129,79</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65</w:t>
            </w:r>
          </w:p>
        </w:tc>
        <w:tc>
          <w:tcPr>
            <w:tcW w:type="dxa" w:w="3363"/>
            <w:hideMark/>
          </w:tcPr>
          <w:p w:rsidRDefault="00D71844" w:rsidP="008402A6" w:rsidR="00D71844" w:rsidRPr="006952A2">
            <w:pPr>
              <w:rPr>
                <w:b w:val="false"/>
              </w:rPr>
            </w:pPr>
            <w:r w:rsidRPr="006952A2">
              <w:rPr>
                <w:b w:val="false"/>
              </w:rPr>
              <w:t>TOMISLAV KROLO</w:t>
            </w:r>
          </w:p>
        </w:tc>
        <w:tc>
          <w:tcPr>
            <w:tcW w:type="dxa" w:w="1536"/>
            <w:noWrap/>
            <w:hideMark/>
          </w:tcPr>
          <w:p w:rsidRDefault="00D71844" w:rsidP="008402A6" w:rsidR="00D71844" w:rsidRPr="006952A2">
            <w:pPr>
              <w:rPr>
                <w:b w:val="false"/>
              </w:rPr>
            </w:pPr>
            <w:r w:rsidRPr="006952A2">
              <w:rPr>
                <w:b w:val="false"/>
              </w:rPr>
              <w:t>48923104826</w:t>
            </w:r>
          </w:p>
        </w:tc>
        <w:tc>
          <w:tcPr>
            <w:tcW w:type="dxa" w:w="1716"/>
            <w:noWrap/>
            <w:hideMark/>
          </w:tcPr>
          <w:p w:rsidRDefault="00D71844" w:rsidP="008402A6" w:rsidR="00D71844" w:rsidRPr="006952A2">
            <w:pPr>
              <w:rPr>
                <w:b w:val="false"/>
              </w:rPr>
            </w:pPr>
            <w:r w:rsidRPr="006952A2">
              <w:rPr>
                <w:b w:val="false"/>
              </w:rPr>
              <w:t>54.959,77</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54.959,77</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66</w:t>
            </w:r>
          </w:p>
        </w:tc>
        <w:tc>
          <w:tcPr>
            <w:tcW w:type="dxa" w:w="3363"/>
            <w:hideMark/>
          </w:tcPr>
          <w:p w:rsidRDefault="00D71844" w:rsidP="008402A6" w:rsidR="00D71844" w:rsidRPr="006952A2">
            <w:pPr>
              <w:rPr>
                <w:b w:val="false"/>
              </w:rPr>
            </w:pPr>
            <w:r w:rsidRPr="006952A2">
              <w:rPr>
                <w:b w:val="false"/>
              </w:rPr>
              <w:t>RINO MARASOVIĆ</w:t>
            </w:r>
          </w:p>
        </w:tc>
        <w:tc>
          <w:tcPr>
            <w:tcW w:type="dxa" w:w="1536"/>
            <w:noWrap/>
            <w:hideMark/>
          </w:tcPr>
          <w:p w:rsidRDefault="00D71844" w:rsidP="008402A6" w:rsidR="00D71844" w:rsidRPr="006952A2">
            <w:pPr>
              <w:rPr>
                <w:b w:val="false"/>
              </w:rPr>
            </w:pPr>
            <w:r w:rsidRPr="006952A2">
              <w:rPr>
                <w:b w:val="false"/>
              </w:rPr>
              <w:t>59284733917</w:t>
            </w:r>
          </w:p>
        </w:tc>
        <w:tc>
          <w:tcPr>
            <w:tcW w:type="dxa" w:w="1716"/>
            <w:noWrap/>
            <w:hideMark/>
          </w:tcPr>
          <w:p w:rsidRDefault="00D71844" w:rsidP="008402A6" w:rsidR="00D71844" w:rsidRPr="006952A2">
            <w:pPr>
              <w:rPr>
                <w:b w:val="false"/>
              </w:rPr>
            </w:pPr>
            <w:r w:rsidRPr="006952A2">
              <w:rPr>
                <w:b w:val="false"/>
              </w:rPr>
              <w:t>136.355,73</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136.355,73</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67</w:t>
            </w:r>
          </w:p>
        </w:tc>
        <w:tc>
          <w:tcPr>
            <w:tcW w:type="dxa" w:w="3363"/>
            <w:hideMark/>
          </w:tcPr>
          <w:p w:rsidRDefault="00D71844" w:rsidP="008402A6" w:rsidR="00D71844" w:rsidRPr="006952A2">
            <w:pPr>
              <w:rPr>
                <w:b w:val="false"/>
              </w:rPr>
            </w:pPr>
            <w:r w:rsidRPr="006952A2">
              <w:rPr>
                <w:b w:val="false"/>
              </w:rPr>
              <w:t>MARIČEVIĆ d.o.o. za reviziju, računovodstvo, porezno savjetovanje, financijske analize i kontrole</w:t>
            </w:r>
          </w:p>
        </w:tc>
        <w:tc>
          <w:tcPr>
            <w:tcW w:type="dxa" w:w="1536"/>
            <w:noWrap/>
            <w:hideMark/>
          </w:tcPr>
          <w:p w:rsidRDefault="00D71844" w:rsidP="008402A6" w:rsidR="00D71844" w:rsidRPr="006952A2">
            <w:pPr>
              <w:rPr>
                <w:b w:val="false"/>
              </w:rPr>
            </w:pPr>
            <w:r w:rsidRPr="006952A2">
              <w:rPr>
                <w:b w:val="false"/>
              </w:rPr>
              <w:t>93564786096</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140,00</w:t>
            </w:r>
          </w:p>
        </w:tc>
        <w:tc>
          <w:tcPr>
            <w:tcW w:type="dxa" w:w="1716"/>
            <w:noWrap/>
            <w:hideMark/>
          </w:tcPr>
          <w:p w:rsidRDefault="00D71844" w:rsidP="008402A6" w:rsidR="00D71844" w:rsidRPr="006952A2">
            <w:pPr>
              <w:rPr>
                <w:b w:val="false"/>
              </w:rPr>
            </w:pPr>
            <w:r w:rsidRPr="006952A2">
              <w:rPr>
                <w:b w:val="false"/>
              </w:rPr>
              <w:t>140,00</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68</w:t>
            </w:r>
          </w:p>
        </w:tc>
        <w:tc>
          <w:tcPr>
            <w:tcW w:type="dxa" w:w="3363"/>
            <w:hideMark/>
          </w:tcPr>
          <w:p w:rsidRDefault="00D71844" w:rsidP="008402A6" w:rsidR="00D71844" w:rsidRPr="006952A2">
            <w:pPr>
              <w:rPr>
                <w:b w:val="false"/>
              </w:rPr>
            </w:pPr>
            <w:r w:rsidRPr="006952A2">
              <w:rPr>
                <w:b w:val="false"/>
              </w:rPr>
              <w:t>MEDITERAN TRGOVINA d.o.o. za trgovinu i usluge</w:t>
            </w:r>
          </w:p>
        </w:tc>
        <w:tc>
          <w:tcPr>
            <w:tcW w:type="dxa" w:w="1536"/>
            <w:noWrap/>
            <w:hideMark/>
          </w:tcPr>
          <w:p w:rsidRDefault="00D71844" w:rsidP="008402A6" w:rsidR="00D71844" w:rsidRPr="006952A2">
            <w:pPr>
              <w:rPr>
                <w:b w:val="false"/>
              </w:rPr>
            </w:pPr>
            <w:r w:rsidRPr="006952A2">
              <w:rPr>
                <w:b w:val="false"/>
              </w:rPr>
              <w:t>61477967428</w:t>
            </w:r>
          </w:p>
        </w:tc>
        <w:tc>
          <w:tcPr>
            <w:tcW w:type="dxa" w:w="1716"/>
            <w:noWrap/>
            <w:hideMark/>
          </w:tcPr>
          <w:p w:rsidRDefault="00D71844" w:rsidP="008402A6" w:rsidR="00D71844" w:rsidRPr="006952A2">
            <w:pPr>
              <w:rPr>
                <w:b w:val="false"/>
              </w:rPr>
            </w:pPr>
            <w:r w:rsidRPr="006952A2">
              <w:rPr>
                <w:b w:val="false"/>
              </w:rPr>
              <w:t>7.484.721,30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7.484.721,30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69</w:t>
            </w:r>
          </w:p>
        </w:tc>
        <w:tc>
          <w:tcPr>
            <w:tcW w:type="dxa" w:w="3363"/>
            <w:hideMark/>
          </w:tcPr>
          <w:p w:rsidRDefault="00D71844" w:rsidP="008402A6" w:rsidR="00D71844" w:rsidRPr="006952A2">
            <w:pPr>
              <w:rPr>
                <w:b w:val="false"/>
              </w:rPr>
            </w:pPr>
            <w:r w:rsidRPr="006952A2">
              <w:rPr>
                <w:b w:val="false"/>
              </w:rPr>
              <w:t>MERITUM INŽENJERING d.o.o. za graditeljstvo i usluge</w:t>
            </w:r>
          </w:p>
        </w:tc>
        <w:tc>
          <w:tcPr>
            <w:tcW w:type="dxa" w:w="1536"/>
            <w:noWrap/>
            <w:hideMark/>
          </w:tcPr>
          <w:p w:rsidRDefault="00D71844" w:rsidP="008402A6" w:rsidR="00D71844" w:rsidRPr="006952A2">
            <w:pPr>
              <w:rPr>
                <w:b w:val="false"/>
              </w:rPr>
            </w:pPr>
            <w:r w:rsidRPr="006952A2">
              <w:rPr>
                <w:b w:val="false"/>
              </w:rPr>
              <w:t>77837920878</w:t>
            </w:r>
          </w:p>
        </w:tc>
        <w:tc>
          <w:tcPr>
            <w:tcW w:type="dxa" w:w="1716"/>
            <w:noWrap/>
            <w:hideMark/>
          </w:tcPr>
          <w:p w:rsidRDefault="00D71844" w:rsidP="008402A6" w:rsidR="00D71844" w:rsidRPr="006952A2">
            <w:pPr>
              <w:rPr>
                <w:b w:val="false"/>
              </w:rPr>
            </w:pPr>
            <w:r w:rsidRPr="006952A2">
              <w:rPr>
                <w:b w:val="false"/>
              </w:rPr>
              <w:t>125.000,00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125.000,00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lastRenderedPageBreak/>
              <w:t>70</w:t>
            </w:r>
          </w:p>
        </w:tc>
        <w:tc>
          <w:tcPr>
            <w:tcW w:type="dxa" w:w="3363"/>
            <w:hideMark/>
          </w:tcPr>
          <w:p w:rsidRDefault="00D71844" w:rsidP="008402A6" w:rsidR="00D71844" w:rsidRPr="006952A2">
            <w:pPr>
              <w:rPr>
                <w:b w:val="false"/>
              </w:rPr>
            </w:pPr>
            <w:r w:rsidRPr="006952A2">
              <w:rPr>
                <w:b w:val="false"/>
              </w:rPr>
              <w:t>METRION PROJEKT d.o.o. za usluge</w:t>
            </w:r>
          </w:p>
        </w:tc>
        <w:tc>
          <w:tcPr>
            <w:tcW w:type="dxa" w:w="1536"/>
            <w:noWrap/>
            <w:hideMark/>
          </w:tcPr>
          <w:p w:rsidRDefault="00D71844" w:rsidP="008402A6" w:rsidR="00D71844" w:rsidRPr="006952A2">
            <w:pPr>
              <w:rPr>
                <w:b w:val="false"/>
              </w:rPr>
            </w:pPr>
            <w:r w:rsidRPr="006952A2">
              <w:rPr>
                <w:b w:val="false"/>
              </w:rPr>
              <w:t>09039656171</w:t>
            </w:r>
          </w:p>
        </w:tc>
        <w:tc>
          <w:tcPr>
            <w:tcW w:type="dxa" w:w="1716"/>
            <w:noWrap/>
            <w:hideMark/>
          </w:tcPr>
          <w:p w:rsidRDefault="00D71844" w:rsidP="008402A6" w:rsidR="00D71844" w:rsidRPr="006952A2">
            <w:pPr>
              <w:rPr>
                <w:b w:val="false"/>
              </w:rPr>
            </w:pPr>
            <w:r w:rsidRPr="006952A2">
              <w:rPr>
                <w:b w:val="false"/>
              </w:rPr>
              <w:t>542.364,77</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542.364,77</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71</w:t>
            </w:r>
          </w:p>
        </w:tc>
        <w:tc>
          <w:tcPr>
            <w:tcW w:type="dxa" w:w="3363"/>
            <w:hideMark/>
          </w:tcPr>
          <w:p w:rsidRDefault="00D71844" w:rsidP="008402A6" w:rsidR="00D71844" w:rsidRPr="006952A2">
            <w:pPr>
              <w:rPr>
                <w:b w:val="false"/>
              </w:rPr>
            </w:pPr>
            <w:r w:rsidRPr="006952A2">
              <w:rPr>
                <w:b w:val="false"/>
              </w:rPr>
              <w:t>MINISTARSTVO FINANCIJA</w:t>
            </w:r>
          </w:p>
        </w:tc>
        <w:tc>
          <w:tcPr>
            <w:tcW w:type="dxa" w:w="1536"/>
            <w:noWrap/>
            <w:hideMark/>
          </w:tcPr>
          <w:p w:rsidRDefault="00D71844" w:rsidP="008402A6" w:rsidR="00D71844" w:rsidRPr="006952A2">
            <w:pPr>
              <w:rPr>
                <w:b w:val="false"/>
              </w:rPr>
            </w:pPr>
            <w:r w:rsidRPr="006952A2">
              <w:rPr>
                <w:b w:val="false"/>
              </w:rPr>
              <w:t>18683136487</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29.939,01</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29.939,01</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72</w:t>
            </w:r>
          </w:p>
        </w:tc>
        <w:tc>
          <w:tcPr>
            <w:tcW w:type="dxa" w:w="3363"/>
            <w:hideMark/>
          </w:tcPr>
          <w:p w:rsidRDefault="00D71844" w:rsidP="008402A6" w:rsidR="00D71844" w:rsidRPr="006952A2">
            <w:pPr>
              <w:rPr>
                <w:b w:val="false"/>
              </w:rPr>
            </w:pPr>
            <w:r w:rsidRPr="006952A2">
              <w:rPr>
                <w:b w:val="false"/>
              </w:rPr>
              <w:t>MINISTARSTVO FINANCIJA - POREZNA UPRAVA</w:t>
            </w:r>
          </w:p>
        </w:tc>
        <w:tc>
          <w:tcPr>
            <w:tcW w:type="dxa" w:w="1536"/>
            <w:noWrap/>
            <w:hideMark/>
          </w:tcPr>
          <w:p w:rsidRDefault="00D71844" w:rsidP="008402A6" w:rsidR="00D71844" w:rsidRPr="006952A2">
            <w:pPr>
              <w:rPr>
                <w:b w:val="false"/>
              </w:rPr>
            </w:pPr>
            <w:r w:rsidRPr="006952A2">
              <w:rPr>
                <w:b w:val="false"/>
              </w:rPr>
              <w:t>18683136487</w:t>
            </w:r>
          </w:p>
        </w:tc>
        <w:tc>
          <w:tcPr>
            <w:tcW w:type="dxa" w:w="1716"/>
            <w:noWrap/>
            <w:hideMark/>
          </w:tcPr>
          <w:p w:rsidRDefault="00D71844" w:rsidP="008402A6" w:rsidR="00D71844" w:rsidRPr="006952A2">
            <w:pPr>
              <w:rPr>
                <w:b w:val="false"/>
              </w:rPr>
            </w:pPr>
            <w:r w:rsidRPr="006952A2">
              <w:rPr>
                <w:b w:val="false"/>
              </w:rPr>
              <w:t>20.680,97</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29.939,01</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73</w:t>
            </w:r>
          </w:p>
        </w:tc>
        <w:tc>
          <w:tcPr>
            <w:tcW w:type="dxa" w:w="3363"/>
            <w:hideMark/>
          </w:tcPr>
          <w:p w:rsidRDefault="00D71844" w:rsidP="008402A6" w:rsidR="00D71844" w:rsidRPr="006952A2">
            <w:pPr>
              <w:rPr>
                <w:b w:val="false"/>
              </w:rPr>
            </w:pPr>
            <w:r w:rsidRPr="006952A2">
              <w:rPr>
                <w:b w:val="false"/>
              </w:rPr>
              <w:t>ANTUN-TONĆI MITAR</w:t>
            </w:r>
          </w:p>
        </w:tc>
        <w:tc>
          <w:tcPr>
            <w:tcW w:type="dxa" w:w="1536"/>
            <w:noWrap/>
            <w:hideMark/>
          </w:tcPr>
          <w:p w:rsidRDefault="00D71844" w:rsidP="008402A6" w:rsidR="00D71844" w:rsidRPr="006952A2">
            <w:pPr>
              <w:rPr>
                <w:b w:val="false"/>
              </w:rPr>
            </w:pPr>
            <w:r w:rsidRPr="006952A2">
              <w:rPr>
                <w:b w:val="false"/>
              </w:rPr>
              <w:t>28782513450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426.210,27</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426.210,27</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74</w:t>
            </w:r>
          </w:p>
        </w:tc>
        <w:tc>
          <w:tcPr>
            <w:tcW w:type="dxa" w:w="3363"/>
            <w:hideMark/>
          </w:tcPr>
          <w:p w:rsidRDefault="00D71844" w:rsidP="008402A6" w:rsidR="00D71844" w:rsidRPr="006952A2">
            <w:pPr>
              <w:rPr>
                <w:b w:val="false"/>
              </w:rPr>
            </w:pPr>
            <w:r w:rsidRPr="006952A2">
              <w:rPr>
                <w:b w:val="false"/>
              </w:rPr>
              <w:t>ĐANA MITAR</w:t>
            </w:r>
          </w:p>
        </w:tc>
        <w:tc>
          <w:tcPr>
            <w:tcW w:type="dxa" w:w="1536"/>
            <w:noWrap/>
            <w:hideMark/>
          </w:tcPr>
          <w:p w:rsidRDefault="00D71844" w:rsidP="008402A6" w:rsidR="00D71844" w:rsidRPr="006952A2">
            <w:pPr>
              <w:rPr>
                <w:b w:val="false"/>
              </w:rPr>
            </w:pPr>
            <w:r w:rsidRPr="006952A2">
              <w:rPr>
                <w:b w:val="false"/>
              </w:rPr>
              <w:t>59412048541</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426.210,27</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426.210,27</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75</w:t>
            </w:r>
          </w:p>
        </w:tc>
        <w:tc>
          <w:tcPr>
            <w:tcW w:type="dxa" w:w="3363"/>
            <w:hideMark/>
          </w:tcPr>
          <w:p w:rsidRDefault="00D71844" w:rsidP="008402A6" w:rsidR="00D71844" w:rsidRPr="006952A2">
            <w:pPr>
              <w:rPr>
                <w:b w:val="false"/>
              </w:rPr>
            </w:pPr>
            <w:r w:rsidRPr="006952A2">
              <w:rPr>
                <w:b w:val="false"/>
              </w:rPr>
              <w:t>MONTELEKTRO automatizacija i elektrotehnički inženjering, d. o. o.</w:t>
            </w:r>
          </w:p>
        </w:tc>
        <w:tc>
          <w:tcPr>
            <w:tcW w:type="dxa" w:w="1536"/>
            <w:noWrap/>
            <w:hideMark/>
          </w:tcPr>
          <w:p w:rsidRDefault="00D71844" w:rsidP="008402A6" w:rsidR="00D71844" w:rsidRPr="006952A2">
            <w:pPr>
              <w:rPr>
                <w:b w:val="false"/>
              </w:rPr>
            </w:pPr>
            <w:r w:rsidRPr="006952A2">
              <w:rPr>
                <w:b w:val="false"/>
              </w:rPr>
              <w:t>45522650856</w:t>
            </w:r>
          </w:p>
        </w:tc>
        <w:tc>
          <w:tcPr>
            <w:tcW w:type="dxa" w:w="1716"/>
            <w:noWrap/>
            <w:hideMark/>
          </w:tcPr>
          <w:p w:rsidRDefault="00D71844" w:rsidP="008402A6" w:rsidR="00D71844" w:rsidRPr="006952A2">
            <w:pPr>
              <w:rPr>
                <w:b w:val="false"/>
              </w:rPr>
            </w:pPr>
            <w:r w:rsidRPr="006952A2">
              <w:rPr>
                <w:b w:val="false"/>
              </w:rPr>
              <w:t>4.287,50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4.287,50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76</w:t>
            </w:r>
          </w:p>
        </w:tc>
        <w:tc>
          <w:tcPr>
            <w:tcW w:type="dxa" w:w="3363"/>
            <w:hideMark/>
          </w:tcPr>
          <w:p w:rsidRDefault="00D71844" w:rsidP="008402A6" w:rsidR="00D71844" w:rsidRPr="006952A2">
            <w:pPr>
              <w:rPr>
                <w:b w:val="false"/>
              </w:rPr>
            </w:pPr>
            <w:r w:rsidRPr="006952A2">
              <w:rPr>
                <w:b w:val="false"/>
              </w:rPr>
              <w:t>MORALIS društvo s ograničenom odgovornošću za trgovinu i usluge</w:t>
            </w:r>
          </w:p>
        </w:tc>
        <w:tc>
          <w:tcPr>
            <w:tcW w:type="dxa" w:w="1536"/>
            <w:noWrap/>
            <w:hideMark/>
          </w:tcPr>
          <w:p w:rsidRDefault="00D71844" w:rsidP="008402A6" w:rsidR="00D71844" w:rsidRPr="006952A2">
            <w:pPr>
              <w:rPr>
                <w:b w:val="false"/>
              </w:rPr>
            </w:pPr>
            <w:r w:rsidRPr="006952A2">
              <w:rPr>
                <w:b w:val="false"/>
              </w:rPr>
              <w:t>37352137090</w:t>
            </w:r>
          </w:p>
        </w:tc>
        <w:tc>
          <w:tcPr>
            <w:tcW w:type="dxa" w:w="1716"/>
            <w:noWrap/>
            <w:hideMark/>
          </w:tcPr>
          <w:p w:rsidRDefault="00D71844" w:rsidP="008402A6" w:rsidR="00D71844" w:rsidRPr="006952A2">
            <w:pPr>
              <w:rPr>
                <w:b w:val="false"/>
              </w:rPr>
            </w:pPr>
            <w:r w:rsidRPr="006952A2">
              <w:rPr>
                <w:b w:val="false"/>
              </w:rPr>
              <w:t>1.223,16</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1.223,16</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77</w:t>
            </w:r>
          </w:p>
        </w:tc>
        <w:tc>
          <w:tcPr>
            <w:tcW w:type="dxa" w:w="3363"/>
            <w:hideMark/>
          </w:tcPr>
          <w:p w:rsidRDefault="00D71844" w:rsidP="008402A6" w:rsidR="00D71844" w:rsidRPr="006952A2">
            <w:pPr>
              <w:rPr>
                <w:b w:val="false"/>
              </w:rPr>
            </w:pPr>
            <w:r w:rsidRPr="006952A2">
              <w:rPr>
                <w:b w:val="false"/>
              </w:rPr>
              <w:t>EMINA MRDULJAŠ</w:t>
            </w:r>
          </w:p>
        </w:tc>
        <w:tc>
          <w:tcPr>
            <w:tcW w:type="dxa" w:w="1536"/>
            <w:noWrap/>
            <w:hideMark/>
          </w:tcPr>
          <w:p w:rsidRDefault="00D71844" w:rsidP="008402A6" w:rsidR="00D71844" w:rsidRPr="006952A2">
            <w:pPr>
              <w:rPr>
                <w:b w:val="false"/>
              </w:rPr>
            </w:pPr>
            <w:r w:rsidRPr="006952A2">
              <w:rPr>
                <w:b w:val="false"/>
              </w:rPr>
              <w:t>34042801603</w:t>
            </w:r>
          </w:p>
        </w:tc>
        <w:tc>
          <w:tcPr>
            <w:tcW w:type="dxa" w:w="1716"/>
            <w:noWrap/>
            <w:hideMark/>
          </w:tcPr>
          <w:p w:rsidRDefault="00D71844" w:rsidP="008402A6" w:rsidR="00D71844" w:rsidRPr="006952A2">
            <w:pPr>
              <w:rPr>
                <w:b w:val="false"/>
              </w:rPr>
            </w:pPr>
            <w:r w:rsidRPr="006952A2">
              <w:rPr>
                <w:b w:val="false"/>
              </w:rPr>
              <w:t>58.928,95</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58.928,95</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78</w:t>
            </w:r>
          </w:p>
        </w:tc>
        <w:tc>
          <w:tcPr>
            <w:tcW w:type="dxa" w:w="3363"/>
            <w:hideMark/>
          </w:tcPr>
          <w:p w:rsidRDefault="00D71844" w:rsidP="008402A6" w:rsidR="00D71844" w:rsidRPr="006952A2">
            <w:pPr>
              <w:rPr>
                <w:b w:val="false"/>
              </w:rPr>
            </w:pPr>
            <w:r w:rsidRPr="006952A2">
              <w:rPr>
                <w:b w:val="false"/>
              </w:rPr>
              <w:t>NEIR, d.o.o. za građevinarstvo trgovinu i usluge</w:t>
            </w:r>
          </w:p>
        </w:tc>
        <w:tc>
          <w:tcPr>
            <w:tcW w:type="dxa" w:w="1536"/>
            <w:noWrap/>
            <w:hideMark/>
          </w:tcPr>
          <w:p w:rsidRDefault="00D71844" w:rsidP="008402A6" w:rsidR="00D71844" w:rsidRPr="006952A2">
            <w:pPr>
              <w:rPr>
                <w:b w:val="false"/>
              </w:rPr>
            </w:pPr>
            <w:r w:rsidRPr="006952A2">
              <w:rPr>
                <w:b w:val="false"/>
              </w:rPr>
              <w:t>38236450160</w:t>
            </w:r>
          </w:p>
        </w:tc>
        <w:tc>
          <w:tcPr>
            <w:tcW w:type="dxa" w:w="1716"/>
            <w:noWrap/>
            <w:hideMark/>
          </w:tcPr>
          <w:p w:rsidRDefault="00D71844" w:rsidP="008402A6" w:rsidR="00D71844" w:rsidRPr="006952A2">
            <w:pPr>
              <w:rPr>
                <w:b w:val="false"/>
              </w:rPr>
            </w:pPr>
            <w:r w:rsidRPr="006952A2">
              <w:rPr>
                <w:b w:val="false"/>
              </w:rPr>
              <w:t>44.270,00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44.270,00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80</w:t>
            </w:r>
          </w:p>
        </w:tc>
        <w:tc>
          <w:tcPr>
            <w:tcW w:type="dxa" w:w="3363"/>
            <w:hideMark/>
          </w:tcPr>
          <w:p w:rsidRDefault="00D71844" w:rsidP="008402A6" w:rsidR="00D71844" w:rsidRPr="006952A2">
            <w:pPr>
              <w:rPr>
                <w:b w:val="false"/>
              </w:rPr>
            </w:pPr>
            <w:r w:rsidRPr="006952A2">
              <w:rPr>
                <w:b w:val="false"/>
              </w:rPr>
              <w:t>MLADEN NOSIĆ</w:t>
            </w:r>
          </w:p>
        </w:tc>
        <w:tc>
          <w:tcPr>
            <w:tcW w:type="dxa" w:w="1536"/>
            <w:noWrap/>
            <w:hideMark/>
          </w:tcPr>
          <w:p w:rsidRDefault="00D71844" w:rsidP="008402A6" w:rsidR="00D71844" w:rsidRPr="006952A2">
            <w:pPr>
              <w:rPr>
                <w:b w:val="false"/>
              </w:rPr>
            </w:pPr>
            <w:r w:rsidRPr="006952A2">
              <w:rPr>
                <w:b w:val="false"/>
              </w:rPr>
              <w:t>52264623977</w:t>
            </w:r>
          </w:p>
        </w:tc>
        <w:tc>
          <w:tcPr>
            <w:tcW w:type="dxa" w:w="1716"/>
            <w:noWrap/>
            <w:hideMark/>
          </w:tcPr>
          <w:p w:rsidRDefault="00D71844" w:rsidP="008402A6" w:rsidR="00D71844" w:rsidRPr="006952A2">
            <w:pPr>
              <w:rPr>
                <w:b w:val="false"/>
              </w:rPr>
            </w:pPr>
            <w:r w:rsidRPr="006952A2">
              <w:rPr>
                <w:b w:val="false"/>
              </w:rPr>
              <w:t>74.507,25</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74.507,25</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81</w:t>
            </w:r>
          </w:p>
        </w:tc>
        <w:tc>
          <w:tcPr>
            <w:tcW w:type="dxa" w:w="3363"/>
            <w:hideMark/>
          </w:tcPr>
          <w:p w:rsidRDefault="00D71844" w:rsidP="008402A6" w:rsidR="00D71844" w:rsidRPr="006952A2">
            <w:pPr>
              <w:rPr>
                <w:b w:val="false"/>
              </w:rPr>
            </w:pPr>
            <w:r w:rsidRPr="006952A2">
              <w:rPr>
                <w:b w:val="false"/>
              </w:rPr>
              <w:t>ODVJETNIČKO DRUŠTVO TEREŠAK &amp; PARTNERI društvo s ograničenom odgovornošću</w:t>
            </w:r>
          </w:p>
        </w:tc>
        <w:tc>
          <w:tcPr>
            <w:tcW w:type="dxa" w:w="1536"/>
            <w:noWrap/>
            <w:hideMark/>
          </w:tcPr>
          <w:p w:rsidRDefault="00D71844" w:rsidP="008402A6" w:rsidR="00D71844" w:rsidRPr="006952A2">
            <w:pPr>
              <w:rPr>
                <w:b w:val="false"/>
              </w:rPr>
            </w:pPr>
            <w:r w:rsidRPr="006952A2">
              <w:rPr>
                <w:b w:val="false"/>
              </w:rPr>
              <w:t>25339781941</w:t>
            </w:r>
          </w:p>
        </w:tc>
        <w:tc>
          <w:tcPr>
            <w:tcW w:type="dxa" w:w="1716"/>
            <w:noWrap/>
            <w:hideMark/>
          </w:tcPr>
          <w:p w:rsidRDefault="00D71844" w:rsidP="008402A6" w:rsidR="00D71844" w:rsidRPr="006952A2">
            <w:pPr>
              <w:rPr>
                <w:b w:val="false"/>
              </w:rPr>
            </w:pPr>
            <w:r w:rsidRPr="006952A2">
              <w:rPr>
                <w:b w:val="false"/>
              </w:rPr>
              <w:t>3.750,00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3.750,00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82</w:t>
            </w:r>
          </w:p>
        </w:tc>
        <w:tc>
          <w:tcPr>
            <w:tcW w:type="dxa" w:w="3363"/>
            <w:hideMark/>
          </w:tcPr>
          <w:p w:rsidRDefault="00D71844" w:rsidP="008402A6" w:rsidR="00D71844" w:rsidRPr="006952A2">
            <w:pPr>
              <w:rPr>
                <w:b w:val="false"/>
              </w:rPr>
            </w:pPr>
            <w:r w:rsidRPr="006952A2">
              <w:rPr>
                <w:b w:val="false"/>
              </w:rPr>
              <w:t>OPĆINA NEREŽIŠĆA</w:t>
            </w:r>
          </w:p>
        </w:tc>
        <w:tc>
          <w:tcPr>
            <w:tcW w:type="dxa" w:w="1536"/>
            <w:noWrap/>
            <w:hideMark/>
          </w:tcPr>
          <w:p w:rsidRDefault="00D71844" w:rsidP="008402A6" w:rsidR="00D71844" w:rsidRPr="006952A2">
            <w:pPr>
              <w:rPr>
                <w:b w:val="false"/>
              </w:rPr>
            </w:pPr>
            <w:r w:rsidRPr="006952A2">
              <w:rPr>
                <w:b w:val="false"/>
              </w:rPr>
              <w:t>44288790358</w:t>
            </w:r>
          </w:p>
        </w:tc>
        <w:tc>
          <w:tcPr>
            <w:tcW w:type="dxa" w:w="1716"/>
            <w:noWrap/>
            <w:hideMark/>
          </w:tcPr>
          <w:p w:rsidRDefault="00D71844" w:rsidP="008402A6" w:rsidR="00D71844" w:rsidRPr="006952A2">
            <w:pPr>
              <w:rPr>
                <w:b w:val="false"/>
              </w:rPr>
            </w:pPr>
            <w:r w:rsidRPr="006952A2">
              <w:rPr>
                <w:b w:val="false"/>
              </w:rPr>
              <w:t>27.729,82</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27.729,82</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83</w:t>
            </w:r>
          </w:p>
        </w:tc>
        <w:tc>
          <w:tcPr>
            <w:tcW w:type="dxa" w:w="3363"/>
            <w:hideMark/>
          </w:tcPr>
          <w:p w:rsidRDefault="00D71844" w:rsidP="008402A6" w:rsidR="00D71844" w:rsidRPr="006952A2">
            <w:pPr>
              <w:rPr>
                <w:b w:val="false"/>
              </w:rPr>
            </w:pPr>
            <w:r w:rsidRPr="006952A2">
              <w:rPr>
                <w:b w:val="false"/>
              </w:rPr>
              <w:t>IVAN PARLOV</w:t>
            </w:r>
          </w:p>
        </w:tc>
        <w:tc>
          <w:tcPr>
            <w:tcW w:type="dxa" w:w="1536"/>
            <w:noWrap/>
            <w:hideMark/>
          </w:tcPr>
          <w:p w:rsidRDefault="00D71844" w:rsidP="008402A6" w:rsidR="00D71844" w:rsidRPr="006952A2">
            <w:pPr>
              <w:rPr>
                <w:b w:val="false"/>
              </w:rPr>
            </w:pPr>
            <w:r w:rsidRPr="006952A2">
              <w:rPr>
                <w:b w:val="false"/>
              </w:rPr>
              <w:t>46897954573</w:t>
            </w:r>
          </w:p>
        </w:tc>
        <w:tc>
          <w:tcPr>
            <w:tcW w:type="dxa" w:w="1716"/>
            <w:noWrap/>
            <w:hideMark/>
          </w:tcPr>
          <w:p w:rsidRDefault="00D71844" w:rsidP="008402A6" w:rsidR="00D71844" w:rsidRPr="006952A2">
            <w:pPr>
              <w:rPr>
                <w:b w:val="false"/>
              </w:rPr>
            </w:pPr>
            <w:r w:rsidRPr="006952A2">
              <w:rPr>
                <w:b w:val="false"/>
              </w:rPr>
              <w:t>446,25</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446,25</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84</w:t>
            </w:r>
          </w:p>
        </w:tc>
        <w:tc>
          <w:tcPr>
            <w:tcW w:type="dxa" w:w="3363"/>
            <w:hideMark/>
          </w:tcPr>
          <w:p w:rsidRDefault="00D71844" w:rsidP="008402A6" w:rsidR="00D71844" w:rsidRPr="006952A2">
            <w:pPr>
              <w:rPr>
                <w:b w:val="false"/>
              </w:rPr>
            </w:pPr>
            <w:r w:rsidRPr="006952A2">
              <w:rPr>
                <w:b w:val="false"/>
              </w:rPr>
              <w:t>MIŠE PAVIĆ</w:t>
            </w:r>
          </w:p>
        </w:tc>
        <w:tc>
          <w:tcPr>
            <w:tcW w:type="dxa" w:w="1536"/>
            <w:noWrap/>
            <w:hideMark/>
          </w:tcPr>
          <w:p w:rsidRDefault="00D71844" w:rsidP="008402A6" w:rsidR="00D71844" w:rsidRPr="006952A2">
            <w:pPr>
              <w:rPr>
                <w:b w:val="false"/>
              </w:rPr>
            </w:pPr>
            <w:r w:rsidRPr="006952A2">
              <w:rPr>
                <w:b w:val="false"/>
              </w:rPr>
              <w:t>80519055330</w:t>
            </w:r>
          </w:p>
        </w:tc>
        <w:tc>
          <w:tcPr>
            <w:tcW w:type="dxa" w:w="1716"/>
            <w:noWrap/>
            <w:hideMark/>
          </w:tcPr>
          <w:p w:rsidRDefault="00D71844" w:rsidP="008402A6" w:rsidR="00D71844" w:rsidRPr="006952A2">
            <w:pPr>
              <w:rPr>
                <w:b w:val="false"/>
              </w:rPr>
            </w:pPr>
            <w:r w:rsidRPr="006952A2">
              <w:rPr>
                <w:b w:val="false"/>
              </w:rPr>
              <w:t>338.920,02</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338.920,02</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85</w:t>
            </w:r>
          </w:p>
        </w:tc>
        <w:tc>
          <w:tcPr>
            <w:tcW w:type="dxa" w:w="3363"/>
            <w:hideMark/>
          </w:tcPr>
          <w:p w:rsidRDefault="00D71844" w:rsidP="008402A6" w:rsidR="00D71844" w:rsidRPr="006952A2">
            <w:pPr>
              <w:rPr>
                <w:b w:val="false"/>
              </w:rPr>
            </w:pPr>
            <w:r w:rsidRPr="006952A2">
              <w:rPr>
                <w:b w:val="false"/>
              </w:rPr>
              <w:t>ANTE PERICA</w:t>
            </w:r>
          </w:p>
        </w:tc>
        <w:tc>
          <w:tcPr>
            <w:tcW w:type="dxa" w:w="1536"/>
            <w:noWrap/>
            <w:hideMark/>
          </w:tcPr>
          <w:p w:rsidRDefault="00D71844" w:rsidP="008402A6" w:rsidR="00D71844" w:rsidRPr="006952A2">
            <w:pPr>
              <w:rPr>
                <w:b w:val="false"/>
              </w:rPr>
            </w:pPr>
            <w:r w:rsidRPr="006952A2">
              <w:rPr>
                <w:b w:val="false"/>
              </w:rPr>
              <w:t>55670565120</w:t>
            </w:r>
          </w:p>
        </w:tc>
        <w:tc>
          <w:tcPr>
            <w:tcW w:type="dxa" w:w="1716"/>
            <w:noWrap/>
            <w:hideMark/>
          </w:tcPr>
          <w:p w:rsidRDefault="00D71844" w:rsidP="008402A6" w:rsidR="00D71844" w:rsidRPr="006952A2">
            <w:pPr>
              <w:rPr>
                <w:b w:val="false"/>
              </w:rPr>
            </w:pPr>
            <w:r w:rsidRPr="006952A2">
              <w:rPr>
                <w:b w:val="false"/>
              </w:rPr>
              <w:t>20.134,35</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20.134,35</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86</w:t>
            </w:r>
          </w:p>
        </w:tc>
        <w:tc>
          <w:tcPr>
            <w:tcW w:type="dxa" w:w="3363"/>
            <w:hideMark/>
          </w:tcPr>
          <w:p w:rsidRDefault="00D71844" w:rsidP="008402A6" w:rsidR="00D71844" w:rsidRPr="006952A2">
            <w:pPr>
              <w:rPr>
                <w:b w:val="false"/>
              </w:rPr>
            </w:pPr>
            <w:r w:rsidRPr="006952A2">
              <w:rPr>
                <w:b w:val="false"/>
              </w:rPr>
              <w:t>MARIJA PETRIČEVIĆ</w:t>
            </w:r>
          </w:p>
        </w:tc>
        <w:tc>
          <w:tcPr>
            <w:tcW w:type="dxa" w:w="1536"/>
            <w:noWrap/>
            <w:hideMark/>
          </w:tcPr>
          <w:p w:rsidRDefault="00D71844" w:rsidP="008402A6" w:rsidR="00D71844" w:rsidRPr="006952A2">
            <w:pPr>
              <w:rPr>
                <w:b w:val="false"/>
              </w:rPr>
            </w:pPr>
            <w:r w:rsidRPr="006952A2">
              <w:rPr>
                <w:b w:val="false"/>
              </w:rPr>
              <w:t>67460300560</w:t>
            </w:r>
          </w:p>
        </w:tc>
        <w:tc>
          <w:tcPr>
            <w:tcW w:type="dxa" w:w="1716"/>
            <w:noWrap/>
            <w:hideMark/>
          </w:tcPr>
          <w:p w:rsidRDefault="00D71844" w:rsidP="008402A6" w:rsidR="00D71844" w:rsidRPr="006952A2">
            <w:pPr>
              <w:rPr>
                <w:b w:val="false"/>
              </w:rPr>
            </w:pPr>
            <w:r w:rsidRPr="006952A2">
              <w:rPr>
                <w:b w:val="false"/>
              </w:rPr>
              <w:t>114.783,79</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114.783,79</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87</w:t>
            </w:r>
          </w:p>
        </w:tc>
        <w:tc>
          <w:tcPr>
            <w:tcW w:type="dxa" w:w="3363"/>
            <w:hideMark/>
          </w:tcPr>
          <w:p w:rsidRDefault="00D71844" w:rsidP="008402A6" w:rsidR="00D71844" w:rsidRPr="006952A2">
            <w:pPr>
              <w:rPr>
                <w:b w:val="false"/>
              </w:rPr>
            </w:pPr>
            <w:r w:rsidRPr="006952A2">
              <w:rPr>
                <w:b w:val="false"/>
              </w:rPr>
              <w:t>PIKAS d.o.o. za posredovanje i zastupanje</w:t>
            </w:r>
          </w:p>
        </w:tc>
        <w:tc>
          <w:tcPr>
            <w:tcW w:type="dxa" w:w="1536"/>
            <w:noWrap/>
            <w:hideMark/>
          </w:tcPr>
          <w:p w:rsidRDefault="00D71844" w:rsidP="008402A6" w:rsidR="00D71844" w:rsidRPr="006952A2">
            <w:pPr>
              <w:rPr>
                <w:b w:val="false"/>
              </w:rPr>
            </w:pPr>
            <w:r w:rsidRPr="006952A2">
              <w:rPr>
                <w:b w:val="false"/>
              </w:rPr>
              <w:t>15550168813</w:t>
            </w:r>
          </w:p>
        </w:tc>
        <w:tc>
          <w:tcPr>
            <w:tcW w:type="dxa" w:w="1716"/>
            <w:noWrap/>
            <w:hideMark/>
          </w:tcPr>
          <w:p w:rsidRDefault="00D71844" w:rsidP="008402A6" w:rsidR="00D71844" w:rsidRPr="006952A2">
            <w:pPr>
              <w:rPr>
                <w:b w:val="false"/>
              </w:rPr>
            </w:pPr>
            <w:r w:rsidRPr="006952A2">
              <w:rPr>
                <w:b w:val="false"/>
              </w:rPr>
              <w:t>100,00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100,00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88</w:t>
            </w:r>
          </w:p>
        </w:tc>
        <w:tc>
          <w:tcPr>
            <w:tcW w:type="dxa" w:w="3363"/>
            <w:hideMark/>
          </w:tcPr>
          <w:p w:rsidRDefault="00D71844" w:rsidP="008402A6" w:rsidR="00D71844" w:rsidRPr="006952A2">
            <w:pPr>
              <w:rPr>
                <w:b w:val="false"/>
              </w:rPr>
            </w:pPr>
            <w:r w:rsidRPr="006952A2">
              <w:rPr>
                <w:b w:val="false"/>
              </w:rPr>
              <w:t>VINKO PITEŠA</w:t>
            </w:r>
          </w:p>
        </w:tc>
        <w:tc>
          <w:tcPr>
            <w:tcW w:type="dxa" w:w="1536"/>
            <w:noWrap/>
            <w:hideMark/>
          </w:tcPr>
          <w:p w:rsidRDefault="00D71844" w:rsidP="008402A6" w:rsidR="00D71844" w:rsidRPr="006952A2">
            <w:pPr>
              <w:rPr>
                <w:b w:val="false"/>
              </w:rPr>
            </w:pPr>
            <w:r w:rsidRPr="006952A2">
              <w:rPr>
                <w:b w:val="false"/>
              </w:rPr>
              <w:t>75098632223</w:t>
            </w:r>
          </w:p>
        </w:tc>
        <w:tc>
          <w:tcPr>
            <w:tcW w:type="dxa" w:w="1716"/>
            <w:noWrap/>
            <w:hideMark/>
          </w:tcPr>
          <w:p w:rsidRDefault="00D71844" w:rsidP="008402A6" w:rsidR="00D71844" w:rsidRPr="006952A2">
            <w:pPr>
              <w:rPr>
                <w:b w:val="false"/>
              </w:rPr>
            </w:pPr>
            <w:r w:rsidRPr="006952A2">
              <w:rPr>
                <w:b w:val="false"/>
              </w:rPr>
              <w:t>73.703,76</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73.703,76</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89</w:t>
            </w:r>
          </w:p>
        </w:tc>
        <w:tc>
          <w:tcPr>
            <w:tcW w:type="dxa" w:w="3363"/>
            <w:hideMark/>
          </w:tcPr>
          <w:p w:rsidRDefault="00D71844" w:rsidP="008402A6" w:rsidR="00D71844" w:rsidRPr="006952A2">
            <w:pPr>
              <w:rPr>
                <w:b w:val="false"/>
              </w:rPr>
            </w:pPr>
            <w:r w:rsidRPr="006952A2">
              <w:rPr>
                <w:b w:val="false"/>
              </w:rPr>
              <w:t xml:space="preserve">PORSCHE INTER AUTO d.o.o. za trgovinu i popravak </w:t>
            </w:r>
            <w:r w:rsidRPr="006952A2">
              <w:rPr>
                <w:b w:val="false"/>
              </w:rPr>
              <w:lastRenderedPageBreak/>
              <w:t>motornih vozila</w:t>
            </w:r>
          </w:p>
        </w:tc>
        <w:tc>
          <w:tcPr>
            <w:tcW w:type="dxa" w:w="1536"/>
            <w:noWrap/>
            <w:hideMark/>
          </w:tcPr>
          <w:p w:rsidRDefault="00D71844" w:rsidP="008402A6" w:rsidR="00D71844" w:rsidRPr="006952A2">
            <w:pPr>
              <w:rPr>
                <w:b w:val="false"/>
              </w:rPr>
            </w:pPr>
            <w:r w:rsidRPr="006952A2">
              <w:rPr>
                <w:b w:val="false"/>
              </w:rPr>
              <w:lastRenderedPageBreak/>
              <w:t>67492500921</w:t>
            </w:r>
          </w:p>
        </w:tc>
        <w:tc>
          <w:tcPr>
            <w:tcW w:type="dxa" w:w="1716"/>
            <w:noWrap/>
            <w:hideMark/>
          </w:tcPr>
          <w:p w:rsidRDefault="00D71844" w:rsidP="008402A6" w:rsidR="00D71844" w:rsidRPr="006952A2">
            <w:pPr>
              <w:rPr>
                <w:b w:val="false"/>
              </w:rPr>
            </w:pPr>
            <w:r w:rsidRPr="006952A2">
              <w:rPr>
                <w:b w:val="false"/>
              </w:rPr>
              <w:t>4.824,01</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4.824,01</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lastRenderedPageBreak/>
              <w:t>90</w:t>
            </w:r>
          </w:p>
        </w:tc>
        <w:tc>
          <w:tcPr>
            <w:tcW w:type="dxa" w:w="3363"/>
            <w:hideMark/>
          </w:tcPr>
          <w:p w:rsidRDefault="00D71844" w:rsidP="008402A6" w:rsidR="00D71844" w:rsidRPr="006952A2">
            <w:pPr>
              <w:rPr>
                <w:b w:val="false"/>
              </w:rPr>
            </w:pPr>
            <w:r w:rsidRPr="006952A2">
              <w:rPr>
                <w:b w:val="false"/>
              </w:rPr>
              <w:t>PORSCHE LEASING društvo s ograničenom odgovornošću za leasing</w:t>
            </w:r>
          </w:p>
        </w:tc>
        <w:tc>
          <w:tcPr>
            <w:tcW w:type="dxa" w:w="1536"/>
            <w:noWrap/>
            <w:hideMark/>
          </w:tcPr>
          <w:p w:rsidRDefault="00D71844" w:rsidP="008402A6" w:rsidR="00D71844" w:rsidRPr="006952A2">
            <w:pPr>
              <w:rPr>
                <w:b w:val="false"/>
              </w:rPr>
            </w:pPr>
            <w:r w:rsidRPr="006952A2">
              <w:rPr>
                <w:b w:val="false"/>
              </w:rPr>
              <w:t>90275854576</w:t>
            </w:r>
          </w:p>
        </w:tc>
        <w:tc>
          <w:tcPr>
            <w:tcW w:type="dxa" w:w="1716"/>
            <w:noWrap/>
            <w:hideMark/>
          </w:tcPr>
          <w:p w:rsidRDefault="00D71844" w:rsidP="008402A6" w:rsidR="00D71844" w:rsidRPr="006952A2">
            <w:pPr>
              <w:rPr>
                <w:b w:val="false"/>
              </w:rPr>
            </w:pPr>
            <w:r w:rsidRPr="006952A2">
              <w:rPr>
                <w:b w:val="false"/>
              </w:rPr>
              <w:t>2.614,37</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2.614,37</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91</w:t>
            </w:r>
          </w:p>
        </w:tc>
        <w:tc>
          <w:tcPr>
            <w:tcW w:type="dxa" w:w="3363"/>
            <w:hideMark/>
          </w:tcPr>
          <w:p w:rsidRDefault="00D71844" w:rsidP="008402A6" w:rsidR="00D71844" w:rsidRPr="006952A2">
            <w:pPr>
              <w:rPr>
                <w:b w:val="false"/>
              </w:rPr>
            </w:pPr>
            <w:r w:rsidRPr="006952A2">
              <w:rPr>
                <w:b w:val="false"/>
              </w:rPr>
              <w:t>IVANA PRALIJA</w:t>
            </w:r>
          </w:p>
        </w:tc>
        <w:tc>
          <w:tcPr>
            <w:tcW w:type="dxa" w:w="1536"/>
            <w:noWrap/>
            <w:hideMark/>
          </w:tcPr>
          <w:p w:rsidRDefault="00D71844" w:rsidP="008402A6" w:rsidR="00D71844" w:rsidRPr="006952A2">
            <w:pPr>
              <w:rPr>
                <w:b w:val="false"/>
              </w:rPr>
            </w:pPr>
            <w:r w:rsidRPr="006952A2">
              <w:rPr>
                <w:b w:val="false"/>
              </w:rPr>
              <w:t>65355057671</w:t>
            </w:r>
          </w:p>
        </w:tc>
        <w:tc>
          <w:tcPr>
            <w:tcW w:type="dxa" w:w="1716"/>
            <w:noWrap/>
            <w:hideMark/>
          </w:tcPr>
          <w:p w:rsidRDefault="00D71844" w:rsidP="008402A6" w:rsidR="00D71844" w:rsidRPr="006952A2">
            <w:pPr>
              <w:rPr>
                <w:b w:val="false"/>
              </w:rPr>
            </w:pPr>
            <w:r w:rsidRPr="006952A2">
              <w:rPr>
                <w:b w:val="false"/>
              </w:rPr>
              <w:t>169.761,33</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169.761,33</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92</w:t>
            </w:r>
          </w:p>
        </w:tc>
        <w:tc>
          <w:tcPr>
            <w:tcW w:type="dxa" w:w="3363"/>
            <w:hideMark/>
          </w:tcPr>
          <w:p w:rsidRDefault="00D71844" w:rsidP="008402A6" w:rsidR="00D71844" w:rsidRPr="006952A2">
            <w:pPr>
              <w:rPr>
                <w:b w:val="false"/>
              </w:rPr>
            </w:pPr>
            <w:r w:rsidRPr="006952A2">
              <w:rPr>
                <w:b w:val="false"/>
              </w:rPr>
              <w:t>NENAD PRALIJA</w:t>
            </w:r>
          </w:p>
        </w:tc>
        <w:tc>
          <w:tcPr>
            <w:tcW w:type="dxa" w:w="1536"/>
            <w:noWrap/>
            <w:hideMark/>
          </w:tcPr>
          <w:p w:rsidRDefault="00D71844" w:rsidP="008402A6" w:rsidR="00D71844" w:rsidRPr="006952A2">
            <w:pPr>
              <w:rPr>
                <w:b w:val="false"/>
              </w:rPr>
            </w:pPr>
            <w:r w:rsidRPr="006952A2">
              <w:rPr>
                <w:b w:val="false"/>
              </w:rPr>
              <w:t>55547790173</w:t>
            </w:r>
          </w:p>
        </w:tc>
        <w:tc>
          <w:tcPr>
            <w:tcW w:type="dxa" w:w="1716"/>
            <w:noWrap/>
            <w:hideMark/>
          </w:tcPr>
          <w:p w:rsidRDefault="00D71844" w:rsidP="008402A6" w:rsidR="00D71844" w:rsidRPr="006952A2">
            <w:pPr>
              <w:rPr>
                <w:b w:val="false"/>
              </w:rPr>
            </w:pPr>
            <w:r w:rsidRPr="006952A2">
              <w:rPr>
                <w:b w:val="false"/>
              </w:rPr>
              <w:t>169.761,33</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169.761,33</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93</w:t>
            </w:r>
          </w:p>
        </w:tc>
        <w:tc>
          <w:tcPr>
            <w:tcW w:type="dxa" w:w="3363"/>
            <w:hideMark/>
          </w:tcPr>
          <w:p w:rsidRDefault="00D71844" w:rsidP="008402A6" w:rsidR="00D71844" w:rsidRPr="006952A2">
            <w:pPr>
              <w:rPr>
                <w:b w:val="false"/>
              </w:rPr>
            </w:pPr>
            <w:r w:rsidRPr="006952A2">
              <w:rPr>
                <w:b w:val="false"/>
              </w:rPr>
              <w:t>MLAĐO PRNJAK</w:t>
            </w:r>
          </w:p>
        </w:tc>
        <w:tc>
          <w:tcPr>
            <w:tcW w:type="dxa" w:w="1536"/>
            <w:noWrap/>
            <w:hideMark/>
          </w:tcPr>
          <w:p w:rsidRDefault="00D71844" w:rsidP="008402A6" w:rsidR="00D71844" w:rsidRPr="006952A2">
            <w:pPr>
              <w:rPr>
                <w:b w:val="false"/>
              </w:rPr>
            </w:pPr>
            <w:r w:rsidRPr="006952A2">
              <w:rPr>
                <w:b w:val="false"/>
              </w:rPr>
              <w:t>51248162978</w:t>
            </w:r>
          </w:p>
        </w:tc>
        <w:tc>
          <w:tcPr>
            <w:tcW w:type="dxa" w:w="1716"/>
            <w:noWrap/>
            <w:hideMark/>
          </w:tcPr>
          <w:p w:rsidRDefault="00D71844" w:rsidP="008402A6" w:rsidR="00D71844" w:rsidRPr="006952A2">
            <w:pPr>
              <w:rPr>
                <w:b w:val="false"/>
              </w:rPr>
            </w:pPr>
            <w:r w:rsidRPr="006952A2">
              <w:rPr>
                <w:b w:val="false"/>
              </w:rPr>
              <w:t>383,97</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383,97</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94</w:t>
            </w:r>
          </w:p>
        </w:tc>
        <w:tc>
          <w:tcPr>
            <w:tcW w:type="dxa" w:w="3363"/>
            <w:hideMark/>
          </w:tcPr>
          <w:p w:rsidRDefault="00D71844" w:rsidP="008402A6" w:rsidR="00D71844" w:rsidRPr="006952A2">
            <w:pPr>
              <w:rPr>
                <w:b w:val="false"/>
              </w:rPr>
            </w:pPr>
            <w:r w:rsidRPr="006952A2">
              <w:rPr>
                <w:b w:val="false"/>
              </w:rPr>
              <w:t>PROMEKS KOMPJUTER d.o.o. za informatički inženjering, trgovinu i usluge</w:t>
            </w:r>
          </w:p>
        </w:tc>
        <w:tc>
          <w:tcPr>
            <w:tcW w:type="dxa" w:w="1536"/>
            <w:noWrap/>
            <w:hideMark/>
          </w:tcPr>
          <w:p w:rsidRDefault="00D71844" w:rsidP="008402A6" w:rsidR="00D71844" w:rsidRPr="006952A2">
            <w:pPr>
              <w:rPr>
                <w:b w:val="false"/>
              </w:rPr>
            </w:pPr>
            <w:r w:rsidRPr="006952A2">
              <w:rPr>
                <w:b w:val="false"/>
              </w:rPr>
              <w:t>08459819943</w:t>
            </w:r>
          </w:p>
        </w:tc>
        <w:tc>
          <w:tcPr>
            <w:tcW w:type="dxa" w:w="1716"/>
            <w:noWrap/>
            <w:hideMark/>
          </w:tcPr>
          <w:p w:rsidRDefault="00D71844" w:rsidP="008402A6" w:rsidR="00D71844" w:rsidRPr="006952A2">
            <w:pPr>
              <w:rPr>
                <w:b w:val="false"/>
              </w:rPr>
            </w:pPr>
            <w:r w:rsidRPr="006952A2">
              <w:rPr>
                <w:b w:val="false"/>
              </w:rPr>
              <w:t>3.625,00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3.625,00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95</w:t>
            </w:r>
          </w:p>
        </w:tc>
        <w:tc>
          <w:tcPr>
            <w:tcW w:type="dxa" w:w="3363"/>
            <w:hideMark/>
          </w:tcPr>
          <w:p w:rsidRDefault="00D71844" w:rsidP="008402A6" w:rsidR="00D71844" w:rsidRPr="006952A2">
            <w:pPr>
              <w:rPr>
                <w:b w:val="false"/>
              </w:rPr>
            </w:pPr>
            <w:r w:rsidRPr="006952A2">
              <w:rPr>
                <w:b w:val="false"/>
              </w:rPr>
              <w:t>DAVOR RADIĆ</w:t>
            </w:r>
          </w:p>
        </w:tc>
        <w:tc>
          <w:tcPr>
            <w:tcW w:type="dxa" w:w="1536"/>
            <w:noWrap/>
            <w:hideMark/>
          </w:tcPr>
          <w:p w:rsidRDefault="00D71844" w:rsidP="008402A6" w:rsidR="00D71844" w:rsidRPr="006952A2">
            <w:pPr>
              <w:rPr>
                <w:b w:val="false"/>
              </w:rPr>
            </w:pPr>
            <w:r w:rsidRPr="006952A2">
              <w:rPr>
                <w:b w:val="false"/>
              </w:rPr>
              <w:t>40327108684</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8.641.669,52</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8.641.669,52</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96</w:t>
            </w:r>
          </w:p>
        </w:tc>
        <w:tc>
          <w:tcPr>
            <w:tcW w:type="dxa" w:w="3363"/>
            <w:hideMark/>
          </w:tcPr>
          <w:p w:rsidRDefault="00D71844" w:rsidP="008402A6" w:rsidR="00D71844" w:rsidRPr="006952A2">
            <w:pPr>
              <w:rPr>
                <w:b w:val="false"/>
              </w:rPr>
            </w:pPr>
            <w:r w:rsidRPr="006952A2">
              <w:rPr>
                <w:b w:val="false"/>
              </w:rPr>
              <w:t>DEAN RAHAN</w:t>
            </w:r>
          </w:p>
        </w:tc>
        <w:tc>
          <w:tcPr>
            <w:tcW w:type="dxa" w:w="1536"/>
            <w:noWrap/>
            <w:hideMark/>
          </w:tcPr>
          <w:p w:rsidRDefault="00D71844" w:rsidP="008402A6" w:rsidR="00D71844" w:rsidRPr="006952A2">
            <w:pPr>
              <w:rPr>
                <w:b w:val="false"/>
              </w:rPr>
            </w:pPr>
            <w:r w:rsidRPr="006952A2">
              <w:rPr>
                <w:b w:val="false"/>
              </w:rPr>
              <w:t>52080522330</w:t>
            </w:r>
          </w:p>
        </w:tc>
        <w:tc>
          <w:tcPr>
            <w:tcW w:type="dxa" w:w="1716"/>
            <w:noWrap/>
            <w:hideMark/>
          </w:tcPr>
          <w:p w:rsidRDefault="00D71844" w:rsidP="008402A6" w:rsidR="00D71844" w:rsidRPr="006952A2">
            <w:pPr>
              <w:rPr>
                <w:b w:val="false"/>
              </w:rPr>
            </w:pPr>
            <w:r w:rsidRPr="006952A2">
              <w:rPr>
                <w:b w:val="false"/>
              </w:rPr>
              <w:t>8.125,00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8.125,00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97</w:t>
            </w:r>
          </w:p>
        </w:tc>
        <w:tc>
          <w:tcPr>
            <w:tcW w:type="dxa" w:w="3363"/>
            <w:hideMark/>
          </w:tcPr>
          <w:p w:rsidRDefault="00D71844" w:rsidP="008402A6" w:rsidR="00D71844" w:rsidRPr="006952A2">
            <w:pPr>
              <w:rPr>
                <w:b w:val="false"/>
              </w:rPr>
            </w:pPr>
            <w:r w:rsidRPr="006952A2">
              <w:rPr>
                <w:b w:val="false"/>
              </w:rPr>
              <w:t>JELENA ROZGA</w:t>
            </w:r>
          </w:p>
        </w:tc>
        <w:tc>
          <w:tcPr>
            <w:tcW w:type="dxa" w:w="1536"/>
            <w:noWrap/>
            <w:hideMark/>
          </w:tcPr>
          <w:p w:rsidRDefault="00D71844" w:rsidP="008402A6" w:rsidR="00D71844" w:rsidRPr="006952A2">
            <w:pPr>
              <w:rPr>
                <w:b w:val="false"/>
              </w:rPr>
            </w:pPr>
            <w:r w:rsidRPr="006952A2">
              <w:rPr>
                <w:b w:val="false"/>
              </w:rPr>
              <w:t>84216530521</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412.590,16</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412.590,16</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98</w:t>
            </w:r>
          </w:p>
        </w:tc>
        <w:tc>
          <w:tcPr>
            <w:tcW w:type="dxa" w:w="3363"/>
            <w:hideMark/>
          </w:tcPr>
          <w:p w:rsidRDefault="00D71844" w:rsidP="008402A6" w:rsidR="00D71844" w:rsidRPr="006952A2">
            <w:pPr>
              <w:rPr>
                <w:b w:val="false"/>
              </w:rPr>
            </w:pPr>
            <w:r w:rsidRPr="006952A2">
              <w:rPr>
                <w:b w:val="false"/>
              </w:rPr>
              <w:t>RTL Hrvatska d.o.o. za usluge</w:t>
            </w:r>
          </w:p>
        </w:tc>
        <w:tc>
          <w:tcPr>
            <w:tcW w:type="dxa" w:w="1536"/>
            <w:noWrap/>
            <w:hideMark/>
          </w:tcPr>
          <w:p w:rsidRDefault="00D71844" w:rsidP="008402A6" w:rsidR="00D71844" w:rsidRPr="006952A2">
            <w:pPr>
              <w:rPr>
                <w:b w:val="false"/>
              </w:rPr>
            </w:pPr>
            <w:r w:rsidRPr="006952A2">
              <w:rPr>
                <w:b w:val="false"/>
              </w:rPr>
              <w:t>07330149920</w:t>
            </w:r>
          </w:p>
        </w:tc>
        <w:tc>
          <w:tcPr>
            <w:tcW w:type="dxa" w:w="1716"/>
            <w:noWrap/>
            <w:hideMark/>
          </w:tcPr>
          <w:p w:rsidRDefault="00D71844" w:rsidP="008402A6" w:rsidR="00D71844" w:rsidRPr="006952A2">
            <w:pPr>
              <w:rPr>
                <w:b w:val="false"/>
              </w:rPr>
            </w:pPr>
            <w:r w:rsidRPr="006952A2">
              <w:rPr>
                <w:b w:val="false"/>
              </w:rPr>
              <w:t>1.500,00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1.500,00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99</w:t>
            </w:r>
          </w:p>
        </w:tc>
        <w:tc>
          <w:tcPr>
            <w:tcW w:type="dxa" w:w="3363"/>
            <w:hideMark/>
          </w:tcPr>
          <w:p w:rsidRDefault="00D71844" w:rsidP="008402A6" w:rsidR="00D71844" w:rsidRPr="006952A2">
            <w:pPr>
              <w:rPr>
                <w:b w:val="false"/>
              </w:rPr>
            </w:pPr>
            <w:r w:rsidRPr="006952A2">
              <w:rPr>
                <w:b w:val="false"/>
              </w:rPr>
              <w:t>MISLAV SABLJIĆ</w:t>
            </w:r>
          </w:p>
        </w:tc>
        <w:tc>
          <w:tcPr>
            <w:tcW w:type="dxa" w:w="1536"/>
            <w:noWrap/>
            <w:hideMark/>
          </w:tcPr>
          <w:p w:rsidRDefault="00D71844" w:rsidP="008402A6" w:rsidR="00D71844" w:rsidRPr="006952A2">
            <w:pPr>
              <w:rPr>
                <w:b w:val="false"/>
              </w:rPr>
            </w:pPr>
            <w:r w:rsidRPr="006952A2">
              <w:rPr>
                <w:b w:val="false"/>
              </w:rPr>
              <w:t>58285191567</w:t>
            </w:r>
          </w:p>
        </w:tc>
        <w:tc>
          <w:tcPr>
            <w:tcW w:type="dxa" w:w="1716"/>
            <w:noWrap/>
            <w:hideMark/>
          </w:tcPr>
          <w:p w:rsidRDefault="00D71844" w:rsidP="008402A6" w:rsidR="00D71844" w:rsidRPr="006952A2">
            <w:pPr>
              <w:rPr>
                <w:b w:val="false"/>
              </w:rPr>
            </w:pPr>
            <w:r w:rsidRPr="006952A2">
              <w:rPr>
                <w:b w:val="false"/>
              </w:rPr>
              <w:t>5.100,00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5.100,00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100</w:t>
            </w:r>
          </w:p>
        </w:tc>
        <w:tc>
          <w:tcPr>
            <w:tcW w:type="dxa" w:w="3363"/>
            <w:hideMark/>
          </w:tcPr>
          <w:p w:rsidRDefault="00D71844" w:rsidP="008402A6" w:rsidR="00D71844" w:rsidRPr="006952A2">
            <w:pPr>
              <w:rPr>
                <w:b w:val="false"/>
              </w:rPr>
            </w:pPr>
            <w:r w:rsidRPr="006952A2">
              <w:rPr>
                <w:b w:val="false"/>
              </w:rPr>
              <w:t>SKYLINK društvo s ograničenom odgovornošću za usluge zaštite osoba i imovine</w:t>
            </w:r>
          </w:p>
        </w:tc>
        <w:tc>
          <w:tcPr>
            <w:tcW w:type="dxa" w:w="1536"/>
            <w:noWrap/>
            <w:hideMark/>
          </w:tcPr>
          <w:p w:rsidRDefault="00D71844" w:rsidP="008402A6" w:rsidR="00D71844" w:rsidRPr="006952A2">
            <w:pPr>
              <w:rPr>
                <w:b w:val="false"/>
              </w:rPr>
            </w:pPr>
            <w:r w:rsidRPr="006952A2">
              <w:rPr>
                <w:b w:val="false"/>
              </w:rPr>
              <w:t>81773389478</w:t>
            </w:r>
          </w:p>
        </w:tc>
        <w:tc>
          <w:tcPr>
            <w:tcW w:type="dxa" w:w="1716"/>
            <w:noWrap/>
            <w:hideMark/>
          </w:tcPr>
          <w:p w:rsidRDefault="00D71844" w:rsidP="008402A6" w:rsidR="00D71844" w:rsidRPr="006952A2">
            <w:pPr>
              <w:rPr>
                <w:b w:val="false"/>
              </w:rPr>
            </w:pPr>
            <w:r w:rsidRPr="006952A2">
              <w:rPr>
                <w:b w:val="false"/>
              </w:rPr>
              <w:t>3.470,00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3.470,00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101</w:t>
            </w:r>
          </w:p>
        </w:tc>
        <w:tc>
          <w:tcPr>
            <w:tcW w:type="dxa" w:w="3363"/>
            <w:hideMark/>
          </w:tcPr>
          <w:p w:rsidRDefault="00D71844" w:rsidP="008402A6" w:rsidR="00D71844" w:rsidRPr="006952A2">
            <w:pPr>
              <w:rPr>
                <w:b w:val="false"/>
              </w:rPr>
            </w:pPr>
            <w:r w:rsidRPr="006952A2">
              <w:rPr>
                <w:b w:val="false"/>
              </w:rPr>
              <w:t>Stečajna masa iza P.S.V., d.o.o. za trgovinu na veliko i malo u stečaju</w:t>
            </w:r>
          </w:p>
        </w:tc>
        <w:tc>
          <w:tcPr>
            <w:tcW w:type="dxa" w:w="1536"/>
            <w:noWrap/>
            <w:hideMark/>
          </w:tcPr>
          <w:p w:rsidRDefault="00D71844" w:rsidP="008402A6" w:rsidR="00D71844" w:rsidRPr="006952A2">
            <w:pPr>
              <w:rPr>
                <w:b w:val="false"/>
              </w:rPr>
            </w:pPr>
            <w:r w:rsidRPr="006952A2">
              <w:rPr>
                <w:b w:val="false"/>
              </w:rPr>
              <w:t>88579056249</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1.271.241,29</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1.271.241,29</w:t>
            </w:r>
          </w:p>
        </w:tc>
      </w:tr>
      <w:tr w:rsidTr="009B2B01" w:rsidR="00D71844" w:rsidRPr="006952A2">
        <w:trPr>
          <w:trHeight w:val="1020"/>
        </w:trPr>
        <w:tc>
          <w:tcPr>
            <w:tcW w:type="dxa" w:w="790"/>
            <w:noWrap/>
            <w:hideMark/>
          </w:tcPr>
          <w:p w:rsidRDefault="00D71844" w:rsidP="008402A6" w:rsidR="00D71844" w:rsidRPr="006952A2">
            <w:pPr>
              <w:rPr>
                <w:b w:val="false"/>
              </w:rPr>
            </w:pPr>
            <w:r w:rsidRPr="006952A2">
              <w:rPr>
                <w:b w:val="false"/>
              </w:rPr>
              <w:t>102</w:t>
            </w:r>
          </w:p>
        </w:tc>
        <w:tc>
          <w:tcPr>
            <w:tcW w:type="dxa" w:w="3363"/>
            <w:hideMark/>
          </w:tcPr>
          <w:p w:rsidRDefault="00D71844" w:rsidP="008402A6" w:rsidR="00D71844" w:rsidRPr="006952A2">
            <w:pPr>
              <w:rPr>
                <w:b w:val="false"/>
              </w:rPr>
            </w:pPr>
            <w:r w:rsidRPr="006952A2">
              <w:rPr>
                <w:b w:val="false"/>
              </w:rPr>
              <w:t>STANO-UPRAVA društvo s ograničenom odgovornošću za organizaciju upravljanja i održavanja stambenih zgrada, poslovnih prostora i zgrada</w:t>
            </w:r>
          </w:p>
        </w:tc>
        <w:tc>
          <w:tcPr>
            <w:tcW w:type="dxa" w:w="1536"/>
            <w:noWrap/>
            <w:hideMark/>
          </w:tcPr>
          <w:p w:rsidRDefault="00D71844" w:rsidP="008402A6" w:rsidR="00D71844" w:rsidRPr="006952A2">
            <w:pPr>
              <w:rPr>
                <w:b w:val="false"/>
              </w:rPr>
            </w:pPr>
            <w:r w:rsidRPr="006952A2">
              <w:rPr>
                <w:b w:val="false"/>
              </w:rPr>
              <w:t>17418170125</w:t>
            </w:r>
          </w:p>
        </w:tc>
        <w:tc>
          <w:tcPr>
            <w:tcW w:type="dxa" w:w="1716"/>
            <w:noWrap/>
            <w:hideMark/>
          </w:tcPr>
          <w:p w:rsidRDefault="00D71844" w:rsidP="008402A6" w:rsidR="00D71844" w:rsidRPr="006952A2">
            <w:pPr>
              <w:rPr>
                <w:b w:val="false"/>
              </w:rPr>
            </w:pPr>
            <w:r w:rsidRPr="006952A2">
              <w:rPr>
                <w:b w:val="false"/>
              </w:rPr>
              <w:t>5.779,92</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5.779,92</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103</w:t>
            </w:r>
          </w:p>
        </w:tc>
        <w:tc>
          <w:tcPr>
            <w:tcW w:type="dxa" w:w="3363"/>
            <w:hideMark/>
          </w:tcPr>
          <w:p w:rsidRDefault="00D71844" w:rsidP="008402A6" w:rsidR="00D71844" w:rsidRPr="006952A2">
            <w:pPr>
              <w:rPr>
                <w:b w:val="false"/>
              </w:rPr>
            </w:pPr>
            <w:r w:rsidRPr="006952A2">
              <w:rPr>
                <w:b w:val="false"/>
              </w:rPr>
              <w:t>DRAŽEN ŠEGVIĆ</w:t>
            </w:r>
          </w:p>
        </w:tc>
        <w:tc>
          <w:tcPr>
            <w:tcW w:type="dxa" w:w="1536"/>
            <w:noWrap/>
            <w:hideMark/>
          </w:tcPr>
          <w:p w:rsidRDefault="00D71844" w:rsidP="008402A6" w:rsidR="00D71844" w:rsidRPr="006952A2">
            <w:pPr>
              <w:rPr>
                <w:b w:val="false"/>
              </w:rPr>
            </w:pPr>
            <w:r w:rsidRPr="006952A2">
              <w:rPr>
                <w:b w:val="false"/>
              </w:rPr>
              <w:t>46739448194</w:t>
            </w:r>
          </w:p>
        </w:tc>
        <w:tc>
          <w:tcPr>
            <w:tcW w:type="dxa" w:w="1716"/>
            <w:noWrap/>
            <w:hideMark/>
          </w:tcPr>
          <w:p w:rsidRDefault="00D71844" w:rsidP="008402A6" w:rsidR="00D71844" w:rsidRPr="006952A2">
            <w:pPr>
              <w:rPr>
                <w:b w:val="false"/>
              </w:rPr>
            </w:pPr>
            <w:r w:rsidRPr="006952A2">
              <w:rPr>
                <w:b w:val="false"/>
              </w:rPr>
              <w:t>206.975,60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206.975,60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104</w:t>
            </w:r>
          </w:p>
        </w:tc>
        <w:tc>
          <w:tcPr>
            <w:tcW w:type="dxa" w:w="3363"/>
            <w:hideMark/>
          </w:tcPr>
          <w:p w:rsidRDefault="00D71844" w:rsidP="008402A6" w:rsidR="00D71844" w:rsidRPr="006952A2">
            <w:pPr>
              <w:rPr>
                <w:b w:val="false"/>
              </w:rPr>
            </w:pPr>
            <w:r w:rsidRPr="006952A2">
              <w:rPr>
                <w:b w:val="false"/>
              </w:rPr>
              <w:t>SINIŠA ŠKARO</w:t>
            </w:r>
          </w:p>
        </w:tc>
        <w:tc>
          <w:tcPr>
            <w:tcW w:type="dxa" w:w="1536"/>
            <w:noWrap/>
            <w:hideMark/>
          </w:tcPr>
          <w:p w:rsidRDefault="00D71844" w:rsidP="008402A6" w:rsidR="00D71844" w:rsidRPr="006952A2">
            <w:pPr>
              <w:rPr>
                <w:b w:val="false"/>
              </w:rPr>
            </w:pPr>
            <w:r w:rsidRPr="006952A2">
              <w:rPr>
                <w:b w:val="false"/>
              </w:rPr>
              <w:t>59763636038</w:t>
            </w:r>
          </w:p>
        </w:tc>
        <w:tc>
          <w:tcPr>
            <w:tcW w:type="dxa" w:w="1716"/>
            <w:noWrap/>
            <w:hideMark/>
          </w:tcPr>
          <w:p w:rsidRDefault="00D71844" w:rsidP="008402A6" w:rsidR="00D71844" w:rsidRPr="006952A2">
            <w:pPr>
              <w:rPr>
                <w:b w:val="false"/>
              </w:rPr>
            </w:pPr>
            <w:r w:rsidRPr="006952A2">
              <w:rPr>
                <w:b w:val="false"/>
              </w:rPr>
              <w:t>33.095.838,60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33.095.838,60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105</w:t>
            </w:r>
          </w:p>
        </w:tc>
        <w:tc>
          <w:tcPr>
            <w:tcW w:type="dxa" w:w="3363"/>
            <w:hideMark/>
          </w:tcPr>
          <w:p w:rsidRDefault="00D71844" w:rsidP="008402A6" w:rsidR="00D71844" w:rsidRPr="006952A2">
            <w:pPr>
              <w:rPr>
                <w:b w:val="false"/>
              </w:rPr>
            </w:pPr>
            <w:r w:rsidRPr="006952A2">
              <w:rPr>
                <w:b w:val="false"/>
              </w:rPr>
              <w:t>VEDRANA ŠKARO</w:t>
            </w:r>
          </w:p>
        </w:tc>
        <w:tc>
          <w:tcPr>
            <w:tcW w:type="dxa" w:w="1536"/>
            <w:noWrap/>
            <w:hideMark/>
          </w:tcPr>
          <w:p w:rsidRDefault="00D71844" w:rsidP="008402A6" w:rsidR="00D71844" w:rsidRPr="006952A2">
            <w:pPr>
              <w:rPr>
                <w:b w:val="false"/>
              </w:rPr>
            </w:pPr>
            <w:r w:rsidRPr="006952A2">
              <w:rPr>
                <w:b w:val="false"/>
              </w:rPr>
              <w:t>54847336778</w:t>
            </w:r>
          </w:p>
        </w:tc>
        <w:tc>
          <w:tcPr>
            <w:tcW w:type="dxa" w:w="1716"/>
            <w:noWrap/>
            <w:hideMark/>
          </w:tcPr>
          <w:p w:rsidRDefault="00D71844" w:rsidP="008402A6" w:rsidR="00D71844" w:rsidRPr="006952A2">
            <w:pPr>
              <w:rPr>
                <w:b w:val="false"/>
              </w:rPr>
            </w:pPr>
            <w:r w:rsidRPr="006952A2">
              <w:rPr>
                <w:b w:val="false"/>
              </w:rPr>
              <w:t>2.035,93</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2.035,93</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106</w:t>
            </w:r>
          </w:p>
        </w:tc>
        <w:tc>
          <w:tcPr>
            <w:tcW w:type="dxa" w:w="3363"/>
            <w:hideMark/>
          </w:tcPr>
          <w:p w:rsidRDefault="00D71844" w:rsidP="008402A6" w:rsidR="00D71844" w:rsidRPr="006952A2">
            <w:pPr>
              <w:rPr>
                <w:b w:val="false"/>
              </w:rPr>
            </w:pPr>
            <w:r w:rsidRPr="006952A2">
              <w:rPr>
                <w:b w:val="false"/>
              </w:rPr>
              <w:t xml:space="preserve">TAU ON-LINE d.o.o. za </w:t>
            </w:r>
            <w:r w:rsidRPr="006952A2">
              <w:rPr>
                <w:b w:val="false"/>
              </w:rPr>
              <w:lastRenderedPageBreak/>
              <w:t>informatiku</w:t>
            </w:r>
          </w:p>
        </w:tc>
        <w:tc>
          <w:tcPr>
            <w:tcW w:type="dxa" w:w="1536"/>
            <w:noWrap/>
            <w:hideMark/>
          </w:tcPr>
          <w:p w:rsidRDefault="00D71844" w:rsidP="008402A6" w:rsidR="00D71844" w:rsidRPr="006952A2">
            <w:pPr>
              <w:rPr>
                <w:b w:val="false"/>
              </w:rPr>
            </w:pPr>
            <w:r w:rsidRPr="006952A2">
              <w:rPr>
                <w:b w:val="false"/>
              </w:rPr>
              <w:lastRenderedPageBreak/>
              <w:t>14273924910</w:t>
            </w:r>
          </w:p>
        </w:tc>
        <w:tc>
          <w:tcPr>
            <w:tcW w:type="dxa" w:w="1716"/>
            <w:noWrap/>
            <w:hideMark/>
          </w:tcPr>
          <w:p w:rsidRDefault="00D71844" w:rsidP="008402A6" w:rsidR="00D71844" w:rsidRPr="006952A2">
            <w:pPr>
              <w:rPr>
                <w:b w:val="false"/>
              </w:rPr>
            </w:pPr>
            <w:r w:rsidRPr="006952A2">
              <w:rPr>
                <w:b w:val="false"/>
              </w:rPr>
              <w:t>487,50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487,50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lastRenderedPageBreak/>
              <w:t>107</w:t>
            </w:r>
          </w:p>
        </w:tc>
        <w:tc>
          <w:tcPr>
            <w:tcW w:type="dxa" w:w="3363"/>
            <w:hideMark/>
          </w:tcPr>
          <w:p w:rsidRDefault="00D71844" w:rsidP="008402A6" w:rsidR="00D71844" w:rsidRPr="006952A2">
            <w:pPr>
              <w:rPr>
                <w:b w:val="false"/>
              </w:rPr>
            </w:pPr>
            <w:r w:rsidRPr="006952A2">
              <w:rPr>
                <w:b w:val="false"/>
              </w:rPr>
              <w:t>TEHNIKA, društvo s ograničenom odgovornošću za inženjering, građevinarstvo i marketing "u stečaju"</w:t>
            </w:r>
          </w:p>
        </w:tc>
        <w:tc>
          <w:tcPr>
            <w:tcW w:type="dxa" w:w="1536"/>
            <w:noWrap/>
            <w:hideMark/>
          </w:tcPr>
          <w:p w:rsidRDefault="00D71844" w:rsidP="008402A6" w:rsidR="00D71844" w:rsidRPr="006952A2">
            <w:pPr>
              <w:rPr>
                <w:b w:val="false"/>
              </w:rPr>
            </w:pPr>
            <w:r w:rsidRPr="006952A2">
              <w:rPr>
                <w:b w:val="false"/>
              </w:rPr>
              <w:t>02048078228</w:t>
            </w:r>
          </w:p>
        </w:tc>
        <w:tc>
          <w:tcPr>
            <w:tcW w:type="dxa" w:w="1716"/>
            <w:noWrap/>
            <w:hideMark/>
          </w:tcPr>
          <w:p w:rsidRDefault="00D71844" w:rsidP="008402A6" w:rsidR="00D71844" w:rsidRPr="006952A2">
            <w:pPr>
              <w:rPr>
                <w:b w:val="false"/>
              </w:rPr>
            </w:pPr>
            <w:r w:rsidRPr="006952A2">
              <w:rPr>
                <w:b w:val="false"/>
              </w:rPr>
              <w:t>1.719.922,14</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1.719.922,14</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1020"/>
        </w:trPr>
        <w:tc>
          <w:tcPr>
            <w:tcW w:type="dxa" w:w="790"/>
            <w:noWrap/>
            <w:hideMark/>
          </w:tcPr>
          <w:p w:rsidRDefault="00D71844" w:rsidP="008402A6" w:rsidR="00D71844" w:rsidRPr="006952A2">
            <w:pPr>
              <w:rPr>
                <w:b w:val="false"/>
              </w:rPr>
            </w:pPr>
            <w:r w:rsidRPr="006952A2">
              <w:rPr>
                <w:b w:val="false"/>
              </w:rPr>
              <w:t>108</w:t>
            </w:r>
          </w:p>
        </w:tc>
        <w:tc>
          <w:tcPr>
            <w:tcW w:type="dxa" w:w="3363"/>
            <w:hideMark/>
          </w:tcPr>
          <w:p w:rsidRDefault="00D71844" w:rsidP="008402A6" w:rsidR="00D71844" w:rsidRPr="006952A2">
            <w:pPr>
              <w:rPr>
                <w:b w:val="false"/>
              </w:rPr>
            </w:pPr>
            <w:r w:rsidRPr="006952A2">
              <w:rPr>
                <w:b w:val="false"/>
              </w:rPr>
              <w:t>TERMO SERVIS društvo s ograničenom odgovornošću za inženjering, projektiranje, graditeljstvo, upravljanje nekretninama, trgovinu i usluge</w:t>
            </w:r>
          </w:p>
        </w:tc>
        <w:tc>
          <w:tcPr>
            <w:tcW w:type="dxa" w:w="1536"/>
            <w:noWrap/>
            <w:hideMark/>
          </w:tcPr>
          <w:p w:rsidRDefault="00D71844" w:rsidP="008402A6" w:rsidR="00D71844" w:rsidRPr="006952A2">
            <w:pPr>
              <w:rPr>
                <w:b w:val="false"/>
              </w:rPr>
            </w:pPr>
            <w:r w:rsidRPr="006952A2">
              <w:rPr>
                <w:b w:val="false"/>
              </w:rPr>
              <w:t>48671346974</w:t>
            </w:r>
          </w:p>
        </w:tc>
        <w:tc>
          <w:tcPr>
            <w:tcW w:type="dxa" w:w="1716"/>
            <w:noWrap/>
            <w:hideMark/>
          </w:tcPr>
          <w:p w:rsidRDefault="00D71844" w:rsidP="008402A6" w:rsidR="00D71844" w:rsidRPr="006952A2">
            <w:pPr>
              <w:rPr>
                <w:b w:val="false"/>
              </w:rPr>
            </w:pPr>
            <w:r w:rsidRPr="006952A2">
              <w:rPr>
                <w:b w:val="false"/>
              </w:rPr>
              <w:t>71.193,40</w:t>
            </w:r>
          </w:p>
        </w:tc>
        <w:tc>
          <w:tcPr>
            <w:tcW w:type="dxa" w:w="1716"/>
            <w:noWrap/>
            <w:hideMark/>
          </w:tcPr>
          <w:p w:rsidRDefault="00D71844" w:rsidP="008402A6" w:rsidR="00D71844" w:rsidRPr="006952A2">
            <w:pPr>
              <w:rPr>
                <w:b w:val="false"/>
              </w:rPr>
            </w:pPr>
            <w:r w:rsidRPr="006952A2">
              <w:rPr>
                <w:b w:val="false"/>
              </w:rPr>
              <w:t>115.752,69</w:t>
            </w:r>
          </w:p>
        </w:tc>
        <w:tc>
          <w:tcPr>
            <w:tcW w:type="dxa" w:w="1716"/>
            <w:noWrap/>
            <w:hideMark/>
          </w:tcPr>
          <w:p w:rsidRDefault="00D71844" w:rsidP="008402A6" w:rsidR="00D71844" w:rsidRPr="006952A2">
            <w:pPr>
              <w:rPr>
                <w:b w:val="false"/>
              </w:rPr>
            </w:pPr>
            <w:r w:rsidRPr="006952A2">
              <w:rPr>
                <w:b w:val="false"/>
              </w:rPr>
              <w:t>115.752,69</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109</w:t>
            </w:r>
          </w:p>
        </w:tc>
        <w:tc>
          <w:tcPr>
            <w:tcW w:type="dxa" w:w="3363"/>
            <w:hideMark/>
          </w:tcPr>
          <w:p w:rsidRDefault="00D71844" w:rsidP="008402A6" w:rsidR="00D71844" w:rsidRPr="006952A2">
            <w:pPr>
              <w:rPr>
                <w:b w:val="false"/>
              </w:rPr>
            </w:pPr>
            <w:r w:rsidRPr="006952A2">
              <w:rPr>
                <w:b w:val="false"/>
              </w:rPr>
              <w:t>TURE društvo za ugostiteljstvo, turizam, građevinarstvo, i trgovinu d.o.o.</w:t>
            </w:r>
          </w:p>
        </w:tc>
        <w:tc>
          <w:tcPr>
            <w:tcW w:type="dxa" w:w="1536"/>
            <w:noWrap/>
            <w:hideMark/>
          </w:tcPr>
          <w:p w:rsidRDefault="00D71844" w:rsidP="008402A6" w:rsidR="00D71844" w:rsidRPr="006952A2">
            <w:pPr>
              <w:rPr>
                <w:b w:val="false"/>
              </w:rPr>
            </w:pPr>
            <w:r w:rsidRPr="006952A2">
              <w:rPr>
                <w:b w:val="false"/>
              </w:rPr>
              <w:t>63034218927</w:t>
            </w:r>
          </w:p>
        </w:tc>
        <w:tc>
          <w:tcPr>
            <w:tcW w:type="dxa" w:w="1716"/>
            <w:noWrap/>
            <w:hideMark/>
          </w:tcPr>
          <w:p w:rsidRDefault="00D71844" w:rsidP="008402A6" w:rsidR="00D71844" w:rsidRPr="006952A2">
            <w:pPr>
              <w:rPr>
                <w:b w:val="false"/>
              </w:rPr>
            </w:pPr>
            <w:r w:rsidRPr="006952A2">
              <w:rPr>
                <w:b w:val="false"/>
              </w:rPr>
              <w:t>188,90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188,90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110</w:t>
            </w:r>
          </w:p>
        </w:tc>
        <w:tc>
          <w:tcPr>
            <w:tcW w:type="dxa" w:w="3363"/>
            <w:hideMark/>
          </w:tcPr>
          <w:p w:rsidRDefault="00D71844" w:rsidP="008402A6" w:rsidR="00D71844" w:rsidRPr="006952A2">
            <w:pPr>
              <w:rPr>
                <w:b w:val="false"/>
              </w:rPr>
            </w:pPr>
            <w:r w:rsidRPr="006952A2">
              <w:rPr>
                <w:b w:val="false"/>
              </w:rPr>
              <w:t>VELETABAK d.o.o. za trgovinu i usluge</w:t>
            </w:r>
          </w:p>
        </w:tc>
        <w:tc>
          <w:tcPr>
            <w:tcW w:type="dxa" w:w="1536"/>
            <w:noWrap/>
            <w:hideMark/>
          </w:tcPr>
          <w:p w:rsidRDefault="00D71844" w:rsidP="008402A6" w:rsidR="00D71844" w:rsidRPr="006952A2">
            <w:pPr>
              <w:rPr>
                <w:b w:val="false"/>
              </w:rPr>
            </w:pPr>
            <w:r w:rsidRPr="006952A2">
              <w:rPr>
                <w:b w:val="false"/>
              </w:rPr>
              <w:t>22051418553</w:t>
            </w:r>
          </w:p>
        </w:tc>
        <w:tc>
          <w:tcPr>
            <w:tcW w:type="dxa" w:w="1716"/>
            <w:noWrap/>
            <w:hideMark/>
          </w:tcPr>
          <w:p w:rsidRDefault="00D71844" w:rsidP="008402A6" w:rsidR="00D71844" w:rsidRPr="006952A2">
            <w:pPr>
              <w:rPr>
                <w:b w:val="false"/>
              </w:rPr>
            </w:pPr>
            <w:r w:rsidRPr="006952A2">
              <w:rPr>
                <w:b w:val="false"/>
              </w:rPr>
              <w:t>300,00</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300,00</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111</w:t>
            </w:r>
          </w:p>
        </w:tc>
        <w:tc>
          <w:tcPr>
            <w:tcW w:type="dxa" w:w="3363"/>
            <w:hideMark/>
          </w:tcPr>
          <w:p w:rsidRDefault="00D71844" w:rsidP="008402A6" w:rsidR="00D71844" w:rsidRPr="006952A2">
            <w:pPr>
              <w:rPr>
                <w:b w:val="false"/>
              </w:rPr>
            </w:pPr>
            <w:r w:rsidRPr="006952A2">
              <w:rPr>
                <w:b w:val="false"/>
              </w:rPr>
              <w:t>VELPRO - CENTAR društvo s ograničenom odgovornošću za trgovinu i usluge</w:t>
            </w:r>
          </w:p>
        </w:tc>
        <w:tc>
          <w:tcPr>
            <w:tcW w:type="dxa" w:w="1536"/>
            <w:noWrap/>
            <w:hideMark/>
          </w:tcPr>
          <w:p w:rsidRDefault="00D71844" w:rsidP="008402A6" w:rsidR="00D71844" w:rsidRPr="006952A2">
            <w:pPr>
              <w:rPr>
                <w:b w:val="false"/>
              </w:rPr>
            </w:pPr>
            <w:r w:rsidRPr="006952A2">
              <w:rPr>
                <w:b w:val="false"/>
              </w:rPr>
              <w:t>46660800468</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6.398.127,26</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6.398.127,26</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112</w:t>
            </w:r>
          </w:p>
        </w:tc>
        <w:tc>
          <w:tcPr>
            <w:tcW w:type="dxa" w:w="3363"/>
            <w:hideMark/>
          </w:tcPr>
          <w:p w:rsidRDefault="00D71844" w:rsidP="008402A6" w:rsidR="00D71844" w:rsidRPr="006952A2">
            <w:pPr>
              <w:rPr>
                <w:b w:val="false"/>
              </w:rPr>
            </w:pPr>
            <w:r w:rsidRPr="006952A2">
              <w:rPr>
                <w:b w:val="false"/>
              </w:rPr>
              <w:t>VIPnet usluge d.o.o. za telekomunikacijske usluge</w:t>
            </w:r>
          </w:p>
        </w:tc>
        <w:tc>
          <w:tcPr>
            <w:tcW w:type="dxa" w:w="1536"/>
            <w:noWrap/>
            <w:hideMark/>
          </w:tcPr>
          <w:p w:rsidRDefault="00D71844" w:rsidP="008402A6" w:rsidR="00D71844" w:rsidRPr="006952A2">
            <w:pPr>
              <w:rPr>
                <w:b w:val="false"/>
              </w:rPr>
            </w:pPr>
            <w:r w:rsidRPr="006952A2">
              <w:rPr>
                <w:b w:val="false"/>
              </w:rPr>
              <w:t>00565279090</w:t>
            </w:r>
          </w:p>
        </w:tc>
        <w:tc>
          <w:tcPr>
            <w:tcW w:type="dxa" w:w="1716"/>
            <w:noWrap/>
            <w:hideMark/>
          </w:tcPr>
          <w:p w:rsidRDefault="00D71844" w:rsidP="008402A6" w:rsidR="00D71844" w:rsidRPr="006952A2">
            <w:pPr>
              <w:rPr>
                <w:b w:val="false"/>
              </w:rPr>
            </w:pPr>
            <w:r w:rsidRPr="006952A2">
              <w:rPr>
                <w:b w:val="false"/>
              </w:rPr>
              <w:t>9.805,01</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9.805,01</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765"/>
        </w:trPr>
        <w:tc>
          <w:tcPr>
            <w:tcW w:type="dxa" w:w="790"/>
            <w:noWrap/>
            <w:hideMark/>
          </w:tcPr>
          <w:p w:rsidRDefault="00D71844" w:rsidP="008402A6" w:rsidR="00D71844" w:rsidRPr="006952A2">
            <w:pPr>
              <w:rPr>
                <w:b w:val="false"/>
              </w:rPr>
            </w:pPr>
            <w:r w:rsidRPr="006952A2">
              <w:rPr>
                <w:b w:val="false"/>
              </w:rPr>
              <w:t>113</w:t>
            </w:r>
          </w:p>
        </w:tc>
        <w:tc>
          <w:tcPr>
            <w:tcW w:type="dxa" w:w="3363"/>
            <w:hideMark/>
          </w:tcPr>
          <w:p w:rsidRDefault="00D71844" w:rsidP="008402A6" w:rsidR="00D71844" w:rsidRPr="006952A2">
            <w:pPr>
              <w:rPr>
                <w:b w:val="false"/>
              </w:rPr>
            </w:pPr>
            <w:r w:rsidRPr="006952A2">
              <w:rPr>
                <w:b w:val="false"/>
              </w:rPr>
              <w:t>VODOVOD BRAČ, društvo s ograničenom odgovornošću za vodoopskrbu i odvodnju otpadnih voda</w:t>
            </w:r>
          </w:p>
        </w:tc>
        <w:tc>
          <w:tcPr>
            <w:tcW w:type="dxa" w:w="1536"/>
            <w:noWrap/>
            <w:hideMark/>
          </w:tcPr>
          <w:p w:rsidRDefault="00D71844" w:rsidP="008402A6" w:rsidR="00D71844" w:rsidRPr="006952A2">
            <w:pPr>
              <w:rPr>
                <w:b w:val="false"/>
              </w:rPr>
            </w:pPr>
            <w:r w:rsidRPr="006952A2">
              <w:rPr>
                <w:b w:val="false"/>
              </w:rPr>
              <w:t>45854645558</w:t>
            </w:r>
          </w:p>
        </w:tc>
        <w:tc>
          <w:tcPr>
            <w:tcW w:type="dxa" w:w="1716"/>
            <w:noWrap/>
            <w:hideMark/>
          </w:tcPr>
          <w:p w:rsidRDefault="00D71844" w:rsidP="008402A6" w:rsidR="00D71844" w:rsidRPr="006952A2">
            <w:pPr>
              <w:rPr>
                <w:b w:val="false"/>
              </w:rPr>
            </w:pPr>
            <w:r w:rsidRPr="006952A2">
              <w:rPr>
                <w:b w:val="false"/>
              </w:rPr>
              <w:t>18.244,67</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18.244,67</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1020"/>
        </w:trPr>
        <w:tc>
          <w:tcPr>
            <w:tcW w:type="dxa" w:w="790"/>
            <w:noWrap/>
            <w:hideMark/>
          </w:tcPr>
          <w:p w:rsidRDefault="00D71844" w:rsidP="008402A6" w:rsidR="00D71844" w:rsidRPr="006952A2">
            <w:pPr>
              <w:rPr>
                <w:b w:val="false"/>
              </w:rPr>
            </w:pPr>
            <w:r w:rsidRPr="006952A2">
              <w:rPr>
                <w:b w:val="false"/>
              </w:rPr>
              <w:t>114</w:t>
            </w:r>
          </w:p>
        </w:tc>
        <w:tc>
          <w:tcPr>
            <w:tcW w:type="dxa" w:w="3363"/>
            <w:hideMark/>
          </w:tcPr>
          <w:p w:rsidRDefault="00D71844" w:rsidP="008402A6" w:rsidR="00D71844" w:rsidRPr="006952A2">
            <w:pPr>
              <w:rPr>
                <w:b w:val="false"/>
              </w:rPr>
            </w:pPr>
            <w:r w:rsidRPr="006952A2">
              <w:rPr>
                <w:b w:val="false"/>
              </w:rPr>
              <w:t>VODOVOD I KANALIZACIJA, društvo s ograničenom odgovornošću za vodoopskrbu, odvodnju i pročišćavanje otpadnih voda</w:t>
            </w:r>
          </w:p>
        </w:tc>
        <w:tc>
          <w:tcPr>
            <w:tcW w:type="dxa" w:w="1536"/>
            <w:noWrap/>
            <w:hideMark/>
          </w:tcPr>
          <w:p w:rsidRDefault="00D71844" w:rsidP="008402A6" w:rsidR="00D71844" w:rsidRPr="006952A2">
            <w:pPr>
              <w:rPr>
                <w:b w:val="false"/>
              </w:rPr>
            </w:pPr>
            <w:r w:rsidRPr="006952A2">
              <w:rPr>
                <w:b w:val="false"/>
              </w:rPr>
              <w:t>56826138353</w:t>
            </w:r>
          </w:p>
        </w:tc>
        <w:tc>
          <w:tcPr>
            <w:tcW w:type="dxa" w:w="1716"/>
            <w:noWrap/>
            <w:hideMark/>
          </w:tcPr>
          <w:p w:rsidRDefault="00D71844" w:rsidP="008402A6" w:rsidR="00D71844" w:rsidRPr="006952A2">
            <w:pPr>
              <w:rPr>
                <w:b w:val="false"/>
              </w:rPr>
            </w:pPr>
            <w:r w:rsidRPr="006952A2">
              <w:rPr>
                <w:b w:val="false"/>
              </w:rPr>
              <w:t>237,40</w:t>
            </w:r>
          </w:p>
        </w:tc>
        <w:tc>
          <w:tcPr>
            <w:tcW w:type="dxa" w:w="1716"/>
            <w:noWrap/>
            <w:hideMark/>
          </w:tcPr>
          <w:p w:rsidRDefault="00D71844" w:rsidP="008402A6" w:rsidR="00D71844" w:rsidRPr="006952A2">
            <w:pPr>
              <w:rPr>
                <w:b w:val="false"/>
              </w:rPr>
            </w:pPr>
            <w:r w:rsidRPr="006952A2">
              <w:rPr>
                <w:b w:val="false"/>
              </w:rPr>
              <w:t>3.217,85</w:t>
            </w:r>
          </w:p>
        </w:tc>
        <w:tc>
          <w:tcPr>
            <w:tcW w:type="dxa" w:w="1716"/>
            <w:noWrap/>
            <w:hideMark/>
          </w:tcPr>
          <w:p w:rsidRDefault="00D71844" w:rsidP="008402A6" w:rsidR="00D71844" w:rsidRPr="006952A2">
            <w:pPr>
              <w:rPr>
                <w:b w:val="false"/>
              </w:rPr>
            </w:pPr>
            <w:r w:rsidRPr="006952A2">
              <w:rPr>
                <w:b w:val="false"/>
              </w:rPr>
              <w:t>3.217,85</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115</w:t>
            </w:r>
          </w:p>
        </w:tc>
        <w:tc>
          <w:tcPr>
            <w:tcW w:type="dxa" w:w="3363"/>
            <w:hideMark/>
          </w:tcPr>
          <w:p w:rsidRDefault="00D71844" w:rsidP="008402A6" w:rsidR="00D71844" w:rsidRPr="006952A2">
            <w:pPr>
              <w:rPr>
                <w:b w:val="false"/>
              </w:rPr>
            </w:pPr>
            <w:r w:rsidRPr="006952A2">
              <w:rPr>
                <w:b w:val="false"/>
              </w:rPr>
              <w:t>VODOVOD I ODVODNJA d.o.o. za vodoopskrbu i odvodnju</w:t>
            </w:r>
          </w:p>
        </w:tc>
        <w:tc>
          <w:tcPr>
            <w:tcW w:type="dxa" w:w="1536"/>
            <w:noWrap/>
            <w:hideMark/>
          </w:tcPr>
          <w:p w:rsidRDefault="00D71844" w:rsidP="008402A6" w:rsidR="00D71844" w:rsidRPr="006952A2">
            <w:pPr>
              <w:rPr>
                <w:b w:val="false"/>
              </w:rPr>
            </w:pPr>
            <w:r w:rsidRPr="006952A2">
              <w:rPr>
                <w:b w:val="false"/>
              </w:rPr>
              <w:t>54503377157</w:t>
            </w:r>
          </w:p>
        </w:tc>
        <w:tc>
          <w:tcPr>
            <w:tcW w:type="dxa" w:w="1716"/>
            <w:noWrap/>
            <w:hideMark/>
          </w:tcPr>
          <w:p w:rsidRDefault="00D71844" w:rsidP="008402A6" w:rsidR="00D71844" w:rsidRPr="006952A2">
            <w:pPr>
              <w:rPr>
                <w:b w:val="false"/>
              </w:rPr>
            </w:pPr>
            <w:r w:rsidRPr="006952A2">
              <w:rPr>
                <w:b w:val="false"/>
              </w:rPr>
              <w:t>4.675,86</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lastRenderedPageBreak/>
              <w:t>116</w:t>
            </w:r>
          </w:p>
        </w:tc>
        <w:tc>
          <w:tcPr>
            <w:tcW w:type="dxa" w:w="3363"/>
            <w:hideMark/>
          </w:tcPr>
          <w:p w:rsidRDefault="00D71844" w:rsidP="008402A6" w:rsidR="00D71844" w:rsidRPr="006952A2">
            <w:pPr>
              <w:rPr>
                <w:b w:val="false"/>
              </w:rPr>
            </w:pPr>
            <w:r w:rsidRPr="006952A2">
              <w:rPr>
                <w:b w:val="false"/>
              </w:rPr>
              <w:t>JOSIP VULETIĆ</w:t>
            </w:r>
          </w:p>
        </w:tc>
        <w:tc>
          <w:tcPr>
            <w:tcW w:type="dxa" w:w="1536"/>
            <w:noWrap/>
            <w:hideMark/>
          </w:tcPr>
          <w:p w:rsidRDefault="00D71844" w:rsidP="008402A6" w:rsidR="00D71844" w:rsidRPr="006952A2">
            <w:pPr>
              <w:rPr>
                <w:b w:val="false"/>
              </w:rPr>
            </w:pPr>
            <w:r w:rsidRPr="006952A2">
              <w:rPr>
                <w:b w:val="false"/>
              </w:rPr>
              <w:t>99696091879</w:t>
            </w:r>
          </w:p>
        </w:tc>
        <w:tc>
          <w:tcPr>
            <w:tcW w:type="dxa" w:w="1716"/>
            <w:noWrap/>
            <w:hideMark/>
          </w:tcPr>
          <w:p w:rsidRDefault="00D71844" w:rsidP="008402A6" w:rsidR="00D71844" w:rsidRPr="006952A2">
            <w:pPr>
              <w:rPr>
                <w:b w:val="false"/>
              </w:rPr>
            </w:pPr>
            <w:r w:rsidRPr="006952A2">
              <w:rPr>
                <w:b w:val="false"/>
              </w:rPr>
              <w:t>348.262,51</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348.262,51</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117</w:t>
            </w:r>
          </w:p>
        </w:tc>
        <w:tc>
          <w:tcPr>
            <w:tcW w:type="dxa" w:w="3363"/>
            <w:hideMark/>
          </w:tcPr>
          <w:p w:rsidRDefault="00D71844" w:rsidP="008402A6" w:rsidR="00D71844" w:rsidRPr="006952A2">
            <w:pPr>
              <w:rPr>
                <w:b w:val="false"/>
              </w:rPr>
            </w:pPr>
            <w:r w:rsidRPr="006952A2">
              <w:rPr>
                <w:b w:val="false"/>
              </w:rPr>
              <w:t>MARKO VULETIĆ</w:t>
            </w:r>
          </w:p>
        </w:tc>
        <w:tc>
          <w:tcPr>
            <w:tcW w:type="dxa" w:w="1536"/>
            <w:noWrap/>
            <w:hideMark/>
          </w:tcPr>
          <w:p w:rsidRDefault="00D71844" w:rsidP="008402A6" w:rsidR="00D71844" w:rsidRPr="006952A2">
            <w:pPr>
              <w:rPr>
                <w:b w:val="false"/>
              </w:rPr>
            </w:pPr>
            <w:r w:rsidRPr="006952A2">
              <w:rPr>
                <w:b w:val="false"/>
              </w:rPr>
              <w:t>86243193179</w:t>
            </w:r>
          </w:p>
        </w:tc>
        <w:tc>
          <w:tcPr>
            <w:tcW w:type="dxa" w:w="1716"/>
            <w:noWrap/>
            <w:hideMark/>
          </w:tcPr>
          <w:p w:rsidRDefault="00D71844" w:rsidP="008402A6" w:rsidR="00D71844" w:rsidRPr="006952A2">
            <w:pPr>
              <w:rPr>
                <w:b w:val="false"/>
              </w:rPr>
            </w:pPr>
            <w:r w:rsidRPr="006952A2">
              <w:rPr>
                <w:b w:val="false"/>
              </w:rPr>
              <w:t>234.817,85</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234.817,85</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118</w:t>
            </w:r>
          </w:p>
        </w:tc>
        <w:tc>
          <w:tcPr>
            <w:tcW w:type="dxa" w:w="3363"/>
            <w:hideMark/>
          </w:tcPr>
          <w:p w:rsidRDefault="00D71844" w:rsidP="008402A6" w:rsidR="00D71844" w:rsidRPr="006952A2">
            <w:pPr>
              <w:rPr>
                <w:b w:val="false"/>
              </w:rPr>
            </w:pPr>
            <w:r w:rsidRPr="006952A2">
              <w:rPr>
                <w:b w:val="false"/>
              </w:rPr>
              <w:t>ZAGREBAČKI HOLDING d.o.o.</w:t>
            </w:r>
          </w:p>
        </w:tc>
        <w:tc>
          <w:tcPr>
            <w:tcW w:type="dxa" w:w="1536"/>
            <w:noWrap/>
            <w:hideMark/>
          </w:tcPr>
          <w:p w:rsidRDefault="00D71844" w:rsidP="008402A6" w:rsidR="00D71844" w:rsidRPr="006952A2">
            <w:pPr>
              <w:rPr>
                <w:b w:val="false"/>
              </w:rPr>
            </w:pPr>
            <w:r w:rsidRPr="006952A2">
              <w:rPr>
                <w:b w:val="false"/>
              </w:rPr>
              <w:t>85584865987</w:t>
            </w:r>
          </w:p>
        </w:tc>
        <w:tc>
          <w:tcPr>
            <w:tcW w:type="dxa" w:w="1716"/>
            <w:noWrap/>
            <w:hideMark/>
          </w:tcPr>
          <w:p w:rsidRDefault="00D71844" w:rsidP="008402A6" w:rsidR="00D71844" w:rsidRPr="006952A2">
            <w:pPr>
              <w:rPr>
                <w:b w:val="false"/>
              </w:rPr>
            </w:pPr>
            <w:r w:rsidRPr="006952A2">
              <w:rPr>
                <w:b w:val="false"/>
              </w:rPr>
              <w:t>337,08</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337,08</w:t>
            </w:r>
          </w:p>
        </w:tc>
        <w:tc>
          <w:tcPr>
            <w:tcW w:type="dxa" w:w="1596"/>
            <w:noWrap/>
            <w:hideMark/>
          </w:tcPr>
          <w:p w:rsidRDefault="00D71844" w:rsidP="008402A6" w:rsidR="00D71844" w:rsidRPr="006952A2">
            <w:pPr>
              <w:rPr>
                <w:b w:val="false"/>
              </w:rPr>
            </w:pPr>
            <w:r w:rsidRPr="006952A2">
              <w:rPr>
                <w:b w:val="false"/>
              </w:rPr>
              <w:t> </w:t>
            </w:r>
          </w:p>
        </w:tc>
      </w:tr>
      <w:tr w:rsidTr="009B2B01" w:rsidR="00D71844" w:rsidRPr="006952A2">
        <w:trPr>
          <w:trHeight w:val="510"/>
        </w:trPr>
        <w:tc>
          <w:tcPr>
            <w:tcW w:type="dxa" w:w="790"/>
            <w:noWrap/>
            <w:hideMark/>
          </w:tcPr>
          <w:p w:rsidRDefault="00D71844" w:rsidP="008402A6" w:rsidR="00D71844" w:rsidRPr="006952A2">
            <w:pPr>
              <w:rPr>
                <w:b w:val="false"/>
              </w:rPr>
            </w:pPr>
            <w:r w:rsidRPr="006952A2">
              <w:rPr>
                <w:b w:val="false"/>
              </w:rPr>
              <w:t>119</w:t>
            </w:r>
          </w:p>
        </w:tc>
        <w:tc>
          <w:tcPr>
            <w:tcW w:type="dxa" w:w="3363"/>
            <w:hideMark/>
          </w:tcPr>
          <w:p w:rsidRDefault="00D71844" w:rsidP="008402A6" w:rsidR="00D71844" w:rsidRPr="006952A2">
            <w:pPr>
              <w:rPr>
                <w:b w:val="false"/>
              </w:rPr>
            </w:pPr>
            <w:r w:rsidRPr="006952A2">
              <w:rPr>
                <w:b w:val="false"/>
              </w:rPr>
              <w:t>ZAGREBAČKI HOLDING d.o.o. - PODRUŽNICA ZAGREBPARKING</w:t>
            </w:r>
          </w:p>
        </w:tc>
        <w:tc>
          <w:tcPr>
            <w:tcW w:type="dxa" w:w="1536"/>
            <w:noWrap/>
            <w:hideMark/>
          </w:tcPr>
          <w:p w:rsidRDefault="00D71844" w:rsidP="008402A6" w:rsidR="00D71844" w:rsidRPr="006952A2">
            <w:pPr>
              <w:rPr>
                <w:b w:val="false"/>
              </w:rPr>
            </w:pPr>
            <w:r w:rsidRPr="006952A2">
              <w:rPr>
                <w:b w:val="false"/>
              </w:rPr>
              <w:t>85584865987</w:t>
            </w:r>
          </w:p>
        </w:tc>
        <w:tc>
          <w:tcPr>
            <w:tcW w:type="dxa" w:w="1716"/>
            <w:noWrap/>
            <w:hideMark/>
          </w:tcPr>
          <w:p w:rsidRDefault="00D71844" w:rsidP="008402A6" w:rsidR="00D71844" w:rsidRPr="006952A2">
            <w:pPr>
              <w:rPr>
                <w:b w:val="false"/>
              </w:rPr>
            </w:pPr>
            <w:r w:rsidRPr="006952A2">
              <w:rPr>
                <w:b w:val="false"/>
              </w:rPr>
              <w:t> </w:t>
            </w:r>
          </w:p>
        </w:tc>
        <w:tc>
          <w:tcPr>
            <w:tcW w:type="dxa" w:w="1716"/>
            <w:noWrap/>
            <w:hideMark/>
          </w:tcPr>
          <w:p w:rsidRDefault="00D71844" w:rsidP="008402A6" w:rsidR="00D71844" w:rsidRPr="006952A2">
            <w:pPr>
              <w:rPr>
                <w:b w:val="false"/>
              </w:rPr>
            </w:pPr>
            <w:r w:rsidRPr="006952A2">
              <w:rPr>
                <w:b w:val="false"/>
              </w:rPr>
              <w:t>2.410,85</w:t>
            </w:r>
          </w:p>
        </w:tc>
        <w:tc>
          <w:tcPr>
            <w:tcW w:type="dxa" w:w="1716"/>
            <w:noWrap/>
            <w:hideMark/>
          </w:tcPr>
          <w:p w:rsidRDefault="00D71844" w:rsidP="008402A6" w:rsidR="00D71844" w:rsidRPr="006952A2">
            <w:pPr>
              <w:rPr>
                <w:b w:val="false"/>
              </w:rPr>
            </w:pPr>
            <w:r w:rsidRPr="006952A2">
              <w:rPr>
                <w:b w:val="false"/>
              </w:rPr>
              <w:t>2.410,85</w:t>
            </w:r>
          </w:p>
        </w:tc>
        <w:tc>
          <w:tcPr>
            <w:tcW w:type="dxa" w:w="1596"/>
            <w:noWrap/>
            <w:hideMark/>
          </w:tcPr>
          <w:p w:rsidRDefault="00D71844" w:rsidP="008402A6" w:rsidR="00D71844" w:rsidRPr="006952A2">
            <w:pPr>
              <w:rPr>
                <w:b w:val="false"/>
              </w:rPr>
            </w:pPr>
            <w:r w:rsidRPr="006952A2">
              <w:rPr>
                <w:b w:val="false"/>
              </w:rPr>
              <w:t>0,00</w:t>
            </w:r>
          </w:p>
        </w:tc>
      </w:tr>
      <w:tr w:rsidTr="009B2B01" w:rsidR="00D71844" w:rsidRPr="006952A2">
        <w:trPr>
          <w:trHeight w:val="900"/>
        </w:trPr>
        <w:tc>
          <w:tcPr>
            <w:tcW w:type="dxa" w:w="790"/>
            <w:noWrap/>
            <w:hideMark/>
          </w:tcPr>
          <w:p w:rsidRDefault="00D71844" w:rsidP="008402A6" w:rsidR="00D71844" w:rsidRPr="006952A2">
            <w:pPr>
              <w:rPr>
                <w:b w:val="false"/>
              </w:rPr>
            </w:pPr>
            <w:r w:rsidRPr="006952A2">
              <w:rPr>
                <w:b w:val="false"/>
              </w:rPr>
              <w:t>120</w:t>
            </w:r>
          </w:p>
        </w:tc>
        <w:tc>
          <w:tcPr>
            <w:tcW w:type="dxa" w:w="3363"/>
            <w:hideMark/>
          </w:tcPr>
          <w:p w:rsidRDefault="00D71844" w:rsidP="008402A6" w:rsidR="00D71844" w:rsidRPr="006952A2">
            <w:pPr>
              <w:rPr>
                <w:b w:val="false"/>
              </w:rPr>
            </w:pPr>
            <w:r w:rsidRPr="006952A2">
              <w:rPr>
                <w:b w:val="false"/>
              </w:rPr>
              <w:t>VODOOPSKRBA I ODVODNJA društvo s ograničenom odgovornošću za javnu vodoopskrbu i odvodnju</w:t>
            </w:r>
          </w:p>
        </w:tc>
        <w:tc>
          <w:tcPr>
            <w:tcW w:type="dxa" w:w="1536"/>
            <w:noWrap/>
            <w:hideMark/>
          </w:tcPr>
          <w:p w:rsidRDefault="00D71844" w:rsidP="008402A6" w:rsidR="00D71844" w:rsidRPr="006952A2">
            <w:pPr>
              <w:rPr>
                <w:b w:val="false"/>
              </w:rPr>
            </w:pPr>
            <w:r w:rsidRPr="006952A2">
              <w:rPr>
                <w:b w:val="false"/>
              </w:rPr>
              <w:t>83416546499</w:t>
            </w:r>
          </w:p>
        </w:tc>
        <w:tc>
          <w:tcPr>
            <w:tcW w:type="dxa" w:w="1716"/>
            <w:noWrap/>
            <w:hideMark/>
          </w:tcPr>
          <w:p w:rsidRDefault="00D71844" w:rsidP="008402A6" w:rsidR="00D71844" w:rsidRPr="006952A2">
            <w:pPr>
              <w:rPr>
                <w:b w:val="false"/>
              </w:rPr>
            </w:pPr>
            <w:r w:rsidRPr="006952A2">
              <w:rPr>
                <w:b w:val="false"/>
              </w:rPr>
              <w:t>0,00</w:t>
            </w:r>
          </w:p>
        </w:tc>
        <w:tc>
          <w:tcPr>
            <w:tcW w:type="dxa" w:w="1716"/>
            <w:noWrap/>
            <w:hideMark/>
          </w:tcPr>
          <w:p w:rsidRDefault="00D71844" w:rsidP="008402A6" w:rsidR="00D71844" w:rsidRPr="006952A2">
            <w:pPr>
              <w:rPr>
                <w:b w:val="false"/>
              </w:rPr>
            </w:pPr>
            <w:r w:rsidRPr="006952A2">
              <w:rPr>
                <w:b w:val="false"/>
              </w:rPr>
              <w:t>3.615,85</w:t>
            </w:r>
          </w:p>
        </w:tc>
        <w:tc>
          <w:tcPr>
            <w:tcW w:type="dxa" w:w="1716"/>
            <w:noWrap/>
            <w:hideMark/>
          </w:tcPr>
          <w:p w:rsidRDefault="00D71844" w:rsidP="008402A6" w:rsidR="00D71844" w:rsidRPr="006952A2">
            <w:pPr>
              <w:rPr>
                <w:b w:val="false"/>
              </w:rPr>
            </w:pPr>
            <w:r w:rsidRPr="006952A2">
              <w:rPr>
                <w:b w:val="false"/>
              </w:rPr>
              <w:t>0,00</w:t>
            </w:r>
          </w:p>
        </w:tc>
        <w:tc>
          <w:tcPr>
            <w:tcW w:type="dxa" w:w="1596"/>
            <w:noWrap/>
            <w:hideMark/>
          </w:tcPr>
          <w:p w:rsidRDefault="00D71844" w:rsidP="008402A6" w:rsidR="00D71844" w:rsidRPr="006952A2">
            <w:pPr>
              <w:rPr>
                <w:b w:val="false"/>
              </w:rPr>
            </w:pPr>
            <w:r w:rsidRPr="006952A2">
              <w:rPr>
                <w:b w:val="false"/>
              </w:rPr>
              <w:t>3.615,85</w:t>
            </w:r>
          </w:p>
        </w:tc>
      </w:tr>
      <w:tr w:rsidTr="009B2B01" w:rsidR="00D71844" w:rsidRPr="006952A2">
        <w:trPr>
          <w:trHeight w:val="300"/>
        </w:trPr>
        <w:tc>
          <w:tcPr>
            <w:tcW w:type="dxa" w:w="790"/>
            <w:noWrap/>
            <w:hideMark/>
          </w:tcPr>
          <w:p w:rsidRDefault="00D71844" w:rsidP="008402A6" w:rsidR="00D71844" w:rsidRPr="006952A2">
            <w:pPr>
              <w:rPr>
                <w:b w:val="false"/>
              </w:rPr>
            </w:pPr>
            <w:r w:rsidRPr="006952A2">
              <w:rPr>
                <w:b w:val="false"/>
              </w:rPr>
              <w:t> </w:t>
            </w:r>
          </w:p>
        </w:tc>
        <w:tc>
          <w:tcPr>
            <w:tcW w:type="dxa" w:w="3363"/>
            <w:hideMark/>
          </w:tcPr>
          <w:p w:rsidRDefault="00D71844" w:rsidP="008402A6" w:rsidR="00D71844" w:rsidRPr="006952A2">
            <w:pPr>
              <w:rPr>
                <w:b w:val="false"/>
                <w:bCs/>
              </w:rPr>
            </w:pPr>
            <w:r w:rsidRPr="006952A2">
              <w:rPr>
                <w:b w:val="false"/>
                <w:bCs/>
              </w:rPr>
              <w:t>UKUPNO</w:t>
            </w:r>
          </w:p>
        </w:tc>
        <w:tc>
          <w:tcPr>
            <w:tcW w:type="dxa" w:w="1536"/>
            <w:hideMark/>
          </w:tcPr>
          <w:p w:rsidRDefault="00D71844" w:rsidP="008402A6" w:rsidR="00D71844" w:rsidRPr="006952A2">
            <w:pPr>
              <w:rPr>
                <w:b w:val="false"/>
                <w:bCs/>
              </w:rPr>
            </w:pPr>
            <w:r w:rsidRPr="006952A2">
              <w:rPr>
                <w:b w:val="false"/>
                <w:bCs/>
              </w:rPr>
              <w:t> </w:t>
            </w:r>
          </w:p>
        </w:tc>
        <w:tc>
          <w:tcPr>
            <w:tcW w:type="dxa" w:w="1716"/>
            <w:noWrap/>
            <w:hideMark/>
          </w:tcPr>
          <w:p w:rsidRDefault="003F05E7" w:rsidP="008402A6" w:rsidR="00D71844" w:rsidRPr="006952A2">
            <w:pPr>
              <w:rPr>
                <w:b w:val="false"/>
                <w:bCs/>
              </w:rPr>
            </w:pPr>
            <w:r>
              <w:rPr>
                <w:b w:val="false"/>
                <w:bCs/>
              </w:rPr>
              <w:t>60.667.565,14</w:t>
            </w:r>
          </w:p>
        </w:tc>
        <w:tc>
          <w:tcPr>
            <w:tcW w:type="dxa" w:w="1716"/>
            <w:noWrap/>
            <w:hideMark/>
          </w:tcPr>
          <w:p w:rsidRDefault="003F05E7" w:rsidP="008402A6" w:rsidR="00D71844" w:rsidRPr="006952A2">
            <w:pPr>
              <w:rPr>
                <w:b w:val="false"/>
                <w:bCs/>
              </w:rPr>
            </w:pPr>
            <w:r>
              <w:rPr>
                <w:b w:val="false"/>
                <w:bCs/>
              </w:rPr>
              <w:t>58.959.874,96</w:t>
            </w:r>
          </w:p>
        </w:tc>
        <w:tc>
          <w:tcPr>
            <w:tcW w:type="dxa" w:w="1716"/>
            <w:noWrap/>
            <w:hideMark/>
          </w:tcPr>
          <w:p w:rsidRDefault="009C0930" w:rsidP="009C0930" w:rsidR="00D71844" w:rsidRPr="006952A2">
            <w:pPr>
              <w:rPr>
                <w:b w:val="false"/>
                <w:bCs/>
              </w:rPr>
            </w:pPr>
            <w:r>
              <w:rPr>
                <w:b w:val="false"/>
                <w:bCs/>
              </w:rPr>
              <w:t>63.720</w:t>
            </w:r>
            <w:r w:rsidR="002D0AB1">
              <w:rPr>
                <w:b w:val="false"/>
                <w:bCs/>
              </w:rPr>
              <w:t>.</w:t>
            </w:r>
            <w:r>
              <w:rPr>
                <w:b w:val="false"/>
                <w:bCs/>
              </w:rPr>
              <w:t>932</w:t>
            </w:r>
            <w:r w:rsidR="002D0AB1">
              <w:rPr>
                <w:b w:val="false"/>
                <w:bCs/>
              </w:rPr>
              <w:t>,3</w:t>
            </w:r>
            <w:r>
              <w:rPr>
                <w:b w:val="false"/>
                <w:bCs/>
              </w:rPr>
              <w:t>6</w:t>
            </w:r>
          </w:p>
        </w:tc>
        <w:tc>
          <w:tcPr>
            <w:tcW w:type="dxa" w:w="1596"/>
            <w:noWrap/>
            <w:hideMark/>
          </w:tcPr>
          <w:p w:rsidRDefault="008736EC" w:rsidP="008402A6" w:rsidR="00D71844" w:rsidRPr="006952A2">
            <w:pPr>
              <w:rPr>
                <w:b w:val="false"/>
                <w:bCs/>
              </w:rPr>
            </w:pPr>
            <w:r>
              <w:rPr>
                <w:b w:val="false"/>
                <w:bCs/>
              </w:rPr>
              <w:t>55.906.507,54</w:t>
            </w:r>
          </w:p>
        </w:tc>
      </w:tr>
    </w:tbl>
    <w:p w:rsidRDefault="00D71844" w:rsidP="00D71844" w:rsidR="00D71844" w:rsidRPr="006952A2">
      <w:pPr>
        <w:rPr>
          <w:rFonts w:cs="Times New Roman"/>
          <w:szCs w:val="24"/>
        </w:rPr>
      </w:pPr>
    </w:p>
    <w:p w:rsidRDefault="001C7CCE" w:rsidP="001C7CCE" w:rsidR="009C2E1F">
      <w:pPr>
        <w:jc w:val="both"/>
        <w:rPr>
          <w:rFonts w:cs="Times New Roman"/>
          <w:szCs w:val="24"/>
        </w:rPr>
        <w:sectPr w:rsidSect="009C2E1F" w:rsidR="009C2E1F">
          <w:pgSz w:orient="landscape" w:h="11906" w:w="16838"/>
          <w:pgMar w:gutter="0" w:footer="709" w:header="709" w:left="1418" w:bottom="1418" w:right="1418" w:top="1418"/>
          <w:cols w:space="720"/>
          <w:docGrid w:linePitch="326"/>
        </w:sectPr>
      </w:pPr>
      <w:r w:rsidRPr="00916292">
        <w:rPr>
          <w:rFonts w:cs="Times New Roman"/>
          <w:szCs w:val="24"/>
        </w:rPr>
        <w:t xml:space="preserve"> </w:t>
      </w:r>
    </w:p>
    <w:p w:rsidRDefault="00C82659" w:rsidP="001C7CCE" w:rsidR="00C82659" w:rsidRPr="00916292">
      <w:pPr>
        <w:jc w:val="both"/>
        <w:rPr>
          <w:rFonts w:cs="Times New Roman"/>
          <w:szCs w:val="24"/>
        </w:rPr>
        <w:sectPr w:rsidSect="009C2E1F" w:rsidR="00C82659" w:rsidRPr="00916292">
          <w:pgSz w:h="16838" w:w="11906"/>
          <w:pgMar w:gutter="0" w:footer="709" w:header="709" w:left="1418" w:bottom="1418" w:right="1418" w:top="1418"/>
          <w:cols w:space="720"/>
          <w:docGrid w:linePitch="326"/>
        </w:sectPr>
      </w:pPr>
    </w:p>
    <w:p w:rsidRDefault="0072426E" w:rsidP="0072426E" w:rsidR="0072426E" w:rsidRPr="00916292">
      <w:pPr>
        <w:jc w:val="both"/>
        <w:rPr>
          <w:rFonts w:cs="Times New Roman" w:eastAsia="Times New Roman"/>
          <w:szCs w:val="24"/>
          <w:lang w:eastAsia="hr-HR"/>
        </w:rPr>
      </w:pPr>
      <w:r w:rsidRPr="00916292">
        <w:rPr>
          <w:rFonts w:cs="Times New Roman" w:eastAsia="Times New Roman"/>
          <w:szCs w:val="24"/>
          <w:lang w:eastAsia="hr-HR"/>
        </w:rPr>
        <w:lastRenderedPageBreak/>
        <w:tab/>
      </w:r>
    </w:p>
    <w:p w:rsidRDefault="0072426E" w:rsidP="0072426E" w:rsidR="0072426E" w:rsidRPr="00916292">
      <w:pPr>
        <w:ind w:firstLine="709"/>
        <w:jc w:val="both"/>
        <w:rPr>
          <w:rFonts w:cs="Times New Roman"/>
          <w:szCs w:val="24"/>
        </w:rPr>
      </w:pPr>
    </w:p>
    <w:p w:rsidRDefault="0072426E" w:rsidP="0072426E" w:rsidR="0072426E" w:rsidRPr="00916292">
      <w:pPr>
        <w:ind w:firstLine="709"/>
        <w:jc w:val="both"/>
        <w:rPr>
          <w:rFonts w:cs="Times New Roman"/>
          <w:szCs w:val="24"/>
        </w:rPr>
      </w:pPr>
      <w:r w:rsidRPr="00916292">
        <w:rPr>
          <w:rFonts w:cs="Times New Roman"/>
          <w:szCs w:val="24"/>
        </w:rPr>
        <w:t>Vezano za osporene tražbine, temeljem odredbi čl. 48. i 50. SZ-a, propisano je tko se upućuje i u koju parnicu.</w:t>
      </w:r>
    </w:p>
    <w:p w:rsidRDefault="009E1458" w:rsidP="0072426E" w:rsidR="009E1458" w:rsidRPr="00916292">
      <w:pPr>
        <w:ind w:firstLine="709"/>
        <w:jc w:val="both"/>
        <w:rPr>
          <w:rFonts w:cs="Times New Roman"/>
          <w:szCs w:val="24"/>
        </w:rPr>
      </w:pPr>
    </w:p>
    <w:p w:rsidRDefault="0072426E" w:rsidP="0072426E" w:rsidR="0072426E" w:rsidRPr="00916292">
      <w:pPr>
        <w:ind w:firstLine="709"/>
        <w:jc w:val="both"/>
        <w:rPr>
          <w:rFonts w:cs="Times New Roman"/>
          <w:szCs w:val="24"/>
        </w:rPr>
      </w:pPr>
      <w:r w:rsidRPr="00916292">
        <w:rPr>
          <w:rFonts w:cs="Times New Roman"/>
          <w:szCs w:val="24"/>
        </w:rPr>
        <w:t>Na upit suda da li za osporene tražbine postoji ovršna isprava, dužnik izjavljuje da ne postoji.</w:t>
      </w: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sectPr w:rsidSect="009C2E1F" w:rsidR="009C2E1F">
          <w:pgSz w:h="16838" w:w="11906"/>
          <w:pgMar w:gutter="0" w:footer="709" w:header="709" w:left="1418" w:bottom="1418" w:right="1418" w:top="1418"/>
          <w:cols w:space="708"/>
          <w:docGrid w:linePitch="360"/>
        </w:sect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C2E1F" w:rsidP="001202D0" w:rsidR="009C2E1F">
      <w:pPr>
        <w:ind w:firstLine="709"/>
        <w:jc w:val="center"/>
        <w:rPr>
          <w:rFonts w:cs="Times New Roman"/>
          <w:szCs w:val="24"/>
        </w:rPr>
      </w:pPr>
    </w:p>
    <w:p w:rsidRDefault="00916292" w:rsidP="001202D0" w:rsidR="0072426E" w:rsidRPr="00916292">
      <w:pPr>
        <w:ind w:firstLine="709"/>
        <w:jc w:val="center"/>
        <w:rPr>
          <w:rFonts w:cs="Times New Roman"/>
          <w:szCs w:val="24"/>
        </w:rPr>
      </w:pPr>
      <w:r w:rsidRPr="00916292">
        <w:rPr>
          <w:rFonts w:cs="Times New Roman"/>
          <w:szCs w:val="24"/>
        </w:rPr>
        <w:t>T</w:t>
      </w:r>
      <w:r w:rsidR="001202D0" w:rsidRPr="00916292">
        <w:rPr>
          <w:rFonts w:cs="Times New Roman"/>
          <w:szCs w:val="24"/>
        </w:rPr>
        <w:t>ABLICA RAZLUČNIH VJEROVNIKA</w:t>
      </w:r>
    </w:p>
    <w:p w:rsidRDefault="0072426E" w:rsidP="0072426E" w:rsidR="0072426E" w:rsidRPr="00916292">
      <w:pPr>
        <w:ind w:firstLine="709"/>
        <w:jc w:val="both"/>
        <w:rPr>
          <w:rFonts w:cs="Times New Roman"/>
          <w:szCs w:val="24"/>
        </w:rPr>
      </w:pPr>
    </w:p>
    <w:p w:rsidRDefault="00011764" w:rsidP="006952A2" w:rsidR="00011764">
      <w:pPr>
        <w:rPr>
          <w:bCs/>
        </w:rPr>
      </w:pPr>
    </w:p>
    <w:p w:rsidRDefault="00011764" w:rsidP="006952A2" w:rsidR="00011764">
      <w:pPr>
        <w:rPr>
          <w:bCs/>
        </w:rPr>
      </w:pPr>
    </w:p>
    <w:p w:rsidRDefault="00011764" w:rsidP="006952A2" w:rsidR="00011764">
      <w:pPr>
        <w:rPr>
          <w:bCs/>
        </w:rPr>
      </w:pPr>
    </w:p>
    <w:tbl>
      <w:tblPr>
        <w:tblStyle w:val="Reetkatablice"/>
        <w:tblW w:type="auto" w:w="0"/>
        <w:tblInd w:type="dxa" w:w="0"/>
        <w:tblLook w:val="04A0" w:noVBand="1" w:noHBand="0" w:lastColumn="0" w:firstColumn="1" w:lastRow="0" w:firstRow="1"/>
      </w:tblPr>
      <w:tblGrid>
        <w:gridCol w:w="790"/>
        <w:gridCol w:w="1803"/>
        <w:gridCol w:w="1536"/>
        <w:gridCol w:w="1716"/>
        <w:gridCol w:w="1716"/>
        <w:gridCol w:w="1716"/>
        <w:gridCol w:w="1596"/>
        <w:gridCol w:w="1716"/>
        <w:gridCol w:w="1283"/>
      </w:tblGrid>
      <w:tr w:rsidTr="00A11E60" w:rsidR="00011764" w:rsidRPr="00011764">
        <w:trPr>
          <w:trHeight w:val="1530"/>
        </w:trPr>
        <w:tc>
          <w:tcPr>
            <w:tcW w:type="dxa" w:w="790"/>
            <w:hideMark/>
          </w:tcPr>
          <w:p w:rsidRDefault="00AD1F5B" w:rsidP="006952A2" w:rsidR="00AD1F5B" w:rsidRPr="00011764">
            <w:pPr>
              <w:rPr>
                <w:b w:val="false"/>
                <w:bCs/>
              </w:rPr>
            </w:pPr>
            <w:r w:rsidRPr="00011764">
              <w:rPr>
                <w:b w:val="false"/>
                <w:bCs/>
              </w:rPr>
              <w:t>Redni broj</w:t>
            </w:r>
          </w:p>
        </w:tc>
        <w:tc>
          <w:tcPr>
            <w:tcW w:type="dxa" w:w="1803"/>
            <w:hideMark/>
          </w:tcPr>
          <w:p w:rsidRDefault="00AD1F5B" w:rsidP="006952A2" w:rsidR="00AD1F5B" w:rsidRPr="00011764">
            <w:pPr>
              <w:rPr>
                <w:b w:val="false"/>
                <w:bCs/>
              </w:rPr>
            </w:pPr>
            <w:r w:rsidRPr="00011764">
              <w:rPr>
                <w:b w:val="false"/>
                <w:bCs/>
              </w:rPr>
              <w:t>Naziv društva</w:t>
            </w:r>
          </w:p>
        </w:tc>
        <w:tc>
          <w:tcPr>
            <w:tcW w:type="dxa" w:w="1536"/>
            <w:hideMark/>
          </w:tcPr>
          <w:p w:rsidRDefault="00AD1F5B" w:rsidP="006952A2" w:rsidR="00AD1F5B" w:rsidRPr="00011764">
            <w:pPr>
              <w:rPr>
                <w:b w:val="false"/>
                <w:bCs/>
              </w:rPr>
            </w:pPr>
            <w:r w:rsidRPr="00011764">
              <w:rPr>
                <w:b w:val="false"/>
                <w:bCs/>
              </w:rPr>
              <w:t>OIB</w:t>
            </w:r>
          </w:p>
        </w:tc>
        <w:tc>
          <w:tcPr>
            <w:tcW w:type="dxa" w:w="1716"/>
            <w:hideMark/>
          </w:tcPr>
          <w:p w:rsidRDefault="00AD1F5B" w:rsidP="006952A2" w:rsidR="00AD1F5B" w:rsidRPr="00011764">
            <w:pPr>
              <w:rPr>
                <w:b w:val="false"/>
                <w:bCs/>
              </w:rPr>
            </w:pPr>
            <w:r w:rsidRPr="00011764">
              <w:rPr>
                <w:b w:val="false"/>
                <w:bCs/>
              </w:rPr>
              <w:t>Prijava tražbine dužnika</w:t>
            </w:r>
          </w:p>
        </w:tc>
        <w:tc>
          <w:tcPr>
            <w:tcW w:type="dxa" w:w="1716"/>
            <w:hideMark/>
          </w:tcPr>
          <w:p w:rsidRDefault="00AD1F5B" w:rsidP="006952A2" w:rsidR="00AD1F5B" w:rsidRPr="00011764">
            <w:pPr>
              <w:rPr>
                <w:b w:val="false"/>
                <w:bCs/>
              </w:rPr>
            </w:pPr>
            <w:r w:rsidRPr="00011764">
              <w:rPr>
                <w:b w:val="false"/>
                <w:bCs/>
              </w:rPr>
              <w:t>Prijava tražbine vjerovnika</w:t>
            </w:r>
          </w:p>
        </w:tc>
        <w:tc>
          <w:tcPr>
            <w:tcW w:type="dxa" w:w="1716"/>
            <w:hideMark/>
          </w:tcPr>
          <w:p w:rsidRDefault="00AD1F5B" w:rsidP="006952A2" w:rsidR="00AD1F5B" w:rsidRPr="00011764">
            <w:pPr>
              <w:rPr>
                <w:b w:val="false"/>
                <w:bCs/>
              </w:rPr>
            </w:pPr>
            <w:r w:rsidRPr="00011764">
              <w:rPr>
                <w:b w:val="false"/>
                <w:bCs/>
              </w:rPr>
              <w:t>Iznos priznate tražbine</w:t>
            </w:r>
          </w:p>
        </w:tc>
        <w:tc>
          <w:tcPr>
            <w:tcW w:type="dxa" w:w="1596"/>
            <w:hideMark/>
          </w:tcPr>
          <w:p w:rsidRDefault="00AD1F5B" w:rsidP="006952A2" w:rsidR="00AD1F5B" w:rsidRPr="00011764">
            <w:pPr>
              <w:rPr>
                <w:b w:val="false"/>
                <w:bCs/>
              </w:rPr>
            </w:pPr>
            <w:r w:rsidRPr="00011764">
              <w:rPr>
                <w:b w:val="false"/>
                <w:bCs/>
              </w:rPr>
              <w:t>Iznos osporene tražbine</w:t>
            </w:r>
          </w:p>
        </w:tc>
        <w:tc>
          <w:tcPr>
            <w:tcW w:type="dxa" w:w="1716"/>
            <w:hideMark/>
          </w:tcPr>
          <w:p w:rsidRDefault="00AD1F5B" w:rsidP="006952A2" w:rsidR="00AD1F5B" w:rsidRPr="00011764">
            <w:pPr>
              <w:rPr>
                <w:b w:val="false"/>
                <w:bCs/>
              </w:rPr>
            </w:pPr>
            <w:r w:rsidRPr="00011764">
              <w:rPr>
                <w:b w:val="false"/>
                <w:bCs/>
              </w:rPr>
              <w:t>Pravna osnova tražbine</w:t>
            </w:r>
          </w:p>
        </w:tc>
        <w:tc>
          <w:tcPr>
            <w:tcW w:type="dxa" w:w="1283"/>
            <w:hideMark/>
          </w:tcPr>
          <w:p w:rsidRDefault="00AD1F5B" w:rsidP="006952A2" w:rsidR="00AD1F5B" w:rsidRPr="00011764">
            <w:pPr>
              <w:rPr>
                <w:b w:val="false"/>
                <w:bCs/>
              </w:rPr>
            </w:pPr>
            <w:r w:rsidRPr="00011764">
              <w:rPr>
                <w:b w:val="false"/>
                <w:bCs/>
              </w:rPr>
              <w:t>Predmet na kojem postoji razlučno pravo</w:t>
            </w:r>
          </w:p>
        </w:tc>
      </w:tr>
      <w:tr w:rsidTr="00A11E60" w:rsidR="00011764" w:rsidRPr="00011764">
        <w:trPr>
          <w:trHeight w:val="3570"/>
        </w:trPr>
        <w:tc>
          <w:tcPr>
            <w:tcW w:type="dxa" w:w="790"/>
            <w:noWrap/>
            <w:hideMark/>
          </w:tcPr>
          <w:p w:rsidRDefault="00AD1F5B" w:rsidP="006952A2" w:rsidR="00AD1F5B" w:rsidRPr="00011764">
            <w:pPr>
              <w:rPr>
                <w:b w:val="false"/>
              </w:rPr>
            </w:pPr>
            <w:r w:rsidRPr="00011764">
              <w:rPr>
                <w:b w:val="false"/>
              </w:rPr>
              <w:t>1</w:t>
            </w:r>
          </w:p>
        </w:tc>
        <w:tc>
          <w:tcPr>
            <w:tcW w:type="dxa" w:w="1803"/>
            <w:hideMark/>
          </w:tcPr>
          <w:p w:rsidRDefault="00AD1F5B" w:rsidP="006952A2" w:rsidR="00AD1F5B" w:rsidRPr="00011764">
            <w:pPr>
              <w:rPr>
                <w:b w:val="false"/>
              </w:rPr>
            </w:pPr>
            <w:r w:rsidRPr="00011764">
              <w:rPr>
                <w:b w:val="false"/>
              </w:rPr>
              <w:t>AGROKOR koncern za upravljanje društvima, proizvodnju i trgovinu poljoprivrednim proizvodima, dioničko društvo</w:t>
            </w:r>
          </w:p>
        </w:tc>
        <w:tc>
          <w:tcPr>
            <w:tcW w:type="dxa" w:w="1536"/>
            <w:noWrap/>
            <w:hideMark/>
          </w:tcPr>
          <w:p w:rsidRDefault="00AD1F5B" w:rsidP="006952A2" w:rsidR="00AD1F5B" w:rsidRPr="00011764">
            <w:pPr>
              <w:rPr>
                <w:b w:val="false"/>
              </w:rPr>
            </w:pPr>
            <w:r w:rsidRPr="00011764">
              <w:rPr>
                <w:b w:val="false"/>
              </w:rPr>
              <w:t>05937759187</w:t>
            </w:r>
          </w:p>
        </w:tc>
        <w:tc>
          <w:tcPr>
            <w:tcW w:type="dxa" w:w="1716"/>
            <w:noWrap/>
            <w:hideMark/>
          </w:tcPr>
          <w:p w:rsidRDefault="00AD1F5B" w:rsidP="006952A2" w:rsidR="00AD1F5B" w:rsidRPr="00011764">
            <w:pPr>
              <w:rPr>
                <w:b w:val="false"/>
              </w:rPr>
            </w:pPr>
            <w:r w:rsidRPr="00011764">
              <w:rPr>
                <w:b w:val="false"/>
              </w:rPr>
              <w:t>244.552.275,94</w:t>
            </w:r>
          </w:p>
        </w:tc>
        <w:tc>
          <w:tcPr>
            <w:tcW w:type="dxa" w:w="1716"/>
            <w:noWrap/>
            <w:hideMark/>
          </w:tcPr>
          <w:p w:rsidRDefault="00AD1F5B" w:rsidP="006952A2" w:rsidR="00AD1F5B" w:rsidRPr="00011764">
            <w:pPr>
              <w:rPr>
                <w:b w:val="false"/>
              </w:rPr>
            </w:pPr>
            <w:r w:rsidRPr="00011764">
              <w:rPr>
                <w:b w:val="false"/>
              </w:rPr>
              <w:t>307.459.199,81</w:t>
            </w:r>
          </w:p>
        </w:tc>
        <w:tc>
          <w:tcPr>
            <w:tcW w:type="dxa" w:w="1716"/>
            <w:noWrap/>
            <w:hideMark/>
          </w:tcPr>
          <w:p w:rsidRDefault="00AD1F5B" w:rsidP="006952A2" w:rsidR="00AD1F5B" w:rsidRPr="00011764">
            <w:pPr>
              <w:rPr>
                <w:b w:val="false"/>
              </w:rPr>
            </w:pPr>
            <w:r w:rsidRPr="00011764">
              <w:rPr>
                <w:b w:val="false"/>
              </w:rPr>
              <w:t>264.652.080,81</w:t>
            </w:r>
          </w:p>
        </w:tc>
        <w:tc>
          <w:tcPr>
            <w:tcW w:type="dxa" w:w="1596"/>
            <w:noWrap/>
            <w:hideMark/>
          </w:tcPr>
          <w:p w:rsidRDefault="00AD1F5B" w:rsidP="006952A2" w:rsidR="00AD1F5B" w:rsidRPr="00011764">
            <w:pPr>
              <w:rPr>
                <w:b w:val="false"/>
              </w:rPr>
            </w:pPr>
            <w:r w:rsidRPr="00011764">
              <w:rPr>
                <w:b w:val="false"/>
              </w:rPr>
              <w:t>42.807.119,00</w:t>
            </w:r>
          </w:p>
        </w:tc>
        <w:tc>
          <w:tcPr>
            <w:tcW w:type="dxa" w:w="1716"/>
            <w:hideMark/>
          </w:tcPr>
          <w:p w:rsidRDefault="00AD1F5B" w:rsidP="006952A2" w:rsidR="00AD1F5B">
            <w:pPr>
              <w:rPr>
                <w:b w:val="false"/>
              </w:rPr>
            </w:pPr>
            <w:r w:rsidRPr="00011764">
              <w:rPr>
                <w:b w:val="false"/>
              </w:rPr>
              <w:t>Sporazum o zasnivanju založnog prava na nekretnini o dana 15.02.2016. godine, OV-1322/2016</w:t>
            </w:r>
          </w:p>
          <w:p w:rsidRDefault="00705709" w:rsidP="006952A2" w:rsidR="00705709">
            <w:pPr>
              <w:rPr>
                <w:b w:val="false"/>
              </w:rPr>
            </w:pPr>
          </w:p>
          <w:p w:rsidRDefault="00705709" w:rsidP="006952A2" w:rsidR="00705709">
            <w:pPr>
              <w:rPr>
                <w:b w:val="false"/>
              </w:rPr>
            </w:pPr>
            <w:r>
              <w:rPr>
                <w:b w:val="false"/>
              </w:rPr>
              <w:t xml:space="preserve">kojim je osigurana tražbina u iznosu od 300.000.000,00 </w:t>
            </w:r>
          </w:p>
          <w:p w:rsidRDefault="00705709" w:rsidP="006952A2" w:rsidR="00705709" w:rsidRPr="00011764">
            <w:pPr>
              <w:rPr>
                <w:b w:val="false"/>
              </w:rPr>
            </w:pPr>
            <w:r>
              <w:rPr>
                <w:b w:val="false"/>
              </w:rPr>
              <w:t>kn</w:t>
            </w:r>
          </w:p>
        </w:tc>
        <w:tc>
          <w:tcPr>
            <w:tcW w:type="dxa" w:w="1283"/>
            <w:hideMark/>
          </w:tcPr>
          <w:p w:rsidRDefault="00AD1F5B" w:rsidP="006952A2" w:rsidR="00AD1F5B" w:rsidRPr="00011764">
            <w:pPr>
              <w:rPr>
                <w:b w:val="false"/>
              </w:rPr>
            </w:pPr>
            <w:r w:rsidRPr="00011764">
              <w:rPr>
                <w:b w:val="false"/>
              </w:rPr>
              <w:t>- na 3. udio 930/4664 dijela zk. čest. ZGR 4544/1, zk. ul. 16481, k.o. Split</w:t>
            </w:r>
            <w:r w:rsidRPr="00011764">
              <w:rPr>
                <w:b w:val="false"/>
              </w:rPr>
              <w:br/>
              <w:t xml:space="preserve">- na pravu građenja na zemljištu: čest. zgr. 4544/1, 4544/3 i 4544/4, čest. zem. </w:t>
            </w:r>
            <w:r w:rsidRPr="00011764">
              <w:rPr>
                <w:b w:val="false"/>
              </w:rPr>
              <w:lastRenderedPageBreak/>
              <w:t>6561/7, 6461/9, 6561/10, 6561/11 i 6561/12, upisano u zk. ul. 16519, k.o. Split</w:t>
            </w:r>
          </w:p>
        </w:tc>
      </w:tr>
      <w:tr w:rsidTr="00A11E60" w:rsidR="00011764" w:rsidRPr="00011764">
        <w:trPr>
          <w:trHeight w:val="2295"/>
        </w:trPr>
        <w:tc>
          <w:tcPr>
            <w:tcW w:type="dxa" w:w="790"/>
            <w:noWrap/>
            <w:hideMark/>
          </w:tcPr>
          <w:p w:rsidRDefault="00AD1F5B" w:rsidP="006952A2" w:rsidR="00AD1F5B" w:rsidRPr="00011764">
            <w:pPr>
              <w:rPr>
                <w:b w:val="false"/>
              </w:rPr>
            </w:pPr>
            <w:r w:rsidRPr="00011764">
              <w:rPr>
                <w:b w:val="false"/>
              </w:rPr>
              <w:lastRenderedPageBreak/>
              <w:t>2</w:t>
            </w:r>
          </w:p>
        </w:tc>
        <w:tc>
          <w:tcPr>
            <w:tcW w:type="dxa" w:w="1803"/>
            <w:hideMark/>
          </w:tcPr>
          <w:p w:rsidRDefault="00AD1F5B" w:rsidP="006952A2" w:rsidR="00AD1F5B" w:rsidRPr="00011764">
            <w:pPr>
              <w:rPr>
                <w:b w:val="false"/>
              </w:rPr>
            </w:pPr>
            <w:r w:rsidRPr="00011764">
              <w:rPr>
                <w:b w:val="false"/>
              </w:rPr>
              <w:t>NLB INTERFINANZ AG IN LIQUIDATION</w:t>
            </w:r>
          </w:p>
        </w:tc>
        <w:tc>
          <w:tcPr>
            <w:tcW w:type="dxa" w:w="1536"/>
            <w:noWrap/>
            <w:hideMark/>
          </w:tcPr>
          <w:p w:rsidRDefault="00AD1F5B" w:rsidP="006952A2" w:rsidR="00AD1F5B" w:rsidRPr="00011764">
            <w:pPr>
              <w:rPr>
                <w:b w:val="false"/>
              </w:rPr>
            </w:pPr>
            <w:r w:rsidRPr="00011764">
              <w:rPr>
                <w:b w:val="false"/>
              </w:rPr>
              <w:t>43668676136</w:t>
            </w:r>
          </w:p>
        </w:tc>
        <w:tc>
          <w:tcPr>
            <w:tcW w:type="dxa" w:w="1716"/>
            <w:noWrap/>
            <w:hideMark/>
          </w:tcPr>
          <w:p w:rsidRDefault="00AD1F5B" w:rsidP="006952A2" w:rsidR="00AD1F5B" w:rsidRPr="00011764">
            <w:pPr>
              <w:rPr>
                <w:b w:val="false"/>
              </w:rPr>
            </w:pPr>
            <w:r w:rsidRPr="00011764">
              <w:rPr>
                <w:b w:val="false"/>
              </w:rPr>
              <w:t>51.812.477,29</w:t>
            </w:r>
          </w:p>
        </w:tc>
        <w:tc>
          <w:tcPr>
            <w:tcW w:type="dxa" w:w="1716"/>
            <w:noWrap/>
            <w:hideMark/>
          </w:tcPr>
          <w:p w:rsidRDefault="005D1B1D" w:rsidP="006952A2" w:rsidR="00AD1F5B" w:rsidRPr="00011764">
            <w:pPr>
              <w:rPr>
                <w:b w:val="false"/>
              </w:rPr>
            </w:pPr>
            <w:r>
              <w:rPr>
                <w:b w:val="false"/>
              </w:rPr>
              <w:t>40.464.892,59</w:t>
            </w:r>
          </w:p>
        </w:tc>
        <w:tc>
          <w:tcPr>
            <w:tcW w:type="dxa" w:w="1716"/>
            <w:noWrap/>
            <w:hideMark/>
          </w:tcPr>
          <w:p w:rsidRDefault="00AD1F5B" w:rsidP="006952A2" w:rsidR="00AD1F5B" w:rsidRPr="00011764">
            <w:pPr>
              <w:rPr>
                <w:b w:val="false"/>
              </w:rPr>
            </w:pPr>
            <w:r w:rsidRPr="00011764">
              <w:rPr>
                <w:b w:val="false"/>
              </w:rPr>
              <w:t>38.497.029,37</w:t>
            </w:r>
          </w:p>
        </w:tc>
        <w:tc>
          <w:tcPr>
            <w:tcW w:type="dxa" w:w="1596"/>
            <w:noWrap/>
            <w:hideMark/>
          </w:tcPr>
          <w:p w:rsidRDefault="00AD1F5B" w:rsidP="006952A2" w:rsidR="00AD1F5B" w:rsidRPr="00011764">
            <w:pPr>
              <w:rPr>
                <w:b w:val="false"/>
              </w:rPr>
            </w:pPr>
            <w:r w:rsidRPr="00011764">
              <w:rPr>
                <w:b w:val="false"/>
              </w:rPr>
              <w:t>0</w:t>
            </w:r>
          </w:p>
        </w:tc>
        <w:tc>
          <w:tcPr>
            <w:tcW w:type="dxa" w:w="1716"/>
            <w:hideMark/>
          </w:tcPr>
          <w:p w:rsidRDefault="00AD1F5B" w:rsidP="006952A2" w:rsidR="00AD1F5B" w:rsidRPr="00011764">
            <w:pPr>
              <w:rPr>
                <w:b w:val="false"/>
              </w:rPr>
            </w:pPr>
            <w:r w:rsidRPr="00011764">
              <w:rPr>
                <w:b w:val="false"/>
              </w:rPr>
              <w:t>Sporazum o zasnivanju založnog prava od 18.09.2007. godine, OV-11647/2007, kojim je osigurana tražbina vjerovnika iz Ugovora o zajmu od 10.09.2007. godine.</w:t>
            </w:r>
          </w:p>
        </w:tc>
        <w:tc>
          <w:tcPr>
            <w:tcW w:type="dxa" w:w="1283"/>
            <w:hideMark/>
          </w:tcPr>
          <w:p w:rsidRDefault="00AD1F5B" w:rsidP="006952A2" w:rsidR="00AD1F5B" w:rsidRPr="00011764">
            <w:pPr>
              <w:rPr>
                <w:b w:val="false"/>
              </w:rPr>
            </w:pPr>
            <w:r w:rsidRPr="00011764">
              <w:rPr>
                <w:b w:val="false"/>
              </w:rPr>
              <w:t>Nekretnine upisane u Zemljišnoj knjizi Općinskog suda u Supetru, k.o. Nerežišće, zk. ul. 1803, kč. broj: 771 i zk. ul. 2347, kč. broj. 770 i kč. broj: 4313.</w:t>
            </w:r>
          </w:p>
        </w:tc>
      </w:tr>
      <w:tr w:rsidTr="00A11E60" w:rsidR="00011764" w:rsidRPr="00011764">
        <w:trPr>
          <w:trHeight w:val="300"/>
        </w:trPr>
        <w:tc>
          <w:tcPr>
            <w:tcW w:type="dxa" w:w="790"/>
            <w:noWrap/>
            <w:hideMark/>
          </w:tcPr>
          <w:p w:rsidRDefault="00AD1F5B" w:rsidP="006952A2" w:rsidR="00AD1F5B" w:rsidRPr="00011764">
            <w:pPr>
              <w:rPr>
                <w:b w:val="false"/>
              </w:rPr>
            </w:pPr>
            <w:r w:rsidRPr="00011764">
              <w:rPr>
                <w:b w:val="false"/>
              </w:rPr>
              <w:t> </w:t>
            </w:r>
          </w:p>
        </w:tc>
        <w:tc>
          <w:tcPr>
            <w:tcW w:type="dxa" w:w="1803"/>
            <w:noWrap/>
            <w:hideMark/>
          </w:tcPr>
          <w:p w:rsidRDefault="00AD1F5B" w:rsidP="006952A2" w:rsidR="00AD1F5B" w:rsidRPr="00011764">
            <w:pPr>
              <w:rPr>
                <w:b w:val="false"/>
                <w:bCs/>
              </w:rPr>
            </w:pPr>
            <w:r w:rsidRPr="00011764">
              <w:rPr>
                <w:b w:val="false"/>
                <w:bCs/>
              </w:rPr>
              <w:t>UKUPNO</w:t>
            </w:r>
          </w:p>
        </w:tc>
        <w:tc>
          <w:tcPr>
            <w:tcW w:type="dxa" w:w="1536"/>
            <w:noWrap/>
            <w:hideMark/>
          </w:tcPr>
          <w:p w:rsidRDefault="00AD1F5B" w:rsidP="006952A2" w:rsidR="00AD1F5B" w:rsidRPr="00011764">
            <w:pPr>
              <w:rPr>
                <w:b w:val="false"/>
              </w:rPr>
            </w:pPr>
            <w:r w:rsidRPr="00011764">
              <w:rPr>
                <w:b w:val="false"/>
              </w:rPr>
              <w:t> </w:t>
            </w:r>
          </w:p>
        </w:tc>
        <w:tc>
          <w:tcPr>
            <w:tcW w:type="dxa" w:w="1716"/>
            <w:noWrap/>
            <w:hideMark/>
          </w:tcPr>
          <w:p w:rsidRDefault="00AD1F5B" w:rsidP="006952A2" w:rsidR="00AD1F5B" w:rsidRPr="00011764">
            <w:pPr>
              <w:rPr>
                <w:b w:val="false"/>
                <w:bCs/>
              </w:rPr>
            </w:pPr>
            <w:r w:rsidRPr="00011764">
              <w:rPr>
                <w:b w:val="false"/>
                <w:bCs/>
              </w:rPr>
              <w:t>296.364.753,23</w:t>
            </w:r>
          </w:p>
        </w:tc>
        <w:tc>
          <w:tcPr>
            <w:tcW w:type="dxa" w:w="1716"/>
            <w:noWrap/>
            <w:hideMark/>
          </w:tcPr>
          <w:p w:rsidRDefault="00AD1F5B" w:rsidP="006952A2" w:rsidR="00AD1F5B" w:rsidRPr="00011764">
            <w:pPr>
              <w:rPr>
                <w:b w:val="false"/>
                <w:bCs/>
              </w:rPr>
            </w:pPr>
          </w:p>
        </w:tc>
        <w:tc>
          <w:tcPr>
            <w:tcW w:type="dxa" w:w="1716"/>
            <w:noWrap/>
            <w:hideMark/>
          </w:tcPr>
          <w:p w:rsidRDefault="00AD1F5B" w:rsidP="006952A2" w:rsidR="00AD1F5B" w:rsidRPr="00011764">
            <w:pPr>
              <w:rPr>
                <w:b w:val="false"/>
                <w:bCs/>
              </w:rPr>
            </w:pPr>
            <w:r w:rsidRPr="00011764">
              <w:rPr>
                <w:b w:val="false"/>
                <w:bCs/>
              </w:rPr>
              <w:t>303.149.110,18</w:t>
            </w:r>
          </w:p>
        </w:tc>
        <w:tc>
          <w:tcPr>
            <w:tcW w:type="dxa" w:w="1596"/>
            <w:noWrap/>
            <w:hideMark/>
          </w:tcPr>
          <w:p w:rsidRDefault="00AD1F5B" w:rsidP="006952A2" w:rsidR="00AD1F5B" w:rsidRPr="00011764">
            <w:pPr>
              <w:rPr>
                <w:b w:val="false"/>
                <w:bCs/>
              </w:rPr>
            </w:pPr>
            <w:r w:rsidRPr="00011764">
              <w:rPr>
                <w:b w:val="false"/>
                <w:bCs/>
              </w:rPr>
              <w:t>42.807.119,00</w:t>
            </w:r>
          </w:p>
        </w:tc>
        <w:tc>
          <w:tcPr>
            <w:tcW w:type="dxa" w:w="1716"/>
            <w:noWrap/>
            <w:hideMark/>
          </w:tcPr>
          <w:p w:rsidRDefault="00AD1F5B" w:rsidP="006952A2" w:rsidR="00AD1F5B" w:rsidRPr="00011764">
            <w:pPr>
              <w:rPr>
                <w:b w:val="false"/>
              </w:rPr>
            </w:pPr>
            <w:r w:rsidRPr="00011764">
              <w:rPr>
                <w:b w:val="false"/>
              </w:rPr>
              <w:t> </w:t>
            </w:r>
          </w:p>
        </w:tc>
        <w:tc>
          <w:tcPr>
            <w:tcW w:type="dxa" w:w="1283"/>
            <w:noWrap/>
            <w:hideMark/>
          </w:tcPr>
          <w:p w:rsidRDefault="00AD1F5B" w:rsidP="006952A2" w:rsidR="00AD1F5B" w:rsidRPr="00011764">
            <w:pPr>
              <w:rPr>
                <w:b w:val="false"/>
              </w:rPr>
            </w:pPr>
            <w:r w:rsidRPr="00011764">
              <w:rPr>
                <w:b w:val="false"/>
              </w:rPr>
              <w:t> </w:t>
            </w:r>
          </w:p>
        </w:tc>
      </w:tr>
    </w:tbl>
    <w:p w:rsidRDefault="009C2E1F" w:rsidP="00AD1F5B" w:rsidR="009C2E1F">
      <w:pPr>
        <w:rPr>
          <w:rFonts w:cs="Times New Roman"/>
          <w:szCs w:val="24"/>
        </w:rPr>
        <w:sectPr w:rsidSect="009C2E1F" w:rsidR="009C2E1F">
          <w:pgSz w:orient="landscape" w:h="11906" w:w="16838"/>
          <w:pgMar w:gutter="0" w:footer="709" w:header="709" w:left="1418" w:bottom="1418" w:right="1418" w:top="1418"/>
          <w:cols w:space="708"/>
          <w:docGrid w:linePitch="360"/>
        </w:sectPr>
      </w:pPr>
    </w:p>
    <w:p w:rsidRDefault="00AD1F5B" w:rsidP="00AD1F5B" w:rsidR="00AD1F5B" w:rsidRPr="00011764">
      <w:pPr>
        <w:rPr>
          <w:rFonts w:cs="Times New Roman"/>
          <w:szCs w:val="24"/>
        </w:rPr>
      </w:pPr>
    </w:p>
    <w:p w:rsidRDefault="00011764" w:rsidP="0072426E" w:rsidR="00011764">
      <w:pPr>
        <w:ind w:firstLine="709"/>
        <w:jc w:val="both"/>
        <w:rPr>
          <w:rFonts w:cs="Times New Roman"/>
          <w:szCs w:val="24"/>
        </w:rPr>
      </w:pPr>
    </w:p>
    <w:p w:rsidRDefault="00A11E60" w:rsidP="0072426E" w:rsidR="00A11E60">
      <w:pPr>
        <w:ind w:firstLine="709"/>
        <w:jc w:val="both"/>
        <w:rPr>
          <w:rFonts w:cs="Times New Roman"/>
          <w:szCs w:val="24"/>
        </w:rPr>
      </w:pPr>
    </w:p>
    <w:p w:rsidRDefault="00A11E60" w:rsidP="0072426E" w:rsidR="00A11E60">
      <w:pPr>
        <w:ind w:firstLine="709"/>
        <w:jc w:val="both"/>
        <w:rPr>
          <w:rFonts w:cs="Times New Roman"/>
          <w:szCs w:val="24"/>
        </w:rPr>
      </w:pPr>
    </w:p>
    <w:p w:rsidRDefault="00A11E60" w:rsidP="0072426E" w:rsidR="00A11E60">
      <w:pPr>
        <w:ind w:firstLine="709"/>
        <w:jc w:val="both"/>
        <w:rPr>
          <w:rFonts w:cs="Times New Roman"/>
          <w:szCs w:val="24"/>
        </w:rPr>
      </w:pPr>
    </w:p>
    <w:p w:rsidRDefault="0072426E" w:rsidP="0072426E" w:rsidR="0072426E" w:rsidRPr="00916292">
      <w:pPr>
        <w:ind w:firstLine="709"/>
        <w:jc w:val="both"/>
        <w:rPr>
          <w:rFonts w:cs="Times New Roman"/>
          <w:szCs w:val="24"/>
        </w:rPr>
      </w:pPr>
      <w:r w:rsidRPr="00916292">
        <w:rPr>
          <w:rFonts w:cs="Times New Roman"/>
          <w:szCs w:val="24"/>
        </w:rPr>
        <w:t xml:space="preserve">Sukladno člancima 50., 51. stavak 1. i 55. stavak 1. SZ-a, sud donosi </w:t>
      </w:r>
    </w:p>
    <w:p w:rsidRDefault="0072426E" w:rsidP="0072426E" w:rsidR="0072426E">
      <w:pPr>
        <w:ind w:firstLine="709"/>
        <w:jc w:val="both"/>
        <w:rPr>
          <w:rFonts w:cs="Times New Roman"/>
          <w:szCs w:val="24"/>
        </w:rPr>
      </w:pPr>
    </w:p>
    <w:p w:rsidRDefault="009C2E1F" w:rsidP="0072426E" w:rsidR="009C2E1F" w:rsidRPr="00916292">
      <w:pPr>
        <w:ind w:firstLine="709"/>
        <w:jc w:val="both"/>
        <w:rPr>
          <w:rFonts w:cs="Times New Roman"/>
          <w:szCs w:val="24"/>
        </w:rPr>
      </w:pPr>
    </w:p>
    <w:p w:rsidRDefault="0072426E" w:rsidP="0072426E" w:rsidR="0072426E" w:rsidRPr="00916292">
      <w:pPr>
        <w:ind w:firstLine="709"/>
        <w:jc w:val="center"/>
        <w:rPr>
          <w:rFonts w:cs="Times New Roman"/>
          <w:szCs w:val="24"/>
        </w:rPr>
      </w:pPr>
      <w:r w:rsidRPr="00916292">
        <w:rPr>
          <w:rFonts w:cs="Times New Roman"/>
          <w:szCs w:val="24"/>
        </w:rPr>
        <w:t>R j e š e n j e</w:t>
      </w:r>
    </w:p>
    <w:p w:rsidRDefault="0072426E" w:rsidP="0072426E" w:rsidR="0072426E">
      <w:pPr>
        <w:ind w:firstLine="709"/>
        <w:jc w:val="both"/>
        <w:rPr>
          <w:rFonts w:cs="Times New Roman"/>
          <w:szCs w:val="24"/>
        </w:rPr>
      </w:pPr>
    </w:p>
    <w:p w:rsidRDefault="009C2E1F" w:rsidP="0072426E" w:rsidR="009C2E1F" w:rsidRPr="00916292">
      <w:pPr>
        <w:ind w:firstLine="709"/>
        <w:jc w:val="both"/>
        <w:rPr>
          <w:rFonts w:cs="Times New Roman"/>
          <w:szCs w:val="24"/>
        </w:rPr>
      </w:pPr>
    </w:p>
    <w:p w:rsidRDefault="0072426E" w:rsidP="0072426E" w:rsidR="0072426E" w:rsidRPr="00916292">
      <w:pPr>
        <w:numPr>
          <w:ilvl w:val="0"/>
          <w:numId w:val="2"/>
        </w:numPr>
        <w:spacing w:lineRule="auto" w:line="276" w:after="200"/>
        <w:ind w:hanging="720"/>
        <w:contextualSpacing/>
        <w:jc w:val="both"/>
        <w:rPr>
          <w:rFonts w:cs="Times New Roman"/>
          <w:szCs w:val="24"/>
        </w:rPr>
      </w:pPr>
      <w:r w:rsidRPr="00916292">
        <w:rPr>
          <w:rFonts w:cs="Times New Roman"/>
          <w:szCs w:val="24"/>
        </w:rPr>
        <w:t>Na temelju tablice ispitanih tražbina na današnjem ročištu sud će donijeti rješenje o utvrđenim i osporenim tražbinama, uz obveznu naznaku razloga osporavanja i  odlučiti o upućivanju na parnicu radi osporavanja tražbine, a navedeno rješenje objavit će se na mrežnoj stranici e-Oglasna ploča sudova.</w:t>
      </w:r>
    </w:p>
    <w:p w:rsidRDefault="0072426E" w:rsidP="0072426E" w:rsidR="0072426E" w:rsidRPr="00916292">
      <w:pPr>
        <w:ind w:left="720"/>
        <w:contextualSpacing/>
        <w:jc w:val="both"/>
        <w:rPr>
          <w:rFonts w:cs="Times New Roman"/>
          <w:szCs w:val="24"/>
        </w:rPr>
      </w:pPr>
    </w:p>
    <w:p w:rsidRDefault="0072426E" w:rsidP="0072426E" w:rsidR="0072426E" w:rsidRPr="00916292">
      <w:pPr>
        <w:numPr>
          <w:ilvl w:val="0"/>
          <w:numId w:val="2"/>
        </w:numPr>
        <w:spacing w:lineRule="auto" w:line="276" w:after="200"/>
        <w:ind w:hanging="720"/>
        <w:contextualSpacing/>
        <w:jc w:val="both"/>
        <w:rPr>
          <w:rFonts w:cs="Times New Roman"/>
          <w:szCs w:val="24"/>
        </w:rPr>
      </w:pPr>
      <w:r w:rsidRPr="00916292">
        <w:rPr>
          <w:rFonts w:cs="Times New Roman"/>
          <w:szCs w:val="24"/>
        </w:rPr>
        <w:t>Pravo na žalbu protiv rješenja o utvrđenim i osporenim tražbinama ima dužnik i svaki vjerovnik u dijelu koji se odnosi na njegovu prijavljenu tražbinu i tražbinu koju je osporio.</w:t>
      </w:r>
    </w:p>
    <w:p w:rsidRDefault="0072426E" w:rsidP="0072426E" w:rsidR="0072426E" w:rsidRPr="00916292">
      <w:pPr>
        <w:spacing w:lineRule="auto" w:line="276" w:after="200"/>
        <w:ind w:left="720"/>
        <w:contextualSpacing/>
        <w:rPr>
          <w:rFonts w:cs="Times New Roman"/>
          <w:szCs w:val="24"/>
        </w:rPr>
      </w:pPr>
    </w:p>
    <w:p w:rsidRDefault="0072426E" w:rsidP="0072426E" w:rsidR="0072426E" w:rsidRPr="00916292">
      <w:pPr>
        <w:numPr>
          <w:ilvl w:val="0"/>
          <w:numId w:val="2"/>
        </w:numPr>
        <w:spacing w:lineRule="auto" w:line="276" w:after="200"/>
        <w:ind w:hanging="720"/>
        <w:contextualSpacing/>
        <w:jc w:val="both"/>
        <w:rPr>
          <w:rFonts w:cs="Times New Roman"/>
          <w:szCs w:val="24"/>
        </w:rPr>
      </w:pPr>
      <w:r w:rsidRPr="00916292">
        <w:rPr>
          <w:rFonts w:cs="Times New Roman"/>
          <w:szCs w:val="24"/>
        </w:rPr>
        <w:t xml:space="preserve">Nakon pravomoćnosti rješenja o utvrđenim i osporenim tražbinama, sud će u zakonskom roku </w:t>
      </w:r>
      <w:r w:rsidR="00B01536" w:rsidRPr="00916292">
        <w:rPr>
          <w:rFonts w:cs="Times New Roman"/>
          <w:szCs w:val="24"/>
        </w:rPr>
        <w:t xml:space="preserve">od 30 dana </w:t>
      </w:r>
      <w:r w:rsidRPr="00916292">
        <w:rPr>
          <w:rFonts w:cs="Times New Roman"/>
          <w:szCs w:val="24"/>
        </w:rPr>
        <w:t>odrediti ročište za glasovanje o planu restrukturiranja.</w:t>
      </w:r>
    </w:p>
    <w:p w:rsidRDefault="0072426E" w:rsidP="0072426E" w:rsidR="0072426E" w:rsidRPr="00916292">
      <w:pPr>
        <w:ind w:left="1069"/>
        <w:contextualSpacing/>
        <w:jc w:val="both"/>
        <w:rPr>
          <w:rFonts w:cs="Times New Roman"/>
          <w:szCs w:val="24"/>
        </w:rPr>
      </w:pPr>
    </w:p>
    <w:p w:rsidRDefault="0072426E" w:rsidP="0072426E" w:rsidR="0072426E" w:rsidRPr="00916292">
      <w:pPr>
        <w:jc w:val="both"/>
        <w:rPr>
          <w:rFonts w:cs="Times New Roman" w:eastAsia="Times New Roman"/>
          <w:szCs w:val="24"/>
          <w:lang w:eastAsia="hr-HR"/>
        </w:rPr>
      </w:pPr>
    </w:p>
    <w:p w:rsidRDefault="0072426E" w:rsidP="0072426E" w:rsidR="0072426E" w:rsidRPr="00916292">
      <w:pPr>
        <w:jc w:val="center"/>
        <w:rPr>
          <w:rFonts w:cs="Times New Roman" w:eastAsia="Times New Roman"/>
          <w:szCs w:val="24"/>
          <w:lang w:eastAsia="hr-HR"/>
        </w:rPr>
      </w:pPr>
      <w:r w:rsidRPr="00916292">
        <w:rPr>
          <w:rFonts w:cs="Times New Roman" w:eastAsia="Times New Roman"/>
          <w:szCs w:val="24"/>
          <w:lang w:eastAsia="hr-HR"/>
        </w:rPr>
        <w:t>Dovršeno u 11,</w:t>
      </w:r>
      <w:r w:rsidR="00856F61">
        <w:rPr>
          <w:rFonts w:cs="Times New Roman" w:eastAsia="Times New Roman"/>
          <w:szCs w:val="24"/>
          <w:lang w:eastAsia="hr-HR"/>
        </w:rPr>
        <w:t>04</w:t>
      </w:r>
      <w:r w:rsidRPr="00916292">
        <w:rPr>
          <w:rFonts w:cs="Times New Roman" w:eastAsia="Times New Roman"/>
          <w:szCs w:val="24"/>
          <w:lang w:eastAsia="hr-HR"/>
        </w:rPr>
        <w:t xml:space="preserve"> sati.</w:t>
      </w:r>
    </w:p>
    <w:p w:rsidRDefault="0072426E" w:rsidP="0072426E" w:rsidR="0072426E" w:rsidRPr="00916292">
      <w:pPr>
        <w:jc w:val="both"/>
        <w:rPr>
          <w:rFonts w:cs="Times New Roman" w:eastAsia="Times New Roman"/>
          <w:szCs w:val="24"/>
          <w:lang w:eastAsia="hr-HR"/>
        </w:rPr>
      </w:pPr>
    </w:p>
    <w:p w:rsidRDefault="0072426E" w:rsidP="0072426E" w:rsidR="0072426E" w:rsidRPr="00916292">
      <w:pPr>
        <w:jc w:val="both"/>
        <w:rPr>
          <w:rFonts w:cs="Times New Roman" w:eastAsia="Times New Roman"/>
          <w:szCs w:val="24"/>
          <w:u w:val="single"/>
          <w:lang w:eastAsia="hr-HR"/>
        </w:rPr>
      </w:pPr>
    </w:p>
    <w:p w:rsidRDefault="0072426E" w:rsidP="0072426E" w:rsidR="0072426E">
      <w:pPr>
        <w:jc w:val="center"/>
        <w:rPr>
          <w:rFonts w:cs="Times New Roman" w:eastAsia="Times New Roman"/>
          <w:szCs w:val="24"/>
          <w:lang w:eastAsia="hr-HR"/>
        </w:rPr>
      </w:pPr>
      <w:r w:rsidRPr="00916292">
        <w:rPr>
          <w:rFonts w:cs="Times New Roman" w:eastAsia="Times New Roman"/>
          <w:szCs w:val="24"/>
          <w:lang w:eastAsia="hr-HR"/>
        </w:rPr>
        <w:t>SUDAC:</w:t>
      </w:r>
    </w:p>
    <w:p w:rsidRDefault="00A11E60" w:rsidP="0072426E" w:rsidR="00A11E60" w:rsidRPr="00916292">
      <w:pPr>
        <w:jc w:val="center"/>
        <w:rPr>
          <w:rFonts w:cs="Times New Roman" w:eastAsia="Times New Roman"/>
          <w:szCs w:val="24"/>
          <w:lang w:eastAsia="hr-HR"/>
        </w:rPr>
      </w:pPr>
    </w:p>
    <w:p w:rsidRDefault="0072426E" w:rsidP="0072426E" w:rsidR="0072426E" w:rsidRPr="00916292">
      <w:pPr>
        <w:jc w:val="center"/>
        <w:rPr>
          <w:rFonts w:cs="Times New Roman" w:eastAsia="Times New Roman"/>
          <w:szCs w:val="24"/>
          <w:lang w:eastAsia="hr-HR"/>
        </w:rPr>
      </w:pPr>
      <w:r w:rsidRPr="00916292">
        <w:rPr>
          <w:rFonts w:cs="Times New Roman" w:eastAsia="Times New Roman"/>
          <w:szCs w:val="24"/>
          <w:lang w:eastAsia="hr-HR"/>
        </w:rPr>
        <w:t>Mirjana Chour Hršak</w:t>
      </w:r>
    </w:p>
    <w:p w:rsidRDefault="0072426E" w:rsidP="0072426E" w:rsidR="0072426E" w:rsidRPr="00916292">
      <w:pPr>
        <w:jc w:val="both"/>
        <w:rPr>
          <w:rFonts w:cs="Times New Roman" w:eastAsia="Times New Roman"/>
          <w:szCs w:val="24"/>
          <w:lang w:eastAsia="hr-HR"/>
        </w:rPr>
      </w:pPr>
    </w:p>
    <w:p w:rsidRDefault="0072426E" w:rsidP="0072426E" w:rsidR="0072426E" w:rsidRPr="00916292">
      <w:pPr>
        <w:jc w:val="both"/>
        <w:rPr>
          <w:rFonts w:cs="Times New Roman" w:eastAsia="Times New Roman"/>
          <w:szCs w:val="24"/>
          <w:lang w:eastAsia="hr-HR"/>
        </w:rPr>
      </w:pPr>
    </w:p>
    <w:p w:rsidRDefault="0072426E" w:rsidP="0072426E" w:rsidR="0072426E">
      <w:pPr>
        <w:jc w:val="center"/>
        <w:rPr>
          <w:rFonts w:cs="Times New Roman" w:eastAsia="Times New Roman"/>
          <w:szCs w:val="24"/>
          <w:lang w:eastAsia="hr-HR"/>
        </w:rPr>
      </w:pPr>
      <w:r w:rsidRPr="00916292">
        <w:rPr>
          <w:rFonts w:cs="Times New Roman" w:eastAsia="Times New Roman"/>
          <w:szCs w:val="24"/>
          <w:lang w:eastAsia="hr-HR"/>
        </w:rPr>
        <w:t>Zapisničar:</w:t>
      </w:r>
    </w:p>
    <w:p w:rsidRDefault="00A11E60" w:rsidP="0072426E" w:rsidR="00A11E60">
      <w:pPr>
        <w:jc w:val="center"/>
        <w:rPr>
          <w:rFonts w:cs="Times New Roman" w:eastAsia="Times New Roman"/>
          <w:szCs w:val="24"/>
          <w:lang w:eastAsia="hr-HR"/>
        </w:rPr>
      </w:pPr>
    </w:p>
    <w:p w:rsidRDefault="00A11E60" w:rsidP="0072426E" w:rsidR="00A11E60" w:rsidRPr="00916292">
      <w:pPr>
        <w:jc w:val="center"/>
        <w:rPr>
          <w:rFonts w:cs="Times New Roman" w:eastAsia="Times New Roman"/>
          <w:szCs w:val="24"/>
          <w:lang w:eastAsia="hr-HR"/>
        </w:rPr>
      </w:pPr>
    </w:p>
    <w:p w:rsidRDefault="0072426E" w:rsidP="0072426E" w:rsidR="0072426E">
      <w:pPr>
        <w:spacing w:lineRule="auto" w:line="276" w:after="200"/>
        <w:jc w:val="both"/>
        <w:rPr>
          <w:rFonts w:cs="Times New Roman"/>
          <w:szCs w:val="24"/>
        </w:rPr>
      </w:pPr>
    </w:p>
    <w:p w:rsidRDefault="009C2E1F" w:rsidP="0072426E" w:rsidR="009C2E1F">
      <w:pPr>
        <w:spacing w:lineRule="auto" w:line="276" w:after="200"/>
        <w:jc w:val="both"/>
        <w:rPr>
          <w:rFonts w:cs="Times New Roman"/>
          <w:szCs w:val="24"/>
        </w:rPr>
      </w:pPr>
    </w:p>
    <w:p w:rsidRDefault="009C2E1F" w:rsidP="0072426E" w:rsidR="009C2E1F">
      <w:pPr>
        <w:spacing w:lineRule="auto" w:line="276" w:after="200"/>
        <w:jc w:val="both"/>
        <w:rPr>
          <w:rFonts w:cs="Times New Roman"/>
          <w:szCs w:val="24"/>
        </w:rPr>
      </w:pPr>
    </w:p>
    <w:p w:rsidRDefault="009C2E1F" w:rsidP="0072426E" w:rsidR="009C2E1F">
      <w:pPr>
        <w:spacing w:lineRule="auto" w:line="276" w:after="200"/>
        <w:jc w:val="both"/>
        <w:rPr>
          <w:rFonts w:cs="Times New Roman"/>
          <w:szCs w:val="24"/>
        </w:rPr>
      </w:pPr>
    </w:p>
    <w:p w:rsidRDefault="009C2E1F" w:rsidP="0072426E" w:rsidR="009C2E1F">
      <w:pPr>
        <w:spacing w:lineRule="auto" w:line="276" w:after="200"/>
        <w:jc w:val="both"/>
        <w:rPr>
          <w:rFonts w:cs="Times New Roman"/>
          <w:szCs w:val="24"/>
        </w:rPr>
      </w:pPr>
    </w:p>
    <w:p w:rsidRDefault="009C2E1F" w:rsidP="0072426E" w:rsidR="009C2E1F">
      <w:pPr>
        <w:spacing w:lineRule="auto" w:line="276" w:after="200"/>
        <w:jc w:val="both"/>
        <w:rPr>
          <w:rFonts w:cs="Times New Roman"/>
          <w:szCs w:val="24"/>
        </w:rPr>
      </w:pPr>
    </w:p>
    <w:p w:rsidRDefault="009C2E1F" w:rsidP="0072426E" w:rsidR="009C2E1F">
      <w:pPr>
        <w:spacing w:lineRule="auto" w:line="276" w:after="200"/>
        <w:jc w:val="both"/>
        <w:rPr>
          <w:rFonts w:cs="Times New Roman"/>
          <w:szCs w:val="24"/>
        </w:rPr>
      </w:pPr>
    </w:p>
    <w:p w:rsidRDefault="009C2E1F" w:rsidP="0072426E" w:rsidR="009C2E1F">
      <w:pPr>
        <w:spacing w:lineRule="auto" w:line="276" w:after="200"/>
        <w:jc w:val="both"/>
        <w:rPr>
          <w:rFonts w:cs="Times New Roman"/>
          <w:szCs w:val="24"/>
        </w:rPr>
      </w:pPr>
    </w:p>
    <w:p w:rsidRDefault="009C2E1F" w:rsidP="0072426E" w:rsidR="009C2E1F" w:rsidRPr="00916292">
      <w:pPr>
        <w:spacing w:lineRule="auto" w:line="276" w:after="200"/>
        <w:jc w:val="both"/>
        <w:rPr>
          <w:rFonts w:cs="Times New Roman"/>
          <w:szCs w:val="24"/>
        </w:rPr>
      </w:pPr>
    </w:p>
    <w:p w:rsidRDefault="0072426E" w:rsidP="00A11E60" w:rsidR="00A11E60">
      <w:pPr>
        <w:spacing w:lineRule="auto" w:line="276" w:after="200"/>
        <w:rPr>
          <w:rFonts w:cs="Times New Roman"/>
          <w:szCs w:val="24"/>
        </w:rPr>
      </w:pPr>
      <w:r w:rsidRPr="00916292">
        <w:rPr>
          <w:rFonts w:cs="Times New Roman"/>
          <w:szCs w:val="24"/>
        </w:rPr>
        <w:t>Za dužnika:</w:t>
      </w:r>
      <w:r w:rsidRPr="00916292">
        <w:rPr>
          <w:rFonts w:cs="Times New Roman"/>
          <w:szCs w:val="24"/>
        </w:rPr>
        <w:tab/>
      </w:r>
      <w:r w:rsidRPr="00916292">
        <w:rPr>
          <w:rFonts w:cs="Times New Roman"/>
          <w:szCs w:val="24"/>
        </w:rPr>
        <w:tab/>
      </w:r>
      <w:r w:rsidRPr="00916292">
        <w:rPr>
          <w:rFonts w:cs="Times New Roman"/>
          <w:szCs w:val="24"/>
        </w:rPr>
        <w:tab/>
      </w:r>
      <w:r w:rsidRPr="00916292">
        <w:rPr>
          <w:rFonts w:cs="Times New Roman"/>
          <w:szCs w:val="24"/>
        </w:rPr>
        <w:tab/>
      </w:r>
      <w:r w:rsidRPr="00916292">
        <w:rPr>
          <w:rFonts w:cs="Times New Roman"/>
          <w:szCs w:val="24"/>
        </w:rPr>
        <w:tab/>
        <w:t xml:space="preserve">                  </w:t>
      </w:r>
    </w:p>
    <w:p w:rsidRDefault="0072426E" w:rsidP="00A11E60" w:rsidR="0072426E" w:rsidRPr="00916292">
      <w:pPr>
        <w:spacing w:lineRule="auto" w:line="276" w:after="200"/>
        <w:jc w:val="right"/>
        <w:rPr>
          <w:rFonts w:cs="Times New Roman"/>
          <w:szCs w:val="24"/>
        </w:rPr>
      </w:pPr>
      <w:r w:rsidRPr="00916292">
        <w:rPr>
          <w:rFonts w:cs="Times New Roman"/>
          <w:szCs w:val="24"/>
        </w:rPr>
        <w:t>Povjerenik predstečajne nagodbe:</w:t>
      </w:r>
    </w:p>
    <w:p w:rsidRDefault="0072426E" w:rsidP="0072426E" w:rsidR="0072426E" w:rsidRPr="00916292">
      <w:pPr>
        <w:spacing w:lineRule="auto" w:line="276" w:after="200"/>
        <w:jc w:val="both"/>
        <w:rPr>
          <w:rFonts w:cs="Times New Roman"/>
          <w:szCs w:val="24"/>
        </w:rPr>
      </w:pPr>
      <w:r w:rsidRPr="00916292">
        <w:rPr>
          <w:rFonts w:cs="Times New Roman"/>
          <w:szCs w:val="24"/>
        </w:rPr>
        <w:tab/>
      </w:r>
      <w:r w:rsidRPr="00916292">
        <w:rPr>
          <w:rFonts w:cs="Times New Roman"/>
          <w:szCs w:val="24"/>
        </w:rPr>
        <w:tab/>
      </w:r>
      <w:r w:rsidRPr="00916292">
        <w:rPr>
          <w:rFonts w:cs="Times New Roman"/>
          <w:szCs w:val="24"/>
        </w:rPr>
        <w:tab/>
      </w:r>
      <w:r w:rsidRPr="00916292">
        <w:rPr>
          <w:rFonts w:cs="Times New Roman"/>
          <w:szCs w:val="24"/>
        </w:rPr>
        <w:tab/>
      </w:r>
      <w:r w:rsidRPr="00916292">
        <w:rPr>
          <w:rFonts w:cs="Times New Roman"/>
          <w:szCs w:val="24"/>
        </w:rPr>
        <w:tab/>
      </w:r>
    </w:p>
    <w:p w:rsidRDefault="0072426E" w:rsidP="0072426E" w:rsidR="0072426E" w:rsidRPr="00916292">
      <w:pPr>
        <w:tabs>
          <w:tab w:pos="4536" w:val="center"/>
          <w:tab w:pos="9072" w:val="right"/>
        </w:tabs>
        <w:jc w:val="both"/>
        <w:rPr>
          <w:rFonts w:cs="Times New Roman"/>
          <w:szCs w:val="24"/>
        </w:rPr>
      </w:pPr>
    </w:p>
    <w:p w:rsidRDefault="0072426E" w:rsidP="0072426E" w:rsidR="0072426E" w:rsidRPr="00916292">
      <w:pPr>
        <w:jc w:val="both"/>
        <w:rPr>
          <w:rFonts w:cs="Times New Roman"/>
          <w:szCs w:val="24"/>
          <w:u w:val="single"/>
        </w:rPr>
      </w:pPr>
    </w:p>
    <w:p w:rsidRDefault="0072426E" w:rsidP="0072426E" w:rsidR="0072426E" w:rsidRPr="00916292">
      <w:pPr>
        <w:jc w:val="both"/>
        <w:rPr>
          <w:rFonts w:cs="Times New Roman"/>
          <w:szCs w:val="24"/>
          <w:u w:val="single"/>
        </w:rPr>
      </w:pPr>
    </w:p>
    <w:p w:rsidRDefault="0072426E" w:rsidP="0072426E" w:rsidR="0072426E" w:rsidRPr="00916292">
      <w:pPr>
        <w:jc w:val="both"/>
        <w:rPr>
          <w:rFonts w:cs="Times New Roman"/>
          <w:szCs w:val="24"/>
        </w:rPr>
      </w:pPr>
      <w:r w:rsidRPr="00916292">
        <w:rPr>
          <w:rFonts w:cs="Times New Roman"/>
          <w:szCs w:val="24"/>
        </w:rPr>
        <w:t>Za vjerovnike:</w:t>
      </w:r>
    </w:p>
    <w:p w:rsidRDefault="0072426E" w:rsidP="0072426E" w:rsidR="0072426E" w:rsidRPr="00916292">
      <w:pPr>
        <w:ind w:left="1069"/>
        <w:contextualSpacing/>
        <w:jc w:val="both"/>
        <w:rPr>
          <w:rFonts w:cs="Times New Roman"/>
          <w:szCs w:val="24"/>
        </w:rPr>
      </w:pPr>
    </w:p>
    <w:p w:rsidRDefault="0072426E" w:rsidP="0072426E" w:rsidR="0072426E" w:rsidRPr="00916292">
      <w:pPr>
        <w:ind w:left="1069"/>
        <w:contextualSpacing/>
        <w:jc w:val="both"/>
        <w:rPr>
          <w:rFonts w:cs="Times New Roman"/>
          <w:szCs w:val="24"/>
        </w:rPr>
      </w:pPr>
    </w:p>
    <w:p w:rsidRDefault="0072426E" w:rsidP="0072426E" w:rsidR="0072426E" w:rsidRPr="00916292">
      <w:pPr>
        <w:ind w:firstLine="709"/>
        <w:jc w:val="both"/>
        <w:rPr>
          <w:rFonts w:cs="Times New Roman"/>
          <w:szCs w:val="24"/>
        </w:rPr>
      </w:pPr>
    </w:p>
    <w:p w:rsidRDefault="0072426E" w:rsidP="0072426E" w:rsidR="0072426E" w:rsidRPr="00916292">
      <w:pPr>
        <w:ind w:firstLine="709"/>
        <w:jc w:val="both"/>
        <w:rPr>
          <w:rFonts w:cs="Times New Roman"/>
          <w:szCs w:val="24"/>
        </w:rPr>
      </w:pPr>
    </w:p>
    <w:p w:rsidRDefault="0072426E" w:rsidP="0072426E" w:rsidR="0072426E" w:rsidRPr="00916292">
      <w:pPr>
        <w:spacing w:lineRule="auto" w:line="276" w:after="200"/>
        <w:jc w:val="both"/>
        <w:rPr>
          <w:rFonts w:cs="Times New Roman" w:eastAsia="Times New Roman"/>
          <w:szCs w:val="24"/>
          <w:lang w:eastAsia="hr-HR"/>
        </w:rPr>
      </w:pPr>
    </w:p>
    <w:p w:rsidRDefault="0072426E" w:rsidP="0072426E" w:rsidR="0072426E" w:rsidRPr="00916292">
      <w:pPr>
        <w:spacing w:lineRule="auto" w:line="276" w:after="200"/>
        <w:jc w:val="both"/>
        <w:rPr>
          <w:rFonts w:cs="Times New Roman"/>
          <w:szCs w:val="24"/>
        </w:rPr>
      </w:pPr>
    </w:p>
    <w:p w:rsidRDefault="0072426E" w:rsidP="0072426E" w:rsidR="0072426E" w:rsidRPr="00916292">
      <w:pPr>
        <w:tabs>
          <w:tab w:pos="4536" w:val="center"/>
          <w:tab w:pos="9072" w:val="right"/>
        </w:tabs>
        <w:jc w:val="both"/>
        <w:rPr>
          <w:rFonts w:cs="Times New Roman"/>
          <w:szCs w:val="24"/>
        </w:rPr>
      </w:pPr>
    </w:p>
    <w:p w:rsidRDefault="0072426E" w:rsidP="0072426E" w:rsidR="0072426E" w:rsidRPr="00916292">
      <w:pPr>
        <w:spacing w:lineRule="auto" w:line="276" w:after="200"/>
        <w:jc w:val="both"/>
        <w:rPr>
          <w:rFonts w:cs="Times New Roman"/>
          <w:szCs w:val="24"/>
        </w:rPr>
      </w:pPr>
    </w:p>
    <w:p w:rsidRDefault="0072426E" w:rsidP="0072426E" w:rsidR="0072426E" w:rsidRPr="00916292">
      <w:pPr>
        <w:spacing w:lineRule="auto" w:line="276" w:after="200"/>
        <w:rPr>
          <w:rFonts w:cs="Times New Roman"/>
          <w:szCs w:val="24"/>
        </w:rPr>
      </w:pPr>
    </w:p>
    <w:p w:rsidRDefault="001E1F87" w:rsidR="001E1F87" w:rsidRPr="00916292">
      <w:pPr>
        <w:rPr>
          <w:rFonts w:cs="Times New Roman"/>
          <w:szCs w:val="24"/>
        </w:rPr>
      </w:pPr>
    </w:p>
    <w:sectPr w:rsidSect="009C2E1F" w:rsidR="001E1F87" w:rsidRPr="00916292">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52A2" w:rsidR="006952A2">
      <w:r>
        <w:separator/>
      </w:r>
    </w:p>
  </w:endnote>
  <w:endnote w:id="0" w:type="continuationSeparator">
    <w:p w:rsidRDefault="006952A2" w:rsidR="006952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52A2" w:rsidR="006952A2">
      <w:r>
        <w:separator/>
      </w:r>
    </w:p>
  </w:footnote>
  <w:footnote w:id="0" w:type="continuationSeparator">
    <w:p w:rsidRDefault="006952A2" w:rsidR="006952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3209577"/>
      <w:docPartObj>
        <w:docPartGallery w:val="Page Numbers (Top of Page)"/>
        <w:docPartUnique/>
      </w:docPartObj>
    </w:sdtPr>
    <w:sdtEndPr/>
    <w:sdtContent>
      <w:p w:rsidRDefault="006952A2" w:rsidR="006952A2">
        <w:pPr>
          <w:pStyle w:val="Zaglavlje"/>
          <w:jc w:val="center"/>
        </w:pPr>
        <w:r>
          <w:fldChar w:fldCharType="begin"/>
        </w:r>
        <w:r>
          <w:instrText>PAGE   \* MERGEFORMAT</w:instrText>
        </w:r>
        <w:r>
          <w:fldChar w:fldCharType="separate"/>
        </w:r>
        <w:r w:rsidR="00A35B1D">
          <w:rPr>
            <w:noProof/>
          </w:rPr>
          <w:t>21</w:t>
        </w:r>
        <w:r>
          <w:fldChar w:fldCharType="end"/>
        </w:r>
      </w:p>
    </w:sdtContent>
  </w:sdt>
  <w:p w:rsidRDefault="006952A2" w:rsidP="003755F6" w:rsidR="006952A2">
    <w:pPr>
      <w:pStyle w:val="Zaglavlje"/>
      <w:jc w:val="right"/>
    </w:pPr>
    <w:r>
      <w:t>34. St-1333/2017</w:t>
    </w:r>
    <w:r w:rsidR="00E56071">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3F2145"/>
    <w:multiLevelType w:val="hybridMultilevel"/>
    <w:tmpl w:val="64E07B90"/>
    <w:lvl w:tplc="C93219EA" w:ilvl="0">
      <w:numFmt w:val="bullet"/>
      <w:lvlText w:val="-"/>
      <w:lvlJc w:val="left"/>
      <w:pPr>
        <w:ind w:hanging="360" w:left="2484"/>
      </w:pPr>
      <w:rPr>
        <w:rFonts w:eastAsiaTheme="minorHAnsi" w:cs="Times New Roman" w:hAnsi="Times New Roman" w:ascii="Times New Roman" w:hint="default"/>
      </w:rPr>
    </w:lvl>
    <w:lvl w:tentative="true" w:tplc="041A0003" w:ilvl="1">
      <w:start w:val="1"/>
      <w:numFmt w:val="bullet"/>
      <w:lvlText w:val="o"/>
      <w:lvlJc w:val="left"/>
      <w:pPr>
        <w:ind w:hanging="360" w:left="3204"/>
      </w:pPr>
      <w:rPr>
        <w:rFonts w:cs="Courier New" w:hAnsi="Courier New" w:ascii="Courier New" w:hint="default"/>
      </w:rPr>
    </w:lvl>
    <w:lvl w:tentative="true" w:tplc="041A0005" w:ilvl="2">
      <w:start w:val="1"/>
      <w:numFmt w:val="bullet"/>
      <w:lvlText w:val=""/>
      <w:lvlJc w:val="left"/>
      <w:pPr>
        <w:ind w:hanging="360" w:left="3924"/>
      </w:pPr>
      <w:rPr>
        <w:rFonts w:hAnsi="Wingdings" w:ascii="Wingdings" w:hint="default"/>
      </w:rPr>
    </w:lvl>
    <w:lvl w:tentative="true" w:tplc="041A0001" w:ilvl="3">
      <w:start w:val="1"/>
      <w:numFmt w:val="bullet"/>
      <w:lvlText w:val=""/>
      <w:lvlJc w:val="left"/>
      <w:pPr>
        <w:ind w:hanging="360" w:left="4644"/>
      </w:pPr>
      <w:rPr>
        <w:rFonts w:hAnsi="Symbol" w:ascii="Symbol" w:hint="default"/>
      </w:rPr>
    </w:lvl>
    <w:lvl w:tentative="true" w:tplc="041A0003" w:ilvl="4">
      <w:start w:val="1"/>
      <w:numFmt w:val="bullet"/>
      <w:lvlText w:val="o"/>
      <w:lvlJc w:val="left"/>
      <w:pPr>
        <w:ind w:hanging="360" w:left="5364"/>
      </w:pPr>
      <w:rPr>
        <w:rFonts w:cs="Courier New" w:hAnsi="Courier New" w:ascii="Courier New" w:hint="default"/>
      </w:rPr>
    </w:lvl>
    <w:lvl w:tentative="true" w:tplc="041A0005" w:ilvl="5">
      <w:start w:val="1"/>
      <w:numFmt w:val="bullet"/>
      <w:lvlText w:val=""/>
      <w:lvlJc w:val="left"/>
      <w:pPr>
        <w:ind w:hanging="360" w:left="6084"/>
      </w:pPr>
      <w:rPr>
        <w:rFonts w:hAnsi="Wingdings" w:ascii="Wingdings" w:hint="default"/>
      </w:rPr>
    </w:lvl>
    <w:lvl w:tentative="true" w:tplc="041A0001" w:ilvl="6">
      <w:start w:val="1"/>
      <w:numFmt w:val="bullet"/>
      <w:lvlText w:val=""/>
      <w:lvlJc w:val="left"/>
      <w:pPr>
        <w:ind w:hanging="360" w:left="6804"/>
      </w:pPr>
      <w:rPr>
        <w:rFonts w:hAnsi="Symbol" w:ascii="Symbol" w:hint="default"/>
      </w:rPr>
    </w:lvl>
    <w:lvl w:tentative="true" w:tplc="041A0003" w:ilvl="7">
      <w:start w:val="1"/>
      <w:numFmt w:val="bullet"/>
      <w:lvlText w:val="o"/>
      <w:lvlJc w:val="left"/>
      <w:pPr>
        <w:ind w:hanging="360" w:left="7524"/>
      </w:pPr>
      <w:rPr>
        <w:rFonts w:cs="Courier New" w:hAnsi="Courier New" w:ascii="Courier New" w:hint="default"/>
      </w:rPr>
    </w:lvl>
    <w:lvl w:tentative="true" w:tplc="041A0005" w:ilvl="8">
      <w:start w:val="1"/>
      <w:numFmt w:val="bullet"/>
      <w:lvlText w:val=""/>
      <w:lvlJc w:val="left"/>
      <w:pPr>
        <w:ind w:hanging="360" w:left="8244"/>
      </w:pPr>
      <w:rPr>
        <w:rFonts w:hAnsi="Wingdings" w:ascii="Wingdings" w:hint="default"/>
      </w:rPr>
    </w:lvl>
  </w:abstractNum>
  <w:abstractNum w:abstractNumId="1">
    <w:nsid w:val="689979E5"/>
    <w:multiLevelType w:val="hybridMultilevel"/>
    <w:tmpl w:val="69BA69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426E"/>
    <w:rsid w:val="00011764"/>
    <w:rsid w:val="00026790"/>
    <w:rsid w:val="00027D70"/>
    <w:rsid w:val="0003273E"/>
    <w:rsid w:val="00033030"/>
    <w:rsid w:val="00045FAF"/>
    <w:rsid w:val="000514EC"/>
    <w:rsid w:val="0005710B"/>
    <w:rsid w:val="00092A4B"/>
    <w:rsid w:val="00096970"/>
    <w:rsid w:val="000B073F"/>
    <w:rsid w:val="000B2DFD"/>
    <w:rsid w:val="000B53F8"/>
    <w:rsid w:val="000B6A24"/>
    <w:rsid w:val="000B7B87"/>
    <w:rsid w:val="001033F0"/>
    <w:rsid w:val="00117BC5"/>
    <w:rsid w:val="001202D0"/>
    <w:rsid w:val="001214BE"/>
    <w:rsid w:val="00127FF1"/>
    <w:rsid w:val="00152F15"/>
    <w:rsid w:val="001672D2"/>
    <w:rsid w:val="0019123F"/>
    <w:rsid w:val="00193FB6"/>
    <w:rsid w:val="001C08A7"/>
    <w:rsid w:val="001C4564"/>
    <w:rsid w:val="001C7CCE"/>
    <w:rsid w:val="001D03AE"/>
    <w:rsid w:val="001D651B"/>
    <w:rsid w:val="001E1F87"/>
    <w:rsid w:val="00202B87"/>
    <w:rsid w:val="00237F5A"/>
    <w:rsid w:val="00251A2F"/>
    <w:rsid w:val="00252A4B"/>
    <w:rsid w:val="00264D1C"/>
    <w:rsid w:val="00271A88"/>
    <w:rsid w:val="00277424"/>
    <w:rsid w:val="00292E5B"/>
    <w:rsid w:val="002A523F"/>
    <w:rsid w:val="002A5C2E"/>
    <w:rsid w:val="002C387B"/>
    <w:rsid w:val="002C7368"/>
    <w:rsid w:val="002D0AB1"/>
    <w:rsid w:val="002D20FF"/>
    <w:rsid w:val="002E5EAF"/>
    <w:rsid w:val="002F1388"/>
    <w:rsid w:val="002F2645"/>
    <w:rsid w:val="003157F9"/>
    <w:rsid w:val="00336E67"/>
    <w:rsid w:val="003551DD"/>
    <w:rsid w:val="00364E7B"/>
    <w:rsid w:val="00366743"/>
    <w:rsid w:val="003755F6"/>
    <w:rsid w:val="00380484"/>
    <w:rsid w:val="0038642E"/>
    <w:rsid w:val="003A156E"/>
    <w:rsid w:val="003A5CA7"/>
    <w:rsid w:val="003B03FA"/>
    <w:rsid w:val="003C7A18"/>
    <w:rsid w:val="003F05E7"/>
    <w:rsid w:val="003F0A29"/>
    <w:rsid w:val="00413451"/>
    <w:rsid w:val="00430C54"/>
    <w:rsid w:val="00431B33"/>
    <w:rsid w:val="004410CD"/>
    <w:rsid w:val="00443268"/>
    <w:rsid w:val="004557EF"/>
    <w:rsid w:val="0047762A"/>
    <w:rsid w:val="00496D05"/>
    <w:rsid w:val="004A164D"/>
    <w:rsid w:val="004B1D0B"/>
    <w:rsid w:val="004C6391"/>
    <w:rsid w:val="004E5A94"/>
    <w:rsid w:val="005737C0"/>
    <w:rsid w:val="0058114B"/>
    <w:rsid w:val="00586C62"/>
    <w:rsid w:val="005A611D"/>
    <w:rsid w:val="005B11E8"/>
    <w:rsid w:val="005D1B1D"/>
    <w:rsid w:val="00601376"/>
    <w:rsid w:val="0060626E"/>
    <w:rsid w:val="00617B01"/>
    <w:rsid w:val="00624600"/>
    <w:rsid w:val="0064042A"/>
    <w:rsid w:val="00654086"/>
    <w:rsid w:val="006545F5"/>
    <w:rsid w:val="006676CD"/>
    <w:rsid w:val="006705E0"/>
    <w:rsid w:val="0067374D"/>
    <w:rsid w:val="0068196F"/>
    <w:rsid w:val="006952A2"/>
    <w:rsid w:val="00697A50"/>
    <w:rsid w:val="006F7DAF"/>
    <w:rsid w:val="00705709"/>
    <w:rsid w:val="00712582"/>
    <w:rsid w:val="0072426E"/>
    <w:rsid w:val="00742986"/>
    <w:rsid w:val="007450E7"/>
    <w:rsid w:val="007879ED"/>
    <w:rsid w:val="00791784"/>
    <w:rsid w:val="00796057"/>
    <w:rsid w:val="007A7446"/>
    <w:rsid w:val="007E4D82"/>
    <w:rsid w:val="007E5765"/>
    <w:rsid w:val="007F726F"/>
    <w:rsid w:val="00805B32"/>
    <w:rsid w:val="008064D1"/>
    <w:rsid w:val="008143F7"/>
    <w:rsid w:val="00831AFB"/>
    <w:rsid w:val="008402A6"/>
    <w:rsid w:val="00845E2B"/>
    <w:rsid w:val="00852AD3"/>
    <w:rsid w:val="00854CB5"/>
    <w:rsid w:val="00856F61"/>
    <w:rsid w:val="0085732A"/>
    <w:rsid w:val="00865763"/>
    <w:rsid w:val="0086702C"/>
    <w:rsid w:val="008736EC"/>
    <w:rsid w:val="008B7EAB"/>
    <w:rsid w:val="008C3D56"/>
    <w:rsid w:val="008D7B38"/>
    <w:rsid w:val="00916292"/>
    <w:rsid w:val="009305CD"/>
    <w:rsid w:val="00945BEA"/>
    <w:rsid w:val="009461D1"/>
    <w:rsid w:val="009773EB"/>
    <w:rsid w:val="009776C0"/>
    <w:rsid w:val="00983A3A"/>
    <w:rsid w:val="00987A5F"/>
    <w:rsid w:val="009B24B8"/>
    <w:rsid w:val="009B2680"/>
    <w:rsid w:val="009B2B01"/>
    <w:rsid w:val="009C0930"/>
    <w:rsid w:val="009C2E1F"/>
    <w:rsid w:val="009E1458"/>
    <w:rsid w:val="009F26B4"/>
    <w:rsid w:val="00A07E51"/>
    <w:rsid w:val="00A11E60"/>
    <w:rsid w:val="00A20AC7"/>
    <w:rsid w:val="00A35B1D"/>
    <w:rsid w:val="00A36285"/>
    <w:rsid w:val="00A55717"/>
    <w:rsid w:val="00A87D33"/>
    <w:rsid w:val="00A9003B"/>
    <w:rsid w:val="00A9357C"/>
    <w:rsid w:val="00AA607D"/>
    <w:rsid w:val="00AD1F5B"/>
    <w:rsid w:val="00AF40C4"/>
    <w:rsid w:val="00B01536"/>
    <w:rsid w:val="00B07824"/>
    <w:rsid w:val="00B112F8"/>
    <w:rsid w:val="00B21CED"/>
    <w:rsid w:val="00B23DAA"/>
    <w:rsid w:val="00B3753F"/>
    <w:rsid w:val="00B41E1F"/>
    <w:rsid w:val="00B70E05"/>
    <w:rsid w:val="00B81D6A"/>
    <w:rsid w:val="00BA263B"/>
    <w:rsid w:val="00BA536C"/>
    <w:rsid w:val="00BA77DC"/>
    <w:rsid w:val="00BE1100"/>
    <w:rsid w:val="00BF0564"/>
    <w:rsid w:val="00C10F44"/>
    <w:rsid w:val="00C178EB"/>
    <w:rsid w:val="00C21E67"/>
    <w:rsid w:val="00C23F55"/>
    <w:rsid w:val="00C3184C"/>
    <w:rsid w:val="00C3333A"/>
    <w:rsid w:val="00C33D11"/>
    <w:rsid w:val="00C5121F"/>
    <w:rsid w:val="00C82659"/>
    <w:rsid w:val="00C96147"/>
    <w:rsid w:val="00CC3725"/>
    <w:rsid w:val="00CF6257"/>
    <w:rsid w:val="00D11730"/>
    <w:rsid w:val="00D171F1"/>
    <w:rsid w:val="00D32335"/>
    <w:rsid w:val="00D406FD"/>
    <w:rsid w:val="00D522BA"/>
    <w:rsid w:val="00D573B1"/>
    <w:rsid w:val="00D71844"/>
    <w:rsid w:val="00D978A1"/>
    <w:rsid w:val="00DB50F8"/>
    <w:rsid w:val="00DC7900"/>
    <w:rsid w:val="00DD0F5F"/>
    <w:rsid w:val="00DF0954"/>
    <w:rsid w:val="00E37745"/>
    <w:rsid w:val="00E56071"/>
    <w:rsid w:val="00E8041E"/>
    <w:rsid w:val="00E83CB4"/>
    <w:rsid w:val="00E91524"/>
    <w:rsid w:val="00EB24C5"/>
    <w:rsid w:val="00EB7BCA"/>
    <w:rsid w:val="00ED46BF"/>
    <w:rsid w:val="00EE1A65"/>
    <w:rsid w:val="00EE32CD"/>
    <w:rsid w:val="00EE5B5F"/>
    <w:rsid w:val="00F03380"/>
    <w:rsid w:val="00F27AEA"/>
    <w:rsid w:val="00F43920"/>
    <w:rsid w:val="00F77AC5"/>
    <w:rsid w:val="00F842F6"/>
    <w:rsid w:val="00F96210"/>
    <w:rsid w:val="00F979A3"/>
    <w:rsid w:val="00FB420C"/>
    <w:rsid w:val="00FB6E4C"/>
    <w:rsid w:val="00FC1E50"/>
    <w:rsid w:val="00FD0CAE"/>
    <w:rsid w:val="00FE0C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2" w:type="paragraph">
    <w:name w:val="heading 2"/>
    <w:basedOn w:val="Normal"/>
    <w:next w:val="Normal"/>
    <w:link w:val="Naslov2Char"/>
    <w:uiPriority w:val="9"/>
    <w:semiHidden/>
    <w:unhideWhenUsed/>
    <w:qFormat/>
    <w:rsid w:val="0072426E"/>
    <w:pPr>
      <w:keepNext/>
      <w:keepLines/>
      <w:spacing w:before="200"/>
      <w:outlineLvl w:val="1"/>
    </w:pPr>
    <w:rPr>
      <w:rFonts w:cstheme="majorBidi" w:eastAsiaTheme="majorEastAsia" w:hAnsiTheme="majorHAnsi" w:asciiTheme="majorHAnsi"/>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
    <w:semiHidden/>
    <w:rsid w:val="0072426E"/>
    <w:rPr>
      <w:rFonts w:cstheme="majorBidi" w:eastAsiaTheme="majorEastAsia" w:hAnsiTheme="majorHAnsi" w:asciiTheme="majorHAnsi"/>
      <w:bCs/>
      <w:color w:themeColor="accent1" w:val="4F81BD"/>
      <w:sz w:val="26"/>
      <w:szCs w:val="26"/>
    </w:rPr>
  </w:style>
  <w:style w:customStyle="true" w:styleId="Bezpopisa1" w:type="numbering">
    <w:name w:val="Bez popisa1"/>
    <w:next w:val="Bezpopisa"/>
    <w:uiPriority w:val="99"/>
    <w:semiHidden/>
    <w:unhideWhenUsed/>
    <w:rsid w:val="0072426E"/>
  </w:style>
  <w:style w:styleId="Hiperveza" w:type="character">
    <w:name w:val="Hyperlink"/>
    <w:basedOn w:val="Zadanifontodlomka"/>
    <w:uiPriority w:val="99"/>
    <w:semiHidden/>
    <w:unhideWhenUsed/>
    <w:rsid w:val="0072426E"/>
    <w:rPr>
      <w:color w:val="0563C1"/>
      <w:u w:val="single"/>
    </w:rPr>
  </w:style>
  <w:style w:styleId="SlijeenaHiperveza" w:type="character">
    <w:name w:val="FollowedHyperlink"/>
    <w:basedOn w:val="Zadanifontodlomka"/>
    <w:uiPriority w:val="99"/>
    <w:semiHidden/>
    <w:unhideWhenUsed/>
    <w:rsid w:val="0072426E"/>
    <w:rPr>
      <w:color w:val="954F72"/>
      <w:u w:val="single"/>
    </w:rPr>
  </w:style>
  <w:style w:styleId="Zaglavlje" w:type="paragraph">
    <w:name w:val="header"/>
    <w:basedOn w:val="Normal"/>
    <w:link w:val="ZaglavljeChar"/>
    <w:uiPriority w:val="99"/>
    <w:unhideWhenUsed/>
    <w:rsid w:val="0072426E"/>
    <w:pPr>
      <w:tabs>
        <w:tab w:pos="4536" w:val="center"/>
        <w:tab w:pos="9072" w:val="right"/>
      </w:tabs>
    </w:pPr>
  </w:style>
  <w:style w:customStyle="true" w:styleId="ZaglavljeChar" w:type="character">
    <w:name w:val="Zaglavlje Char"/>
    <w:basedOn w:val="Zadanifontodlomka"/>
    <w:link w:val="Zaglavlje"/>
    <w:uiPriority w:val="99"/>
    <w:rsid w:val="0072426E"/>
  </w:style>
  <w:style w:styleId="Podnoje" w:type="paragraph">
    <w:name w:val="footer"/>
    <w:basedOn w:val="Normal"/>
    <w:link w:val="PodnojeChar"/>
    <w:uiPriority w:val="99"/>
    <w:unhideWhenUsed/>
    <w:rsid w:val="0072426E"/>
    <w:pPr>
      <w:tabs>
        <w:tab w:pos="4536" w:val="center"/>
        <w:tab w:pos="9072" w:val="right"/>
      </w:tabs>
    </w:pPr>
  </w:style>
  <w:style w:customStyle="true" w:styleId="PodnojeChar" w:type="character">
    <w:name w:val="Podnožje Char"/>
    <w:basedOn w:val="Zadanifontodlomka"/>
    <w:link w:val="Podnoje"/>
    <w:uiPriority w:val="99"/>
    <w:rsid w:val="0072426E"/>
  </w:style>
  <w:style w:styleId="Tekstbalonia" w:type="paragraph">
    <w:name w:val="Balloon Text"/>
    <w:basedOn w:val="Normal"/>
    <w:link w:val="TekstbaloniaChar"/>
    <w:uiPriority w:val="99"/>
    <w:semiHidden/>
    <w:unhideWhenUsed/>
    <w:rsid w:val="0072426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426E"/>
    <w:rPr>
      <w:rFonts w:cs="Tahoma" w:hAnsi="Tahoma" w:ascii="Tahoma"/>
      <w:sz w:val="16"/>
      <w:szCs w:val="16"/>
    </w:rPr>
  </w:style>
  <w:style w:styleId="Odlomakpopisa" w:type="paragraph">
    <w:name w:val="List Paragraph"/>
    <w:basedOn w:val="Normal"/>
    <w:uiPriority w:val="34"/>
    <w:qFormat/>
    <w:rsid w:val="0072426E"/>
    <w:pPr>
      <w:spacing w:lineRule="auto" w:line="276" w:after="200"/>
      <w:ind w:left="720"/>
      <w:contextualSpacing/>
    </w:pPr>
  </w:style>
  <w:style w:customStyle="true" w:styleId="xl66" w:type="paragraph">
    <w:name w:val="xl66"/>
    <w:basedOn w:val="Normal"/>
    <w:rsid w:val="0072426E"/>
    <w:pPr>
      <w:spacing w:afterAutospacing="true" w:after="100" w:beforeAutospacing="true" w:before="100"/>
    </w:pPr>
    <w:rPr>
      <w:rFonts w:cs="Times New Roman" w:eastAsia="Times New Roman"/>
      <w:szCs w:val="24"/>
      <w:lang w:eastAsia="hr-HR"/>
    </w:rPr>
  </w:style>
  <w:style w:customStyle="true" w:styleId="xl67" w:type="paragraph">
    <w:name w:val="xl67"/>
    <w:basedOn w:val="Normal"/>
    <w:rsid w:val="0072426E"/>
    <w:pPr>
      <w:spacing w:afterAutospacing="true" w:after="100" w:beforeAutospacing="true" w:before="100"/>
    </w:pPr>
    <w:rPr>
      <w:rFonts w:cs="Times New Roman" w:eastAsia="Times New Roman"/>
      <w:szCs w:val="24"/>
      <w:lang w:eastAsia="hr-HR"/>
    </w:rPr>
  </w:style>
  <w:style w:customStyle="true" w:styleId="xl68" w:type="paragraph">
    <w:name w:val="xl68"/>
    <w:basedOn w:val="Normal"/>
    <w:rsid w:val="0072426E"/>
    <w:pPr>
      <w:pBdr>
        <w:top w:space="0" w:sz="8" w:color="333333" w:val="single"/>
        <w:left w:space="0" w:sz="8" w:color="333333" w:val="single"/>
        <w:bottom w:space="0" w:sz="4" w:color="333333" w:val="single"/>
        <w:right w:space="0" w:sz="4" w:color="333333" w:val="single"/>
      </w:pBdr>
      <w:spacing w:afterAutospacing="true" w:after="100" w:beforeAutospacing="true" w:before="100"/>
      <w:jc w:val="center"/>
    </w:pPr>
    <w:rPr>
      <w:rFonts w:cs="Times New Roman" w:eastAsia="Times New Roman"/>
      <w:b/>
      <w:bCs/>
      <w:sz w:val="18"/>
      <w:szCs w:val="18"/>
      <w:lang w:eastAsia="hr-HR"/>
    </w:rPr>
  </w:style>
  <w:style w:customStyle="true" w:styleId="xl69" w:type="paragraph">
    <w:name w:val="xl69"/>
    <w:basedOn w:val="Normal"/>
    <w:rsid w:val="0072426E"/>
    <w:pPr>
      <w:pBdr>
        <w:top w:space="0" w:sz="8" w:color="333333" w:val="single"/>
        <w:left w:space="0" w:sz="4" w:color="333333" w:val="single"/>
        <w:bottom w:space="0" w:sz="4" w:color="333333" w:val="single"/>
        <w:right w:space="0" w:sz="4" w:color="333333" w:val="single"/>
      </w:pBdr>
      <w:spacing w:afterAutospacing="true" w:after="100" w:beforeAutospacing="true" w:before="100"/>
      <w:jc w:val="center"/>
    </w:pPr>
    <w:rPr>
      <w:rFonts w:cs="Times New Roman" w:eastAsia="Times New Roman"/>
      <w:b/>
      <w:bCs/>
      <w:sz w:val="18"/>
      <w:szCs w:val="18"/>
      <w:lang w:eastAsia="hr-HR"/>
    </w:rPr>
  </w:style>
  <w:style w:customStyle="true" w:styleId="xl70" w:type="paragraph">
    <w:name w:val="xl70"/>
    <w:basedOn w:val="Normal"/>
    <w:rsid w:val="0072426E"/>
    <w:pPr>
      <w:pBdr>
        <w:top w:space="0" w:sz="8" w:color="333333" w:val="single"/>
        <w:left w:space="0" w:sz="4" w:color="333333" w:val="single"/>
        <w:bottom w:space="0" w:sz="4" w:color="333333" w:val="single"/>
        <w:right w:space="0" w:sz="4" w:color="333333" w:val="single"/>
      </w:pBdr>
      <w:spacing w:afterAutospacing="true" w:after="100" w:beforeAutospacing="true" w:before="100"/>
      <w:jc w:val="center"/>
    </w:pPr>
    <w:rPr>
      <w:rFonts w:cs="Times New Roman" w:eastAsia="Times New Roman"/>
      <w:sz w:val="18"/>
      <w:szCs w:val="18"/>
      <w:lang w:eastAsia="hr-HR"/>
    </w:rPr>
  </w:style>
  <w:style w:customStyle="true" w:styleId="xl71" w:type="paragraph">
    <w:name w:val="xl71"/>
    <w:basedOn w:val="Normal"/>
    <w:rsid w:val="0072426E"/>
    <w:pPr>
      <w:pBdr>
        <w:top w:space="0" w:sz="4" w:color="333333" w:val="single"/>
        <w:left w:space="0" w:sz="8" w:color="333333" w:val="single"/>
        <w:bottom w:space="0" w:sz="4" w:color="333333" w:val="single"/>
        <w:right w:space="0" w:sz="4" w:color="333333" w:val="single"/>
      </w:pBdr>
      <w:spacing w:afterAutospacing="true" w:after="100" w:beforeAutospacing="true" w:before="100"/>
      <w:jc w:val="center"/>
    </w:pPr>
    <w:rPr>
      <w:rFonts w:cs="Times New Roman" w:eastAsia="Times New Roman"/>
      <w:sz w:val="18"/>
      <w:szCs w:val="18"/>
      <w:lang w:eastAsia="hr-HR"/>
    </w:rPr>
  </w:style>
  <w:style w:customStyle="true" w:styleId="xl72" w:type="paragraph">
    <w:name w:val="xl72"/>
    <w:basedOn w:val="Normal"/>
    <w:rsid w:val="0072426E"/>
    <w:pPr>
      <w:pBdr>
        <w:top w:space="0" w:sz="4" w:color="333333" w:val="single"/>
        <w:left w:space="0" w:sz="4" w:color="333333" w:val="single"/>
        <w:bottom w:space="0" w:sz="4" w:color="333333" w:val="single"/>
        <w:right w:space="0" w:sz="4" w:color="333333" w:val="single"/>
      </w:pBdr>
      <w:spacing w:afterAutospacing="true" w:after="100" w:beforeAutospacing="true" w:before="100"/>
    </w:pPr>
    <w:rPr>
      <w:rFonts w:cs="Times New Roman" w:eastAsia="Times New Roman"/>
      <w:sz w:val="18"/>
      <w:szCs w:val="18"/>
      <w:lang w:eastAsia="hr-HR"/>
    </w:rPr>
  </w:style>
  <w:style w:customStyle="true" w:styleId="xl73" w:type="paragraph">
    <w:name w:val="xl73"/>
    <w:basedOn w:val="Normal"/>
    <w:rsid w:val="0072426E"/>
    <w:pPr>
      <w:pBdr>
        <w:top w:space="0" w:sz="4" w:color="333333" w:val="single"/>
        <w:left w:space="0" w:sz="4" w:color="333333" w:val="single"/>
        <w:bottom w:space="0" w:sz="4" w:color="333333" w:val="single"/>
        <w:right w:space="0" w:sz="4" w:color="333333" w:val="single"/>
      </w:pBdr>
      <w:spacing w:afterAutospacing="true" w:after="100" w:beforeAutospacing="true" w:before="100"/>
    </w:pPr>
    <w:rPr>
      <w:rFonts w:cs="Times New Roman" w:eastAsia="Times New Roman"/>
      <w:sz w:val="18"/>
      <w:szCs w:val="18"/>
      <w:lang w:eastAsia="hr-HR"/>
    </w:rPr>
  </w:style>
  <w:style w:customStyle="true" w:styleId="xl74" w:type="paragraph">
    <w:name w:val="xl74"/>
    <w:basedOn w:val="Normal"/>
    <w:rsid w:val="0072426E"/>
    <w:pPr>
      <w:pBdr>
        <w:top w:space="0" w:sz="4" w:color="333333" w:val="single"/>
        <w:left w:space="0" w:sz="8" w:color="333333" w:val="single"/>
        <w:bottom w:space="0" w:sz="8" w:color="333333" w:val="single"/>
        <w:right w:space="0" w:sz="4" w:color="333333" w:val="single"/>
      </w:pBdr>
      <w:spacing w:afterAutospacing="true" w:after="100" w:beforeAutospacing="true" w:before="100"/>
    </w:pPr>
    <w:rPr>
      <w:rFonts w:cs="Times New Roman" w:eastAsia="Times New Roman"/>
      <w:b/>
      <w:bCs/>
      <w:sz w:val="18"/>
      <w:szCs w:val="18"/>
      <w:lang w:eastAsia="hr-HR"/>
    </w:rPr>
  </w:style>
  <w:style w:customStyle="true" w:styleId="xl75" w:type="paragraph">
    <w:name w:val="xl75"/>
    <w:basedOn w:val="Normal"/>
    <w:rsid w:val="0072426E"/>
    <w:pPr>
      <w:pBdr>
        <w:top w:space="0" w:sz="4" w:color="333333" w:val="single"/>
        <w:left w:space="0" w:sz="4" w:color="333333" w:val="single"/>
        <w:bottom w:space="0" w:sz="8" w:color="333333" w:val="single"/>
        <w:right w:space="0" w:sz="4" w:color="333333" w:val="single"/>
      </w:pBdr>
      <w:spacing w:afterAutospacing="true" w:after="100" w:beforeAutospacing="true" w:before="100"/>
    </w:pPr>
    <w:rPr>
      <w:rFonts w:cs="Times New Roman" w:eastAsia="Times New Roman"/>
      <w:b/>
      <w:bCs/>
      <w:sz w:val="18"/>
      <w:szCs w:val="18"/>
      <w:lang w:eastAsia="hr-HR"/>
    </w:rPr>
  </w:style>
  <w:style w:customStyle="true" w:styleId="xl76" w:type="paragraph">
    <w:name w:val="xl76"/>
    <w:basedOn w:val="Normal"/>
    <w:rsid w:val="0072426E"/>
    <w:pPr>
      <w:pBdr>
        <w:top w:space="0" w:sz="4" w:color="333333" w:val="single"/>
        <w:left w:space="0" w:sz="4" w:color="333333" w:val="single"/>
        <w:bottom w:space="0" w:sz="8" w:color="333333" w:val="single"/>
        <w:right w:space="0" w:sz="4" w:color="333333" w:val="single"/>
      </w:pBdr>
      <w:spacing w:afterAutospacing="true" w:after="100" w:beforeAutospacing="true" w:before="100"/>
    </w:pPr>
    <w:rPr>
      <w:rFonts w:cs="Times New Roman" w:eastAsia="Times New Roman"/>
      <w:sz w:val="18"/>
      <w:szCs w:val="18"/>
      <w:lang w:eastAsia="hr-HR"/>
    </w:rPr>
  </w:style>
  <w:style w:customStyle="true" w:styleId="xl77" w:type="paragraph">
    <w:name w:val="xl77"/>
    <w:basedOn w:val="Normal"/>
    <w:rsid w:val="0072426E"/>
    <w:pPr>
      <w:spacing w:afterAutospacing="true" w:after="100" w:beforeAutospacing="true" w:before="100"/>
    </w:pPr>
    <w:rPr>
      <w:rFonts w:cs="Times New Roman" w:eastAsia="Times New Roman"/>
      <w:sz w:val="18"/>
      <w:szCs w:val="18"/>
      <w:lang w:eastAsia="hr-HR"/>
    </w:rPr>
  </w:style>
  <w:style w:customStyle="true" w:styleId="xl78" w:type="paragraph">
    <w:name w:val="xl78"/>
    <w:basedOn w:val="Normal"/>
    <w:rsid w:val="0072426E"/>
    <w:pPr>
      <w:spacing w:afterAutospacing="true" w:after="100" w:beforeAutospacing="true" w:before="100"/>
    </w:pPr>
    <w:rPr>
      <w:rFonts w:cs="Times New Roman" w:eastAsia="Times New Roman"/>
      <w:sz w:val="18"/>
      <w:szCs w:val="18"/>
      <w:lang w:eastAsia="hr-HR"/>
    </w:rPr>
  </w:style>
  <w:style w:customStyle="true" w:styleId="xl79" w:type="paragraph">
    <w:name w:val="xl79"/>
    <w:basedOn w:val="Normal"/>
    <w:rsid w:val="0072426E"/>
    <w:pPr>
      <w:pBdr>
        <w:top w:space="0" w:sz="4" w:color="333333" w:val="single"/>
        <w:left w:space="0" w:sz="8" w:color="333333" w:val="single"/>
        <w:bottom w:space="0" w:sz="4" w:color="333333" w:val="single"/>
        <w:right w:space="0" w:sz="4" w:color="333333" w:val="single"/>
      </w:pBdr>
      <w:shd w:fill="FFFF00" w:color="auto" w:val="clear"/>
      <w:spacing w:afterAutospacing="true" w:after="100" w:beforeAutospacing="true" w:before="100"/>
      <w:jc w:val="center"/>
    </w:pPr>
    <w:rPr>
      <w:rFonts w:cs="Times New Roman" w:eastAsia="Times New Roman"/>
      <w:sz w:val="18"/>
      <w:szCs w:val="18"/>
      <w:lang w:eastAsia="hr-HR"/>
    </w:rPr>
  </w:style>
  <w:style w:customStyle="true" w:styleId="xl80" w:type="paragraph">
    <w:name w:val="xl80"/>
    <w:basedOn w:val="Normal"/>
    <w:rsid w:val="0072426E"/>
    <w:pPr>
      <w:pBdr>
        <w:top w:space="0" w:sz="4" w:color="333333" w:val="single"/>
        <w:left w:space="0" w:sz="4" w:color="333333" w:val="single"/>
        <w:bottom w:space="0" w:sz="4" w:color="333333" w:val="single"/>
        <w:right w:space="0" w:sz="4" w:color="333333" w:val="single"/>
      </w:pBdr>
      <w:shd w:fill="FFFF00" w:color="auto" w:val="clear"/>
      <w:spacing w:afterAutospacing="true" w:after="100" w:beforeAutospacing="true" w:before="100"/>
    </w:pPr>
    <w:rPr>
      <w:rFonts w:cs="Times New Roman" w:eastAsia="Times New Roman"/>
      <w:sz w:val="18"/>
      <w:szCs w:val="18"/>
      <w:lang w:eastAsia="hr-HR"/>
    </w:rPr>
  </w:style>
  <w:style w:customStyle="true" w:styleId="xl81" w:type="paragraph">
    <w:name w:val="xl81"/>
    <w:basedOn w:val="Normal"/>
    <w:rsid w:val="0072426E"/>
    <w:pPr>
      <w:pBdr>
        <w:top w:space="0" w:sz="4" w:color="333333" w:val="single"/>
        <w:left w:space="0" w:sz="4" w:color="333333" w:val="single"/>
        <w:bottom w:space="0" w:sz="4" w:color="333333" w:val="single"/>
        <w:right w:space="0" w:sz="4" w:color="333333" w:val="single"/>
      </w:pBdr>
      <w:shd w:fill="FFFF00" w:color="auto" w:val="clear"/>
      <w:spacing w:afterAutospacing="true" w:after="100" w:beforeAutospacing="true" w:before="100"/>
    </w:pPr>
    <w:rPr>
      <w:rFonts w:cs="Times New Roman" w:eastAsia="Times New Roman"/>
      <w:sz w:val="18"/>
      <w:szCs w:val="18"/>
      <w:lang w:eastAsia="hr-HR"/>
    </w:rPr>
  </w:style>
  <w:style w:customStyle="true" w:styleId="xl82" w:type="paragraph">
    <w:name w:val="xl82"/>
    <w:basedOn w:val="Normal"/>
    <w:rsid w:val="0072426E"/>
    <w:pPr>
      <w:shd w:fill="FFFF00" w:color="auto" w:val="clear"/>
      <w:spacing w:afterAutospacing="true" w:after="100" w:beforeAutospacing="true" w:before="100"/>
    </w:pPr>
    <w:rPr>
      <w:rFonts w:cs="Times New Roman" w:eastAsia="Times New Roman"/>
      <w:szCs w:val="24"/>
      <w:lang w:eastAsia="hr-HR"/>
    </w:rPr>
  </w:style>
  <w:style w:customStyle="true" w:styleId="xl83" w:type="paragraph">
    <w:name w:val="xl83"/>
    <w:basedOn w:val="Normal"/>
    <w:rsid w:val="0072426E"/>
    <w:pPr>
      <w:pBdr>
        <w:top w:space="0" w:sz="4" w:color="333333" w:val="single"/>
        <w:left w:space="0" w:sz="8" w:color="333333" w:val="single"/>
        <w:bottom w:space="0" w:sz="4" w:color="333333" w:val="single"/>
        <w:right w:space="0" w:sz="4" w:color="333333" w:val="single"/>
      </w:pBdr>
      <w:shd w:fill="F8CBAD" w:color="auto" w:val="clear"/>
      <w:spacing w:afterAutospacing="true" w:after="100" w:beforeAutospacing="true" w:before="100"/>
      <w:jc w:val="center"/>
    </w:pPr>
    <w:rPr>
      <w:rFonts w:cs="Times New Roman" w:eastAsia="Times New Roman"/>
      <w:sz w:val="18"/>
      <w:szCs w:val="18"/>
      <w:lang w:eastAsia="hr-HR"/>
    </w:rPr>
  </w:style>
  <w:style w:customStyle="true" w:styleId="xl84" w:type="paragraph">
    <w:name w:val="xl84"/>
    <w:basedOn w:val="Normal"/>
    <w:rsid w:val="0072426E"/>
    <w:pPr>
      <w:pBdr>
        <w:top w:space="0" w:sz="4" w:color="333333" w:val="single"/>
        <w:left w:space="0" w:sz="4" w:color="333333" w:val="single"/>
        <w:bottom w:space="0" w:sz="4" w:color="333333" w:val="single"/>
        <w:right w:space="0" w:sz="4" w:color="333333" w:val="single"/>
      </w:pBdr>
      <w:shd w:fill="F8CBAD" w:color="auto" w:val="clear"/>
      <w:spacing w:afterAutospacing="true" w:after="100" w:beforeAutospacing="true" w:before="100"/>
    </w:pPr>
    <w:rPr>
      <w:rFonts w:cs="Times New Roman" w:eastAsia="Times New Roman"/>
      <w:sz w:val="18"/>
      <w:szCs w:val="18"/>
      <w:lang w:eastAsia="hr-HR"/>
    </w:rPr>
  </w:style>
  <w:style w:customStyle="true" w:styleId="xl85" w:type="paragraph">
    <w:name w:val="xl85"/>
    <w:basedOn w:val="Normal"/>
    <w:rsid w:val="0072426E"/>
    <w:pPr>
      <w:pBdr>
        <w:top w:space="0" w:sz="4" w:color="333333" w:val="single"/>
        <w:left w:space="0" w:sz="4" w:color="333333" w:val="single"/>
        <w:bottom w:space="0" w:sz="4" w:color="333333" w:val="single"/>
        <w:right w:space="0" w:sz="4" w:color="333333" w:val="single"/>
      </w:pBdr>
      <w:shd w:fill="F8CBAD" w:color="auto" w:val="clear"/>
      <w:spacing w:afterAutospacing="true" w:after="100" w:beforeAutospacing="true" w:before="100"/>
    </w:pPr>
    <w:rPr>
      <w:rFonts w:cs="Times New Roman" w:eastAsia="Times New Roman"/>
      <w:sz w:val="18"/>
      <w:szCs w:val="18"/>
      <w:lang w:eastAsia="hr-HR"/>
    </w:rPr>
  </w:style>
  <w:style w:customStyle="true" w:styleId="xl86" w:type="paragraph">
    <w:name w:val="xl86"/>
    <w:basedOn w:val="Normal"/>
    <w:rsid w:val="0072426E"/>
    <w:pPr>
      <w:shd w:fill="F8CBAD" w:color="auto" w:val="clear"/>
      <w:spacing w:afterAutospacing="true" w:after="100" w:beforeAutospacing="true" w:before="100"/>
    </w:pPr>
    <w:rPr>
      <w:rFonts w:cs="Times New Roman" w:eastAsia="Times New Roman"/>
      <w:szCs w:val="24"/>
      <w:lang w:eastAsia="hr-HR"/>
    </w:rPr>
  </w:style>
  <w:style w:customStyle="true" w:styleId="xl87" w:type="paragraph">
    <w:name w:val="xl87"/>
    <w:basedOn w:val="Normal"/>
    <w:rsid w:val="0072426E"/>
    <w:pPr>
      <w:pBdr>
        <w:top w:space="0" w:sz="4" w:color="333333" w:val="single"/>
        <w:left w:space="0" w:sz="4" w:color="333333" w:val="single"/>
        <w:bottom w:space="0" w:sz="8" w:color="333333" w:val="single"/>
        <w:right w:space="0" w:sz="4" w:color="333333" w:val="single"/>
      </w:pBdr>
      <w:shd w:fill="000000" w:color="auto" w:val="clear"/>
      <w:spacing w:afterAutospacing="true" w:after="100" w:beforeAutospacing="true" w:before="100"/>
    </w:pPr>
    <w:rPr>
      <w:rFonts w:cs="Times New Roman" w:eastAsia="Times New Roman"/>
      <w:color w:val="FFFFFF"/>
      <w:sz w:val="18"/>
      <w:szCs w:val="18"/>
      <w:lang w:eastAsia="hr-HR"/>
    </w:rPr>
  </w:style>
  <w:style w:customStyle="true" w:styleId="xl88" w:type="paragraph">
    <w:name w:val="xl88"/>
    <w:basedOn w:val="Normal"/>
    <w:rsid w:val="0072426E"/>
    <w:pPr>
      <w:pBdr>
        <w:top w:space="0" w:sz="4" w:color="333333" w:val="single"/>
        <w:left w:space="0" w:sz="8" w:color="333333" w:val="single"/>
        <w:bottom w:space="0" w:sz="4" w:color="333333" w:val="single"/>
        <w:right w:space="0" w:sz="4" w:color="333333" w:val="single"/>
      </w:pBdr>
      <w:shd w:fill="C6E0B4" w:color="auto" w:val="clear"/>
      <w:spacing w:afterAutospacing="true" w:after="100" w:beforeAutospacing="true" w:before="100"/>
      <w:jc w:val="center"/>
    </w:pPr>
    <w:rPr>
      <w:rFonts w:cs="Times New Roman" w:eastAsia="Times New Roman"/>
      <w:sz w:val="18"/>
      <w:szCs w:val="18"/>
      <w:lang w:eastAsia="hr-HR"/>
    </w:rPr>
  </w:style>
  <w:style w:customStyle="true" w:styleId="xl89" w:type="paragraph">
    <w:name w:val="xl89"/>
    <w:basedOn w:val="Normal"/>
    <w:rsid w:val="0072426E"/>
    <w:pPr>
      <w:pBdr>
        <w:top w:space="0" w:sz="4" w:color="333333" w:val="single"/>
        <w:left w:space="0" w:sz="4" w:color="333333" w:val="single"/>
        <w:bottom w:space="0" w:sz="4" w:color="333333" w:val="single"/>
        <w:right w:space="0" w:sz="4" w:color="333333" w:val="single"/>
      </w:pBdr>
      <w:shd w:fill="C6E0B4" w:color="auto" w:val="clear"/>
      <w:spacing w:afterAutospacing="true" w:after="100" w:beforeAutospacing="true" w:before="100"/>
    </w:pPr>
    <w:rPr>
      <w:rFonts w:cs="Times New Roman" w:eastAsia="Times New Roman"/>
      <w:sz w:val="18"/>
      <w:szCs w:val="18"/>
      <w:lang w:eastAsia="hr-HR"/>
    </w:rPr>
  </w:style>
  <w:style w:customStyle="true" w:styleId="xl90" w:type="paragraph">
    <w:name w:val="xl90"/>
    <w:basedOn w:val="Normal"/>
    <w:rsid w:val="0072426E"/>
    <w:pPr>
      <w:pBdr>
        <w:top w:space="0" w:sz="4" w:color="333333" w:val="single"/>
        <w:left w:space="0" w:sz="4" w:color="333333" w:val="single"/>
        <w:bottom w:space="0" w:sz="4" w:color="333333" w:val="single"/>
        <w:right w:space="0" w:sz="4" w:color="333333" w:val="single"/>
      </w:pBdr>
      <w:shd w:fill="C6E0B4" w:color="auto" w:val="clear"/>
      <w:spacing w:afterAutospacing="true" w:after="100" w:beforeAutospacing="true" w:before="100"/>
    </w:pPr>
    <w:rPr>
      <w:rFonts w:cs="Times New Roman" w:eastAsia="Times New Roman"/>
      <w:sz w:val="18"/>
      <w:szCs w:val="18"/>
      <w:lang w:eastAsia="hr-HR"/>
    </w:rPr>
  </w:style>
  <w:style w:customStyle="true" w:styleId="xl91" w:type="paragraph">
    <w:name w:val="xl91"/>
    <w:basedOn w:val="Normal"/>
    <w:rsid w:val="0072426E"/>
    <w:pPr>
      <w:shd w:fill="C6E0B4" w:color="auto" w:val="clear"/>
      <w:spacing w:afterAutospacing="true" w:after="100" w:beforeAutospacing="true" w:before="100"/>
    </w:pPr>
    <w:rPr>
      <w:rFonts w:cs="Times New Roman" w:eastAsia="Times New Roman"/>
      <w:szCs w:val="24"/>
      <w:lang w:eastAsia="hr-HR"/>
    </w:rPr>
  </w:style>
  <w:style w:styleId="Tekstrezerviranogmjesta" w:type="character">
    <w:name w:val="Placeholder Text"/>
    <w:basedOn w:val="Zadanifontodlomka"/>
    <w:uiPriority w:val="99"/>
    <w:semiHidden/>
    <w:rsid w:val="0072426E"/>
    <w:rPr>
      <w:color w:val="808080"/>
      <w:bdr w:space="0" w:sz="0" w:color="auto" w:val="none"/>
      <w:shd w:fill="auto" w:color="auto" w:val="clear"/>
    </w:rPr>
  </w:style>
  <w:style w:customStyle="true" w:styleId="eSPISCCParagraphDefaultFont" w:type="character">
    <w:name w:val="eSPIS_CC_Paragraph Default Font"/>
    <w:basedOn w:val="Zadanifontodlomka"/>
    <w:rsid w:val="0072426E"/>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72426E"/>
    <w:rPr>
      <w:bdr w:frame="true" w:space="0" w:sz="0" w:color="auto" w:val="none"/>
      <w:shd w:fill="FFFFCC" w:color="auto" w:val="clear"/>
      <w:lang w:val="hr-HR"/>
    </w:rPr>
  </w:style>
  <w:style w:customStyle="true" w:styleId="PozadinaSvijetloCrvena" w:type="character">
    <w:name w:val="Pozadina_SvijetloCrvena"/>
    <w:basedOn w:val="eSPISCCParagraphDefaultFont"/>
    <w:rsid w:val="0072426E"/>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72426E"/>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uiPriority w:val="39"/>
    <w:rsid w:val="0072426E"/>
    <w:rPr>
      <w:rFonts w:cs="Times New Roman"/>
      <w:b/>
      <w:szCs w:val="24"/>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next w:val="Reetkatablice"/>
    <w:uiPriority w:val="39"/>
    <w:rsid w:val="00364E7B"/>
    <w:rPr>
      <w:rFonts w:hAnsiTheme="minorHAnsi" w:asciiTheme="minorHAnsi"/>
      <w:sz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sonormal0" w:type="paragraph">
    <w:name w:val="msonormal"/>
    <w:basedOn w:val="Normal"/>
    <w:rsid w:val="00D71844"/>
    <w:pPr>
      <w:spacing w:afterAutospacing="true" w:after="100" w:beforeAutospacing="true" w:before="100"/>
    </w:pPr>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2" w:type="paragraph">
    <w:name w:val="heading 2"/>
    <w:basedOn w:val="Normal"/>
    <w:next w:val="Normal"/>
    <w:link w:val="Naslov2Char"/>
    <w:uiPriority w:val="9"/>
    <w:semiHidden/>
    <w:unhideWhenUsed/>
    <w:qFormat/>
    <w:rsid w:val="0072426E"/>
    <w:pPr>
      <w:keepNext/>
      <w:keepLines/>
      <w:spacing w:before="200"/>
      <w:outlineLvl w:val="1"/>
    </w:pPr>
    <w:rPr>
      <w:rFonts w:asciiTheme="majorHAnsi" w:cstheme="majorBidi" w:eastAsiaTheme="majorEastAsia" w:hAnsiTheme="majorHAnsi"/>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uiPriority w:val="9"/>
    <w:semiHidden/>
    <w:rsid w:val="0072426E"/>
    <w:rPr>
      <w:rFonts w:asciiTheme="majorHAnsi" w:cstheme="majorBidi" w:eastAsiaTheme="majorEastAsia" w:hAnsiTheme="majorHAnsi"/>
      <w:bCs/>
      <w:color w:themeColor="accent1" w:val="4F81BD"/>
      <w:sz w:val="26"/>
      <w:szCs w:val="26"/>
    </w:rPr>
  </w:style>
  <w:style w:customStyle="1" w:styleId="Bezpopisa1" w:type="numbering">
    <w:name w:val="Bez popisa1"/>
    <w:next w:val="Bezpopisa"/>
    <w:uiPriority w:val="99"/>
    <w:semiHidden/>
    <w:unhideWhenUsed/>
    <w:rsid w:val="0072426E"/>
  </w:style>
  <w:style w:styleId="Hiperveza" w:type="character">
    <w:name w:val="Hyperlink"/>
    <w:basedOn w:val="Zadanifontodlomka"/>
    <w:uiPriority w:val="99"/>
    <w:semiHidden/>
    <w:unhideWhenUsed/>
    <w:rsid w:val="0072426E"/>
    <w:rPr>
      <w:color w:val="0563C1"/>
      <w:u w:val="single"/>
    </w:rPr>
  </w:style>
  <w:style w:styleId="SlijeenaHiperveza" w:type="character">
    <w:name w:val="FollowedHyperlink"/>
    <w:basedOn w:val="Zadanifontodlomka"/>
    <w:uiPriority w:val="99"/>
    <w:semiHidden/>
    <w:unhideWhenUsed/>
    <w:rsid w:val="0072426E"/>
    <w:rPr>
      <w:color w:val="954F72"/>
      <w:u w:val="single"/>
    </w:rPr>
  </w:style>
  <w:style w:styleId="Zaglavlje" w:type="paragraph">
    <w:name w:val="header"/>
    <w:basedOn w:val="Normal"/>
    <w:link w:val="ZaglavljeChar"/>
    <w:uiPriority w:val="99"/>
    <w:unhideWhenUsed/>
    <w:rsid w:val="0072426E"/>
    <w:pPr>
      <w:tabs>
        <w:tab w:pos="4536" w:val="center"/>
        <w:tab w:pos="9072" w:val="right"/>
      </w:tabs>
    </w:pPr>
  </w:style>
  <w:style w:customStyle="1" w:styleId="ZaglavljeChar" w:type="character">
    <w:name w:val="Zaglavlje Char"/>
    <w:basedOn w:val="Zadanifontodlomka"/>
    <w:link w:val="Zaglavlje"/>
    <w:uiPriority w:val="99"/>
    <w:rsid w:val="0072426E"/>
  </w:style>
  <w:style w:styleId="Podnoje" w:type="paragraph">
    <w:name w:val="footer"/>
    <w:basedOn w:val="Normal"/>
    <w:link w:val="PodnojeChar"/>
    <w:uiPriority w:val="99"/>
    <w:unhideWhenUsed/>
    <w:rsid w:val="0072426E"/>
    <w:pPr>
      <w:tabs>
        <w:tab w:pos="4536" w:val="center"/>
        <w:tab w:pos="9072" w:val="right"/>
      </w:tabs>
    </w:pPr>
  </w:style>
  <w:style w:customStyle="1" w:styleId="PodnojeChar" w:type="character">
    <w:name w:val="Podnožje Char"/>
    <w:basedOn w:val="Zadanifontodlomka"/>
    <w:link w:val="Podnoje"/>
    <w:uiPriority w:val="99"/>
    <w:rsid w:val="0072426E"/>
  </w:style>
  <w:style w:styleId="Tekstbalonia" w:type="paragraph">
    <w:name w:val="Balloon Text"/>
    <w:basedOn w:val="Normal"/>
    <w:link w:val="TekstbaloniaChar"/>
    <w:uiPriority w:val="99"/>
    <w:semiHidden/>
    <w:unhideWhenUsed/>
    <w:rsid w:val="0072426E"/>
    <w:rPr>
      <w:rFonts w:ascii="Tahoma" w:cs="Tahoma" w:hAnsi="Tahoma"/>
      <w:sz w:val="16"/>
      <w:szCs w:val="16"/>
    </w:rPr>
  </w:style>
  <w:style w:customStyle="1" w:styleId="TekstbaloniaChar" w:type="character">
    <w:name w:val="Tekst balončića Char"/>
    <w:basedOn w:val="Zadanifontodlomka"/>
    <w:link w:val="Tekstbalonia"/>
    <w:uiPriority w:val="99"/>
    <w:semiHidden/>
    <w:rsid w:val="0072426E"/>
    <w:rPr>
      <w:rFonts w:ascii="Tahoma" w:cs="Tahoma" w:hAnsi="Tahoma"/>
      <w:sz w:val="16"/>
      <w:szCs w:val="16"/>
    </w:rPr>
  </w:style>
  <w:style w:styleId="Odlomakpopisa" w:type="paragraph">
    <w:name w:val="List Paragraph"/>
    <w:basedOn w:val="Normal"/>
    <w:uiPriority w:val="34"/>
    <w:qFormat/>
    <w:rsid w:val="0072426E"/>
    <w:pPr>
      <w:spacing w:after="200" w:line="276" w:lineRule="auto"/>
      <w:ind w:left="720"/>
      <w:contextualSpacing/>
    </w:pPr>
  </w:style>
  <w:style w:customStyle="1" w:styleId="xl66" w:type="paragraph">
    <w:name w:val="xl66"/>
    <w:basedOn w:val="Normal"/>
    <w:rsid w:val="0072426E"/>
    <w:pPr>
      <w:spacing w:after="100" w:afterAutospacing="1" w:before="100" w:beforeAutospacing="1"/>
    </w:pPr>
    <w:rPr>
      <w:rFonts w:cs="Times New Roman" w:eastAsia="Times New Roman"/>
      <w:szCs w:val="24"/>
      <w:lang w:eastAsia="hr-HR"/>
    </w:rPr>
  </w:style>
  <w:style w:customStyle="1" w:styleId="xl67" w:type="paragraph">
    <w:name w:val="xl67"/>
    <w:basedOn w:val="Normal"/>
    <w:rsid w:val="0072426E"/>
    <w:pPr>
      <w:spacing w:after="100" w:afterAutospacing="1" w:before="100" w:beforeAutospacing="1"/>
    </w:pPr>
    <w:rPr>
      <w:rFonts w:cs="Times New Roman" w:eastAsia="Times New Roman"/>
      <w:szCs w:val="24"/>
      <w:lang w:eastAsia="hr-HR"/>
    </w:rPr>
  </w:style>
  <w:style w:customStyle="1" w:styleId="xl68" w:type="paragraph">
    <w:name w:val="xl68"/>
    <w:basedOn w:val="Normal"/>
    <w:rsid w:val="0072426E"/>
    <w:pPr>
      <w:pBdr>
        <w:top w:color="333333" w:space="0" w:sz="8" w:val="single"/>
        <w:left w:color="333333" w:space="0" w:sz="8" w:val="single"/>
        <w:bottom w:color="333333" w:space="0" w:sz="4" w:val="single"/>
        <w:right w:color="333333" w:space="0" w:sz="4" w:val="single"/>
      </w:pBdr>
      <w:spacing w:after="100" w:afterAutospacing="1" w:before="100" w:beforeAutospacing="1"/>
      <w:jc w:val="center"/>
    </w:pPr>
    <w:rPr>
      <w:rFonts w:cs="Times New Roman" w:eastAsia="Times New Roman"/>
      <w:b/>
      <w:bCs/>
      <w:sz w:val="18"/>
      <w:szCs w:val="18"/>
      <w:lang w:eastAsia="hr-HR"/>
    </w:rPr>
  </w:style>
  <w:style w:customStyle="1" w:styleId="xl69" w:type="paragraph">
    <w:name w:val="xl69"/>
    <w:basedOn w:val="Normal"/>
    <w:rsid w:val="0072426E"/>
    <w:pPr>
      <w:pBdr>
        <w:top w:color="333333" w:space="0" w:sz="8" w:val="single"/>
        <w:left w:color="333333" w:space="0" w:sz="4" w:val="single"/>
        <w:bottom w:color="333333" w:space="0" w:sz="4" w:val="single"/>
        <w:right w:color="333333" w:space="0" w:sz="4" w:val="single"/>
      </w:pBdr>
      <w:spacing w:after="100" w:afterAutospacing="1" w:before="100" w:beforeAutospacing="1"/>
      <w:jc w:val="center"/>
    </w:pPr>
    <w:rPr>
      <w:rFonts w:cs="Times New Roman" w:eastAsia="Times New Roman"/>
      <w:b/>
      <w:bCs/>
      <w:sz w:val="18"/>
      <w:szCs w:val="18"/>
      <w:lang w:eastAsia="hr-HR"/>
    </w:rPr>
  </w:style>
  <w:style w:customStyle="1" w:styleId="xl70" w:type="paragraph">
    <w:name w:val="xl70"/>
    <w:basedOn w:val="Normal"/>
    <w:rsid w:val="0072426E"/>
    <w:pPr>
      <w:pBdr>
        <w:top w:color="333333" w:space="0" w:sz="8" w:val="single"/>
        <w:left w:color="333333" w:space="0" w:sz="4" w:val="single"/>
        <w:bottom w:color="333333" w:space="0" w:sz="4" w:val="single"/>
        <w:right w:color="333333" w:space="0" w:sz="4" w:val="single"/>
      </w:pBdr>
      <w:spacing w:after="100" w:afterAutospacing="1" w:before="100" w:beforeAutospacing="1"/>
      <w:jc w:val="center"/>
    </w:pPr>
    <w:rPr>
      <w:rFonts w:cs="Times New Roman" w:eastAsia="Times New Roman"/>
      <w:sz w:val="18"/>
      <w:szCs w:val="18"/>
      <w:lang w:eastAsia="hr-HR"/>
    </w:rPr>
  </w:style>
  <w:style w:customStyle="1" w:styleId="xl71" w:type="paragraph">
    <w:name w:val="xl71"/>
    <w:basedOn w:val="Normal"/>
    <w:rsid w:val="0072426E"/>
    <w:pPr>
      <w:pBdr>
        <w:top w:color="333333" w:space="0" w:sz="4" w:val="single"/>
        <w:left w:color="333333" w:space="0" w:sz="8" w:val="single"/>
        <w:bottom w:color="333333" w:space="0" w:sz="4" w:val="single"/>
        <w:right w:color="333333" w:space="0" w:sz="4" w:val="single"/>
      </w:pBdr>
      <w:spacing w:after="100" w:afterAutospacing="1" w:before="100" w:beforeAutospacing="1"/>
      <w:jc w:val="center"/>
    </w:pPr>
    <w:rPr>
      <w:rFonts w:cs="Times New Roman" w:eastAsia="Times New Roman"/>
      <w:sz w:val="18"/>
      <w:szCs w:val="18"/>
      <w:lang w:eastAsia="hr-HR"/>
    </w:rPr>
  </w:style>
  <w:style w:customStyle="1" w:styleId="xl72" w:type="paragraph">
    <w:name w:val="xl72"/>
    <w:basedOn w:val="Normal"/>
    <w:rsid w:val="0072426E"/>
    <w:pPr>
      <w:pBdr>
        <w:top w:color="333333" w:space="0" w:sz="4" w:val="single"/>
        <w:left w:color="333333" w:space="0" w:sz="4" w:val="single"/>
        <w:bottom w:color="333333" w:space="0" w:sz="4" w:val="single"/>
        <w:right w:color="333333" w:space="0" w:sz="4" w:val="single"/>
      </w:pBdr>
      <w:spacing w:after="100" w:afterAutospacing="1" w:before="100" w:beforeAutospacing="1"/>
    </w:pPr>
    <w:rPr>
      <w:rFonts w:cs="Times New Roman" w:eastAsia="Times New Roman"/>
      <w:sz w:val="18"/>
      <w:szCs w:val="18"/>
      <w:lang w:eastAsia="hr-HR"/>
    </w:rPr>
  </w:style>
  <w:style w:customStyle="1" w:styleId="xl73" w:type="paragraph">
    <w:name w:val="xl73"/>
    <w:basedOn w:val="Normal"/>
    <w:rsid w:val="0072426E"/>
    <w:pPr>
      <w:pBdr>
        <w:top w:color="333333" w:space="0" w:sz="4" w:val="single"/>
        <w:left w:color="333333" w:space="0" w:sz="4" w:val="single"/>
        <w:bottom w:color="333333" w:space="0" w:sz="4" w:val="single"/>
        <w:right w:color="333333" w:space="0" w:sz="4" w:val="single"/>
      </w:pBdr>
      <w:spacing w:after="100" w:afterAutospacing="1" w:before="100" w:beforeAutospacing="1"/>
    </w:pPr>
    <w:rPr>
      <w:rFonts w:cs="Times New Roman" w:eastAsia="Times New Roman"/>
      <w:sz w:val="18"/>
      <w:szCs w:val="18"/>
      <w:lang w:eastAsia="hr-HR"/>
    </w:rPr>
  </w:style>
  <w:style w:customStyle="1" w:styleId="xl74" w:type="paragraph">
    <w:name w:val="xl74"/>
    <w:basedOn w:val="Normal"/>
    <w:rsid w:val="0072426E"/>
    <w:pPr>
      <w:pBdr>
        <w:top w:color="333333" w:space="0" w:sz="4" w:val="single"/>
        <w:left w:color="333333" w:space="0" w:sz="8" w:val="single"/>
        <w:bottom w:color="333333" w:space="0" w:sz="8" w:val="single"/>
        <w:right w:color="333333" w:space="0" w:sz="4" w:val="single"/>
      </w:pBdr>
      <w:spacing w:after="100" w:afterAutospacing="1" w:before="100" w:beforeAutospacing="1"/>
    </w:pPr>
    <w:rPr>
      <w:rFonts w:cs="Times New Roman" w:eastAsia="Times New Roman"/>
      <w:b/>
      <w:bCs/>
      <w:sz w:val="18"/>
      <w:szCs w:val="18"/>
      <w:lang w:eastAsia="hr-HR"/>
    </w:rPr>
  </w:style>
  <w:style w:customStyle="1" w:styleId="xl75" w:type="paragraph">
    <w:name w:val="xl75"/>
    <w:basedOn w:val="Normal"/>
    <w:rsid w:val="0072426E"/>
    <w:pPr>
      <w:pBdr>
        <w:top w:color="333333" w:space="0" w:sz="4" w:val="single"/>
        <w:left w:color="333333" w:space="0" w:sz="4" w:val="single"/>
        <w:bottom w:color="333333" w:space="0" w:sz="8" w:val="single"/>
        <w:right w:color="333333" w:space="0" w:sz="4" w:val="single"/>
      </w:pBdr>
      <w:spacing w:after="100" w:afterAutospacing="1" w:before="100" w:beforeAutospacing="1"/>
    </w:pPr>
    <w:rPr>
      <w:rFonts w:cs="Times New Roman" w:eastAsia="Times New Roman"/>
      <w:b/>
      <w:bCs/>
      <w:sz w:val="18"/>
      <w:szCs w:val="18"/>
      <w:lang w:eastAsia="hr-HR"/>
    </w:rPr>
  </w:style>
  <w:style w:customStyle="1" w:styleId="xl76" w:type="paragraph">
    <w:name w:val="xl76"/>
    <w:basedOn w:val="Normal"/>
    <w:rsid w:val="0072426E"/>
    <w:pPr>
      <w:pBdr>
        <w:top w:color="333333" w:space="0" w:sz="4" w:val="single"/>
        <w:left w:color="333333" w:space="0" w:sz="4" w:val="single"/>
        <w:bottom w:color="333333" w:space="0" w:sz="8" w:val="single"/>
        <w:right w:color="333333" w:space="0" w:sz="4" w:val="single"/>
      </w:pBdr>
      <w:spacing w:after="100" w:afterAutospacing="1" w:before="100" w:beforeAutospacing="1"/>
    </w:pPr>
    <w:rPr>
      <w:rFonts w:cs="Times New Roman" w:eastAsia="Times New Roman"/>
      <w:sz w:val="18"/>
      <w:szCs w:val="18"/>
      <w:lang w:eastAsia="hr-HR"/>
    </w:rPr>
  </w:style>
  <w:style w:customStyle="1" w:styleId="xl77" w:type="paragraph">
    <w:name w:val="xl77"/>
    <w:basedOn w:val="Normal"/>
    <w:rsid w:val="0072426E"/>
    <w:pPr>
      <w:spacing w:after="100" w:afterAutospacing="1" w:before="100" w:beforeAutospacing="1"/>
    </w:pPr>
    <w:rPr>
      <w:rFonts w:cs="Times New Roman" w:eastAsia="Times New Roman"/>
      <w:sz w:val="18"/>
      <w:szCs w:val="18"/>
      <w:lang w:eastAsia="hr-HR"/>
    </w:rPr>
  </w:style>
  <w:style w:customStyle="1" w:styleId="xl78" w:type="paragraph">
    <w:name w:val="xl78"/>
    <w:basedOn w:val="Normal"/>
    <w:rsid w:val="0072426E"/>
    <w:pPr>
      <w:spacing w:after="100" w:afterAutospacing="1" w:before="100" w:beforeAutospacing="1"/>
    </w:pPr>
    <w:rPr>
      <w:rFonts w:cs="Times New Roman" w:eastAsia="Times New Roman"/>
      <w:sz w:val="18"/>
      <w:szCs w:val="18"/>
      <w:lang w:eastAsia="hr-HR"/>
    </w:rPr>
  </w:style>
  <w:style w:customStyle="1" w:styleId="xl79" w:type="paragraph">
    <w:name w:val="xl79"/>
    <w:basedOn w:val="Normal"/>
    <w:rsid w:val="0072426E"/>
    <w:pPr>
      <w:pBdr>
        <w:top w:color="333333" w:space="0" w:sz="4" w:val="single"/>
        <w:left w:color="333333" w:space="0" w:sz="8" w:val="single"/>
        <w:bottom w:color="333333" w:space="0" w:sz="4" w:val="single"/>
        <w:right w:color="333333" w:space="0" w:sz="4" w:val="single"/>
      </w:pBdr>
      <w:shd w:color="auto" w:fill="FFFF00" w:val="clear"/>
      <w:spacing w:after="100" w:afterAutospacing="1" w:before="100" w:beforeAutospacing="1"/>
      <w:jc w:val="center"/>
    </w:pPr>
    <w:rPr>
      <w:rFonts w:cs="Times New Roman" w:eastAsia="Times New Roman"/>
      <w:sz w:val="18"/>
      <w:szCs w:val="18"/>
      <w:lang w:eastAsia="hr-HR"/>
    </w:rPr>
  </w:style>
  <w:style w:customStyle="1" w:styleId="xl80" w:type="paragraph">
    <w:name w:val="xl80"/>
    <w:basedOn w:val="Normal"/>
    <w:rsid w:val="0072426E"/>
    <w:pPr>
      <w:pBdr>
        <w:top w:color="333333" w:space="0" w:sz="4" w:val="single"/>
        <w:left w:color="333333" w:space="0" w:sz="4" w:val="single"/>
        <w:bottom w:color="333333" w:space="0" w:sz="4" w:val="single"/>
        <w:right w:color="333333" w:space="0" w:sz="4" w:val="single"/>
      </w:pBdr>
      <w:shd w:color="auto" w:fill="FFFF00" w:val="clear"/>
      <w:spacing w:after="100" w:afterAutospacing="1" w:before="100" w:beforeAutospacing="1"/>
    </w:pPr>
    <w:rPr>
      <w:rFonts w:cs="Times New Roman" w:eastAsia="Times New Roman"/>
      <w:sz w:val="18"/>
      <w:szCs w:val="18"/>
      <w:lang w:eastAsia="hr-HR"/>
    </w:rPr>
  </w:style>
  <w:style w:customStyle="1" w:styleId="xl81" w:type="paragraph">
    <w:name w:val="xl81"/>
    <w:basedOn w:val="Normal"/>
    <w:rsid w:val="0072426E"/>
    <w:pPr>
      <w:pBdr>
        <w:top w:color="333333" w:space="0" w:sz="4" w:val="single"/>
        <w:left w:color="333333" w:space="0" w:sz="4" w:val="single"/>
        <w:bottom w:color="333333" w:space="0" w:sz="4" w:val="single"/>
        <w:right w:color="333333" w:space="0" w:sz="4" w:val="single"/>
      </w:pBdr>
      <w:shd w:color="auto" w:fill="FFFF00" w:val="clear"/>
      <w:spacing w:after="100" w:afterAutospacing="1" w:before="100" w:beforeAutospacing="1"/>
    </w:pPr>
    <w:rPr>
      <w:rFonts w:cs="Times New Roman" w:eastAsia="Times New Roman"/>
      <w:sz w:val="18"/>
      <w:szCs w:val="18"/>
      <w:lang w:eastAsia="hr-HR"/>
    </w:rPr>
  </w:style>
  <w:style w:customStyle="1" w:styleId="xl82" w:type="paragraph">
    <w:name w:val="xl82"/>
    <w:basedOn w:val="Normal"/>
    <w:rsid w:val="0072426E"/>
    <w:pPr>
      <w:shd w:color="auto" w:fill="FFFF00" w:val="clear"/>
      <w:spacing w:after="100" w:afterAutospacing="1" w:before="100" w:beforeAutospacing="1"/>
    </w:pPr>
    <w:rPr>
      <w:rFonts w:cs="Times New Roman" w:eastAsia="Times New Roman"/>
      <w:szCs w:val="24"/>
      <w:lang w:eastAsia="hr-HR"/>
    </w:rPr>
  </w:style>
  <w:style w:customStyle="1" w:styleId="xl83" w:type="paragraph">
    <w:name w:val="xl83"/>
    <w:basedOn w:val="Normal"/>
    <w:rsid w:val="0072426E"/>
    <w:pPr>
      <w:pBdr>
        <w:top w:color="333333" w:space="0" w:sz="4" w:val="single"/>
        <w:left w:color="333333" w:space="0" w:sz="8" w:val="single"/>
        <w:bottom w:color="333333" w:space="0" w:sz="4" w:val="single"/>
        <w:right w:color="333333" w:space="0" w:sz="4" w:val="single"/>
      </w:pBdr>
      <w:shd w:color="auto" w:fill="F8CBAD" w:val="clear"/>
      <w:spacing w:after="100" w:afterAutospacing="1" w:before="100" w:beforeAutospacing="1"/>
      <w:jc w:val="center"/>
    </w:pPr>
    <w:rPr>
      <w:rFonts w:cs="Times New Roman" w:eastAsia="Times New Roman"/>
      <w:sz w:val="18"/>
      <w:szCs w:val="18"/>
      <w:lang w:eastAsia="hr-HR"/>
    </w:rPr>
  </w:style>
  <w:style w:customStyle="1" w:styleId="xl84" w:type="paragraph">
    <w:name w:val="xl84"/>
    <w:basedOn w:val="Normal"/>
    <w:rsid w:val="0072426E"/>
    <w:pPr>
      <w:pBdr>
        <w:top w:color="333333" w:space="0" w:sz="4" w:val="single"/>
        <w:left w:color="333333" w:space="0" w:sz="4" w:val="single"/>
        <w:bottom w:color="333333" w:space="0" w:sz="4" w:val="single"/>
        <w:right w:color="333333" w:space="0" w:sz="4" w:val="single"/>
      </w:pBdr>
      <w:shd w:color="auto" w:fill="F8CBAD" w:val="clear"/>
      <w:spacing w:after="100" w:afterAutospacing="1" w:before="100" w:beforeAutospacing="1"/>
    </w:pPr>
    <w:rPr>
      <w:rFonts w:cs="Times New Roman" w:eastAsia="Times New Roman"/>
      <w:sz w:val="18"/>
      <w:szCs w:val="18"/>
      <w:lang w:eastAsia="hr-HR"/>
    </w:rPr>
  </w:style>
  <w:style w:customStyle="1" w:styleId="xl85" w:type="paragraph">
    <w:name w:val="xl85"/>
    <w:basedOn w:val="Normal"/>
    <w:rsid w:val="0072426E"/>
    <w:pPr>
      <w:pBdr>
        <w:top w:color="333333" w:space="0" w:sz="4" w:val="single"/>
        <w:left w:color="333333" w:space="0" w:sz="4" w:val="single"/>
        <w:bottom w:color="333333" w:space="0" w:sz="4" w:val="single"/>
        <w:right w:color="333333" w:space="0" w:sz="4" w:val="single"/>
      </w:pBdr>
      <w:shd w:color="auto" w:fill="F8CBAD" w:val="clear"/>
      <w:spacing w:after="100" w:afterAutospacing="1" w:before="100" w:beforeAutospacing="1"/>
    </w:pPr>
    <w:rPr>
      <w:rFonts w:cs="Times New Roman" w:eastAsia="Times New Roman"/>
      <w:sz w:val="18"/>
      <w:szCs w:val="18"/>
      <w:lang w:eastAsia="hr-HR"/>
    </w:rPr>
  </w:style>
  <w:style w:customStyle="1" w:styleId="xl86" w:type="paragraph">
    <w:name w:val="xl86"/>
    <w:basedOn w:val="Normal"/>
    <w:rsid w:val="0072426E"/>
    <w:pPr>
      <w:shd w:color="auto" w:fill="F8CBAD" w:val="clear"/>
      <w:spacing w:after="100" w:afterAutospacing="1" w:before="100" w:beforeAutospacing="1"/>
    </w:pPr>
    <w:rPr>
      <w:rFonts w:cs="Times New Roman" w:eastAsia="Times New Roman"/>
      <w:szCs w:val="24"/>
      <w:lang w:eastAsia="hr-HR"/>
    </w:rPr>
  </w:style>
  <w:style w:customStyle="1" w:styleId="xl87" w:type="paragraph">
    <w:name w:val="xl87"/>
    <w:basedOn w:val="Normal"/>
    <w:rsid w:val="0072426E"/>
    <w:pPr>
      <w:pBdr>
        <w:top w:color="333333" w:space="0" w:sz="4" w:val="single"/>
        <w:left w:color="333333" w:space="0" w:sz="4" w:val="single"/>
        <w:bottom w:color="333333" w:space="0" w:sz="8" w:val="single"/>
        <w:right w:color="333333" w:space="0" w:sz="4" w:val="single"/>
      </w:pBdr>
      <w:shd w:color="auto" w:fill="000000" w:val="clear"/>
      <w:spacing w:after="100" w:afterAutospacing="1" w:before="100" w:beforeAutospacing="1"/>
    </w:pPr>
    <w:rPr>
      <w:rFonts w:cs="Times New Roman" w:eastAsia="Times New Roman"/>
      <w:color w:val="FFFFFF"/>
      <w:sz w:val="18"/>
      <w:szCs w:val="18"/>
      <w:lang w:eastAsia="hr-HR"/>
    </w:rPr>
  </w:style>
  <w:style w:customStyle="1" w:styleId="xl88" w:type="paragraph">
    <w:name w:val="xl88"/>
    <w:basedOn w:val="Normal"/>
    <w:rsid w:val="0072426E"/>
    <w:pPr>
      <w:pBdr>
        <w:top w:color="333333" w:space="0" w:sz="4" w:val="single"/>
        <w:left w:color="333333" w:space="0" w:sz="8" w:val="single"/>
        <w:bottom w:color="333333" w:space="0" w:sz="4" w:val="single"/>
        <w:right w:color="333333" w:space="0" w:sz="4" w:val="single"/>
      </w:pBdr>
      <w:shd w:color="auto" w:fill="C6E0B4" w:val="clear"/>
      <w:spacing w:after="100" w:afterAutospacing="1" w:before="100" w:beforeAutospacing="1"/>
      <w:jc w:val="center"/>
    </w:pPr>
    <w:rPr>
      <w:rFonts w:cs="Times New Roman" w:eastAsia="Times New Roman"/>
      <w:sz w:val="18"/>
      <w:szCs w:val="18"/>
      <w:lang w:eastAsia="hr-HR"/>
    </w:rPr>
  </w:style>
  <w:style w:customStyle="1" w:styleId="xl89" w:type="paragraph">
    <w:name w:val="xl89"/>
    <w:basedOn w:val="Normal"/>
    <w:rsid w:val="0072426E"/>
    <w:pPr>
      <w:pBdr>
        <w:top w:color="333333" w:space="0" w:sz="4" w:val="single"/>
        <w:left w:color="333333" w:space="0" w:sz="4" w:val="single"/>
        <w:bottom w:color="333333" w:space="0" w:sz="4" w:val="single"/>
        <w:right w:color="333333" w:space="0" w:sz="4" w:val="single"/>
      </w:pBdr>
      <w:shd w:color="auto" w:fill="C6E0B4" w:val="clear"/>
      <w:spacing w:after="100" w:afterAutospacing="1" w:before="100" w:beforeAutospacing="1"/>
    </w:pPr>
    <w:rPr>
      <w:rFonts w:cs="Times New Roman" w:eastAsia="Times New Roman"/>
      <w:sz w:val="18"/>
      <w:szCs w:val="18"/>
      <w:lang w:eastAsia="hr-HR"/>
    </w:rPr>
  </w:style>
  <w:style w:customStyle="1" w:styleId="xl90" w:type="paragraph">
    <w:name w:val="xl90"/>
    <w:basedOn w:val="Normal"/>
    <w:rsid w:val="0072426E"/>
    <w:pPr>
      <w:pBdr>
        <w:top w:color="333333" w:space="0" w:sz="4" w:val="single"/>
        <w:left w:color="333333" w:space="0" w:sz="4" w:val="single"/>
        <w:bottom w:color="333333" w:space="0" w:sz="4" w:val="single"/>
        <w:right w:color="333333" w:space="0" w:sz="4" w:val="single"/>
      </w:pBdr>
      <w:shd w:color="auto" w:fill="C6E0B4" w:val="clear"/>
      <w:spacing w:after="100" w:afterAutospacing="1" w:before="100" w:beforeAutospacing="1"/>
    </w:pPr>
    <w:rPr>
      <w:rFonts w:cs="Times New Roman" w:eastAsia="Times New Roman"/>
      <w:sz w:val="18"/>
      <w:szCs w:val="18"/>
      <w:lang w:eastAsia="hr-HR"/>
    </w:rPr>
  </w:style>
  <w:style w:customStyle="1" w:styleId="xl91" w:type="paragraph">
    <w:name w:val="xl91"/>
    <w:basedOn w:val="Normal"/>
    <w:rsid w:val="0072426E"/>
    <w:pPr>
      <w:shd w:color="auto" w:fill="C6E0B4" w:val="clear"/>
      <w:spacing w:after="100" w:afterAutospacing="1" w:before="100" w:beforeAutospacing="1"/>
    </w:pPr>
    <w:rPr>
      <w:rFonts w:cs="Times New Roman" w:eastAsia="Times New Roman"/>
      <w:szCs w:val="24"/>
      <w:lang w:eastAsia="hr-HR"/>
    </w:rPr>
  </w:style>
  <w:style w:styleId="Tekstrezerviranogmjesta" w:type="character">
    <w:name w:val="Placeholder Text"/>
    <w:basedOn w:val="Zadanifontodlomka"/>
    <w:uiPriority w:val="99"/>
    <w:semiHidden/>
    <w:rsid w:val="0072426E"/>
    <w:rPr>
      <w:color w:val="808080"/>
      <w:bdr w:color="auto" w:space="0" w:sz="0" w:val="none"/>
      <w:shd w:color="auto" w:fill="auto" w:val="clear"/>
    </w:rPr>
  </w:style>
  <w:style w:customStyle="1" w:styleId="eSPISCCParagraphDefaultFont" w:type="character">
    <w:name w:val="eSPIS_CC_Paragraph Default Font"/>
    <w:basedOn w:val="Zadanifontodlomka"/>
    <w:rsid w:val="007242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72426E"/>
    <w:rPr>
      <w:bdr w:color="auto" w:frame="1" w:space="0" w:sz="0" w:val="none"/>
      <w:shd w:color="auto" w:fill="FFFFCC" w:val="clear"/>
      <w:lang w:val="hr-HR"/>
    </w:rPr>
  </w:style>
  <w:style w:customStyle="1" w:styleId="PozadinaSvijetloCrvena" w:type="character">
    <w:name w:val="Pozadina_SvijetloCrvena"/>
    <w:basedOn w:val="eSPISCCParagraphDefaultFont"/>
    <w:rsid w:val="007242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72426E"/>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uiPriority w:val="39"/>
    <w:rsid w:val="0072426E"/>
    <w:rPr>
      <w:rFonts w:cs="Times New Roman"/>
      <w:b/>
      <w:szCs w:val="24"/>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uiPriority w:val="39"/>
    <w:rsid w:val="00364E7B"/>
    <w:rPr>
      <w:rFonts w:asciiTheme="minorHAnsi"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sonormal0" w:type="paragraph">
    <w:name w:val="msonormal"/>
    <w:basedOn w:val="Normal"/>
    <w:rsid w:val="00D71844"/>
    <w:pPr>
      <w:spacing w:after="100" w:afterAutospacing="1" w:before="100" w:beforeAutospacing="1"/>
    </w:pPr>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61673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54</izvorni_sadrzaj>
    <derivirana_varijabla naziv="DomainObject.Prostorija.Naziv_1">Soba DZ III 54</derivirana_varijabla>
  </DomainObject.Prostorija.Naziv>
  <DomainObject.Prostorija.Oznaka>
    <izvorni_sadrzaj>DZ III 54</izvorni_sadrzaj>
    <derivirana_varijabla naziv="DomainObject.Prostorija.Oznaka_1">DZ III 54</derivirana_varijabla>
  </DomainObject.Prostorija.Oznaka>
  <DomainObject.Obrazlozenje>
    <izvorni_sadrzaj/>
    <derivirana_varijabla naziv="DomainObject.Obrazlozenje_1"/>
  </DomainObject.Obrazlozenje>
  <DomainObject.StvarniPocetakDatum>
    <izvorni_sadrzaj>7. studenog 2017.</izvorni_sadrzaj>
    <derivirana_varijabla naziv="DomainObject.StvarniPocetakDatum_1">7. studenog 2017.</derivirana_varijabla>
  </DomainObject.StvarniPocetakDatum>
  <DomainObject.StvarniZavrsetakDatum>
    <izvorni_sadrzaj>7. studenog 2017.</izvorni_sadrzaj>
    <derivirana_varijabla naziv="DomainObject.StvarniZavrsetakDatum_1">7. studenog 2017.</derivirana_varijabla>
  </DomainObject.StvarniZavrsetakDatum>
  <DomainObject.PlaniraniZavrsetakDatum>
    <izvorni_sadrzaj>7. studenog 2017.</izvorni_sadrzaj>
    <derivirana_varijabla naziv="DomainObject.PlaniraniZavrsetakDatum_1">7. studenog 2017.</derivirana_varijabla>
  </DomainObject.PlaniraniZavrsetakDatum>
  <DomainObject.PlaniraniPocetakDatum>
    <izvorni_sadrzaj>7. studenog 2017.</izvorni_sadrzaj>
    <derivirana_varijabla naziv="DomainObject.PlaniraniPocetakDatum_1">7. studenog 2017.</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11:04</izvorni_sadrzaj>
    <derivirana_varijabla naziv="DomainObject.StvarniZavrsetakVrijeme_1">11:04</derivirana_varijabla>
  </DomainObject.StvarniZavrsetakVrijeme>
  <DomainObject.PlaniraniZavrsetakVrijeme>
    <izvorni_sadrzaj>11:04</izvorni_sadrzaj>
    <derivirana_varijabla naziv="DomainObject.PlaniraniZavrsetakVrijeme_1">11:04</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23</izvorni_sadrzaj>
    <derivirana_varijabla naziv="DomainObject.Zapisnik.BrojStranica_1">23</derivirana_varijabla>
  </DomainObject.Zapisnik.BrojStranica>
  <DomainObject.Zapisnik.DatumKreiranja>
    <izvorni_sadrzaj>7. studenog 2017.</izvorni_sadrzaj>
    <derivirana_varijabla naziv="DomainObject.Zapisnik.DatumKreiranja_1">7. studenog 2017.</derivirana_varijabla>
  </DomainObject.Zapisnik.DatumKreiranja>
  <DomainObject.Zapisnik.ImovinskaKorist>
    <izvorni_sadrzaj/>
    <derivirana_varijabla naziv="DomainObject.Zapisnik.ImovinskaKorist_1"/>
  </DomainObject.Zapisnik.ImovinskaKorist>
  <DomainObject.Zapisnik.Oznaka>
    <izvorni_sadrzaj>St-1333/2017-23</izvorni_sadrzaj>
    <derivirana_varijabla naziv="DomainObject.Zapisnik.Oznaka_1">St-1333/2017-23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St-1333/2017</izvorni_sadrzaj>
    <derivirana_varijabla naziv="DomainObject.Predmet.OznakaBroj_1">St-1333/2017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BRAČ d.o.o.</izvorni_sadrzaj>
    <derivirana_varijabla naziv="DomainObject.Predmet.ProtustrankaFormated_1">  CENTAR BRAČ d.o.o.</derivirana_varijabla>
  </DomainObject.Predmet.ProtustrankaFormated>
  <DomainObject.Predmet.ProtustrankaFormatedOIB>
    <izvorni_sadrzaj>  CENTAR BRAČ d.o.o., OIB 71033423032</izvorni_sadrzaj>
    <derivirana_varijabla naziv="DomainObject.Predmet.ProtustrankaFormatedOIB_1">  CENTAR BRAČ d.o.o., OIB 71033423032</derivirana_varijabla>
  </DomainObject.Predmet.ProtustrankaFormatedOIB>
  <DomainObject.Predmet.ProtustrankaFormatedWithAdress>
    <izvorni_sadrzaj> CENTAR BRAČ d.o.o., Ksaver 196 A, 10000 Zagreb</izvorni_sadrzaj>
    <derivirana_varijabla naziv="DomainObject.Predmet.ProtustrankaFormatedWithAdress_1"> CENTAR BRAČ d.o.o., Ksaver 196 A, 10000 Zagreb</derivirana_varijabla>
  </DomainObject.Predmet.ProtustrankaFormatedWithAdress>
  <DomainObject.Predmet.ProtustrankaFormatedWithAdressOIB>
    <izvorni_sadrzaj> CENTAR BRAČ d.o.o., OIB 71033423032, Ksaver 196 A, 10000 Zagreb</izvorni_sadrzaj>
    <derivirana_varijabla naziv="DomainObject.Predmet.ProtustrankaFormatedWithAdressOIB_1"> CENTAR BRAČ d.o.o., OIB 71033423032, Ksaver 196 A, 10000 Zagreb</derivirana_varijabla>
  </DomainObject.Predmet.ProtustrankaFormatedWithAdressOIB>
  <DomainObject.Predmet.ProtustrankaWithAdress>
    <izvorni_sadrzaj>CENTAR BRAČ d.o.o. Ksaver 196 A, 10000 Zagreb</izvorni_sadrzaj>
    <derivirana_varijabla naziv="DomainObject.Predmet.ProtustrankaWithAdress_1">CENTAR BRAČ d.o.o. Ksaver 196 A, 10000 Zagreb</derivirana_varijabla>
  </DomainObject.Predmet.ProtustrankaWithAdress>
  <DomainObject.Predmet.ProtustrankaWithAdressOIB>
    <izvorni_sadrzaj>CENTAR BRAČ d.o.o., OIB 71033423032, Ksaver 196 A, 10000 Zagreb</izvorni_sadrzaj>
    <derivirana_varijabla naziv="DomainObject.Predmet.ProtustrankaWithAdressOIB_1">CENTAR BRAČ d.o.o., OIB 71033423032, Ksaver 196 A, 10000 Zagreb</derivirana_varijabla>
  </DomainObject.Predmet.ProtustrankaWithAdressOIB>
  <DomainObject.Predmet.ProtustrankaNazivFormated>
    <izvorni_sadrzaj>CENTAR BRAČ d.o.o.</izvorni_sadrzaj>
    <derivirana_varijabla naziv="DomainObject.Predmet.ProtustrankaNazivFormated_1">CENTAR BRAČ d.o.o.</derivirana_varijabla>
  </DomainObject.Predmet.ProtustrankaNazivFormated>
  <DomainObject.Predmet.ProtustrankaNazivFormatedOIB>
    <izvorni_sadrzaj>CENTAR BRAČ d.o.o., OIB 71033423032</izvorni_sadrzaj>
    <derivirana_varijabla naziv="DomainObject.Predmet.ProtustrankaNazivFormatedOIB_1">CENTAR BRAČ d.o.o., OIB 71033423032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34.St-M.Chour-Hršak</izvorni_sadrzaj>
    <derivirana_varijabla naziv="DomainObject.Predmet.Referada.Naziv_1">34.St-M.Chour-Hršak</derivirana_varijabla>
  </DomainObject.Predmet.Referada.Naziv>
  <DomainObject.Predmet.Referada.Oznaka>
    <izvorni_sadrzaj>34.St</izvorni_sadrzaj>
    <derivirana_varijabla naziv="DomainObject.Predmet.Referada.Oznaka_1">34.St</derivirana_varijabla>
  </DomainObject.Predmet.Referada.Oznaka>
  <DomainObject.Predmet.Referada.Prostorija.Naziv>
    <izvorni_sadrzaj>Soba DZ III 54</izvorni_sadrzaj>
    <derivirana_varijabla naziv="DomainObject.Predmet.Referada.Prostorija.Naziv_1">Soba DZ III 54</derivirana_varijabla>
  </DomainObject.Predmet.Referada.Prostorija.Naziv>
  <DomainObject.Predmet.Referada.Prostorija.Oznaka>
    <izvorni_sadrzaj>DZ III 54</izvorni_sadrzaj>
    <derivirana_varijabla naziv="DomainObject.Predmet.Referada.Prostorija.Oznaka_1">DZ III 54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Škaro</izvorni_sadrzaj>
    <derivirana_varijabla naziv="DomainObject.Predmet.StrankaFormated_1">  Josip Škaro</derivirana_varijabla>
  </DomainObject.Predmet.StrankaFormated>
  <DomainObject.Predmet.StrankaFormatedOIB>
    <izvorni_sadrzaj>  Josip Škaro, OIB 87466802381</izvorni_sadrzaj>
    <derivirana_varijabla naziv="DomainObject.Predmet.StrankaFormatedOIB_1">  Josip Škaro, OIB 87466802381</derivirana_varijabla>
  </DomainObject.Predmet.StrankaFormatedOIB>
  <DomainObject.Predmet.StrankaFormatedWithAdress>
    <izvorni_sadrzaj> Josip Škaro, Dubrovačka 3a, 21000 Split</izvorni_sadrzaj>
    <derivirana_varijabla naziv="DomainObject.Predmet.StrankaFormatedWithAdress_1"> Josip Škaro, Dubrovačka 3a, 21000 Split</derivirana_varijabla>
  </DomainObject.Predmet.StrankaFormatedWithAdress>
  <DomainObject.Predmet.StrankaFormatedWithAdressOIB>
    <izvorni_sadrzaj> Josip Škaro, OIB 87466802381, Dubrovačka 3a, 21000 Split</izvorni_sadrzaj>
    <derivirana_varijabla naziv="DomainObject.Predmet.StrankaFormatedWithAdressOIB_1"> Josip Škaro, OIB 87466802381, Dubrovačka 3a, 21000 Split</derivirana_varijabla>
  </DomainObject.Predmet.StrankaFormatedWithAdressOIB>
  <DomainObject.Predmet.StrankaWithAdress>
    <izvorni_sadrzaj>Josip Škaro Dubrovačka 3a,21000 Split</izvorni_sadrzaj>
    <derivirana_varijabla naziv="DomainObject.Predmet.StrankaWithAdress_1">Josip Škaro Dubrovačka 3a,21000 Split</derivirana_varijabla>
  </DomainObject.Predmet.StrankaWithAdress>
  <DomainObject.Predmet.StrankaWithAdressOIB>
    <izvorni_sadrzaj>Josip Škaro, OIB 87466802381, Dubrovačka 3a,21000 Split</izvorni_sadrzaj>
    <derivirana_varijabla naziv="DomainObject.Predmet.StrankaWithAdressOIB_1">Josip Škaro, OIB 87466802381, Dubrovačka 3a,21000 Split</derivirana_varijabla>
  </DomainObject.Predmet.StrankaWithAdressOIB>
  <DomainObject.Predmet.StrankaNazivFormated>
    <izvorni_sadrzaj>Josip Škaro</izvorni_sadrzaj>
    <derivirana_varijabla naziv="DomainObject.Predmet.StrankaNazivFormated_1">Josip Škaro</derivirana_varijabla>
  </DomainObject.Predmet.StrankaNazivFormated>
  <DomainObject.Predmet.StrankaNazivFormatedOIB>
    <izvorni_sadrzaj>Josip Škaro, OIB 87466802381</izvorni_sadrzaj>
    <derivirana_varijabla naziv="DomainObject.Predmet.StrankaNazivFormatedOIB_1">Josip Škaro, OIB 87466802381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34.St-M.Chour-Hršak</izvorni_sadrzaj>
    <derivirana_varijabla naziv="DomainObject.Predmet.TrenutnaLokacijaSpisa.Naziv_1">34.St-M.Chour-Hršak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Josip Škaro</item>
    </izvorni_sadrzaj>
    <derivirana_varijabla naziv="DomainObject.Predmet.StrankaListFormated_1">
      <item>Josip Škaro</item>
    </derivirana_varijabla>
  </DomainObject.Predmet.StrankaListFormated>
  <DomainObject.Predmet.StrankaListFormatedOIB>
    <izvorni_sadrzaj>
      <item>Josip Škaro, OIB 87466802381</item>
    </izvorni_sadrzaj>
    <derivirana_varijabla naziv="DomainObject.Predmet.StrankaListFormatedOIB_1">
      <item>Josip Škaro, OIB 87466802381</item>
    </derivirana_varijabla>
  </DomainObject.Predmet.StrankaListFormatedOIB>
  <DomainObject.Predmet.StrankaListFormatedWithAdress>
    <izvorni_sadrzaj>
      <item>Josip Škaro, Dubrovačka 3a, 21000 Split</item>
    </izvorni_sadrzaj>
    <derivirana_varijabla naziv="DomainObject.Predmet.StrankaListFormatedWithAdress_1">
      <item>Josip Škaro, Dubrovačka 3a, 21000 Split</item>
    </derivirana_varijabla>
  </DomainObject.Predmet.StrankaListFormatedWithAdress>
  <DomainObject.Predmet.StrankaListFormatedWithAdressOIB>
    <izvorni_sadrzaj>
      <item>Josip Škaro, OIB 87466802381, Dubrovačka 3a, 21000 Split</item>
    </izvorni_sadrzaj>
    <derivirana_varijabla naziv="DomainObject.Predmet.StrankaListFormatedWithAdressOIB_1">
      <item>Josip Škaro, OIB 87466802381, Dubrovačka 3a, 21000 Split</item>
    </derivirana_varijabla>
  </DomainObject.Predmet.StrankaListFormatedWithAdressOIB>
  <DomainObject.Predmet.StrankaListNazivFormated>
    <izvorni_sadrzaj>
      <item>Josip Škaro</item>
    </izvorni_sadrzaj>
    <derivirana_varijabla naziv="DomainObject.Predmet.StrankaListNazivFormated_1">
      <item>Josip Škaro</item>
    </derivirana_varijabla>
  </DomainObject.Predmet.StrankaListNazivFormated>
  <DomainObject.Predmet.StrankaListNazivFormatedOIB>
    <izvorni_sadrzaj>
      <item>Josip Škaro, OIB 87466802381</item>
    </izvorni_sadrzaj>
    <derivirana_varijabla naziv="DomainObject.Predmet.StrankaListNazivFormatedOIB_1">
      <item>Josip Škaro, OIB 87466802381</item>
    </derivirana_varijabla>
  </DomainObject.Predmet.StrankaListNazivFormatedOIB>
  <DomainObject.Predmet.ProtuStrankaListFormated>
    <izvorni_sadrzaj>
      <item>CENTAR BRAČ d.o.o.</item>
    </izvorni_sadrzaj>
    <derivirana_varijabla naziv="DomainObject.Predmet.ProtuStrankaListFormated_1">
      <item>CENTAR BRAČ d.o.o.</item>
    </derivirana_varijabla>
  </DomainObject.Predmet.ProtuStrankaListFormated>
  <DomainObject.Predmet.ProtuStrankaListFormatedOIB>
    <izvorni_sadrzaj>
      <item>CENTAR BRAČ d.o.o., OIB 71033423032</item>
    </izvorni_sadrzaj>
    <derivirana_varijabla naziv="DomainObject.Predmet.ProtuStrankaListFormatedOIB_1">
      <item>CENTAR BRAČ d.o.o., OIB 71033423032</item>
    </derivirana_varijabla>
  </DomainObject.Predmet.ProtuStrankaListFormatedOIB>
  <DomainObject.Predmet.ProtuStrankaListFormatedWithAdress>
    <izvorni_sadrzaj>
      <item>CENTAR BRAČ d.o.o., Ksaver 196 A, 10000 Zagreb</item>
    </izvorni_sadrzaj>
    <derivirana_varijabla naziv="DomainObject.Predmet.ProtuStrankaListFormatedWithAdress_1">
      <item>CENTAR BRAČ d.o.o., Ksaver 196 A, 10000 Zagreb</item>
    </derivirana_varijabla>
  </DomainObject.Predmet.ProtuStrankaListFormatedWithAdress>
  <DomainObject.Predmet.ProtuStrankaListFormatedWithAdressOIB>
    <izvorni_sadrzaj>
      <item>CENTAR BRAČ d.o.o., OIB 71033423032, Ksaver 196 A, 10000 Zagreb</item>
    </izvorni_sadrzaj>
    <derivirana_varijabla naziv="DomainObject.Predmet.ProtuStrankaListFormatedWithAdressOIB_1">
      <item>CENTAR BRAČ d.o.o., OIB 71033423032, Ksaver 196 A, 10000 Zagreb</item>
    </derivirana_varijabla>
  </DomainObject.Predmet.ProtuStrankaListFormatedWithAdressOIB>
  <DomainObject.Predmet.ProtuStrankaListNazivFormated>
    <izvorni_sadrzaj>
      <item>CENTAR BRAČ d.o.o.</item>
    </izvorni_sadrzaj>
    <derivirana_varijabla naziv="DomainObject.Predmet.ProtuStrankaListNazivFormated_1">
      <item>CENTAR BRAČ d.o.o.</item>
    </derivirana_varijabla>
  </DomainObject.Predmet.ProtuStrankaListNazivFormated>
  <DomainObject.Predmet.ProtuStrankaListNazivFormatedOIB>
    <izvorni_sadrzaj>
      <item>CENTAR BRAČ d.o.o., OIB 71033423032</item>
    </izvorni_sadrzaj>
    <derivirana_varijabla naziv="DomainObject.Predmet.ProtuStrankaListNazivFormatedOIB_1">
      <item>CENTAR BRAČ d.o.o., OIB 71033423032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St-1333/2017-23</izvorni_sadrzaj>
    <derivirana_varijabla naziv="DomainObject.PoslovniBrojDokumenta_1">St-1333/2017-23</derivirana_varijabla>
  </DomainObject.PoslovniBrojDokumenta>
  <DomainObject.Predmet.StrankaIDrugi>
    <izvorni_sadrzaj>Josip Škaro</izvorni_sadrzaj>
    <derivirana_varijabla naziv="DomainObject.Predmet.StrankaIDrugi_1">Josip Škaro</derivirana_varijabla>
  </DomainObject.Predmet.StrankaIDrugi>
  <DomainObject.Predmet.ProtustrankaIDrugi>
    <izvorni_sadrzaj>CENTAR BRAČ d.o.o.</izvorni_sadrzaj>
    <derivirana_varijabla naziv="DomainObject.Predmet.ProtustrankaIDrugi_1">CENTAR BRAČ d.o.o.</derivirana_varijabla>
  </DomainObject.Predmet.ProtustrankaIDrugi>
  <DomainObject.Predmet.StrankaIDrugiAdressOIB>
    <izvorni_sadrzaj>Josip Škaro, OIB 87466802381, Dubrovačka 3a, 21000 Split</izvorni_sadrzaj>
    <derivirana_varijabla naziv="DomainObject.Predmet.StrankaIDrugiAdressOIB_1">Josip Škaro, OIB 87466802381, Dubrovačka 3a, 21000 Split</derivirana_varijabla>
  </DomainObject.Predmet.StrankaIDrugiAdressOIB>
  <DomainObject.Predmet.ProtustrankaIDrugiAdressOIB>
    <izvorni_sadrzaj>CENTAR BRAČ d.o.o., OIB 71033423032, Ksaver 196 A, 10000 Zagreb</izvorni_sadrzaj>
    <derivirana_varijabla naziv="DomainObject.Predmet.ProtustrankaIDrugiAdressOIB_1">CENTAR BRAČ d.o.o., OIB 71033423032, Ksaver 196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Škaro</item>
      <item>CENTAR BRAČ d.o.o.</item>
    </izvorni_sadrzaj>
    <derivirana_varijabla naziv="DomainObject.Predmet.SudioniciListNaziv_1">
      <item>Josip Škaro</item>
      <item>CENTAR BRAČ d.o.o.</item>
    </derivirana_varijabla>
  </DomainObject.Predmet.SudioniciListNaziv>
  <DomainObject.Predmet.SudioniciListAdressOIB>
    <izvorni_sadrzaj>
      <item>Josip Škaro, OIB 87466802381, Dubrovačka 3a,21000 Split</item>
      <item>CENTAR BRAČ d.o.o., OIB 71033423032, Ksaver 196 A,10000 Zagreb</item>
    </izvorni_sadrzaj>
    <derivirana_varijabla naziv="DomainObject.Predmet.SudioniciListAdressOIB_1">
      <item>Josip Škaro, OIB 87466802381, Dubrovačka 3a,21000 Split</item>
      <item>CENTAR BRAČ d.o.o., OIB 71033423032, Ksaver 196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87466802381</item>
      <item>, OIB 71033423032</item>
    </izvorni_sadrzaj>
    <derivirana_varijabla naziv="DomainObject.Predmet.SudioniciListNazivOIB_1">
      <item>, OIB 87466802381</item>
      <item>, OIB 71033423032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3D69EE-7BD7-4821-92E4-DC1BAE4C40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21</properties:Pages>
  <properties:Words>3890</properties:Words>
  <properties:Characters>24077</properties:Characters>
  <properties:Lines>1521</properties:Lines>
  <properties:Paragraphs>867</properties:Paragraphs>
  <properties:TotalTime>327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2017-11-06T07:41:00Z</dcterms:created>
  <dc:creator>Vlasta Bogović Milisavljević</dc:creator>
  <cp:lastModifiedBy>Vlasta Bogović Milisavljević</cp:lastModifiedBy>
  <cp:lastPrinted>2017-11-07T10:03:00Z</cp:lastPrinted>
  <dcterms:modified xmlns:xsi="http://www.w3.org/2001/XMLSchema-instance" xsi:type="dcterms:W3CDTF">2017-11-08T07:04:00Z</dcterms:modified>
  <cp:revision>207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St-1333/2017-23 / Zapisnik - Ročište radi ispitivanja tražbina</vt:lpwstr>
  </prop:property>
  <prop:property name="CC_coloring" pid="4" fmtid="{D5CDD505-2E9C-101B-9397-08002B2CF9AE}">
    <vt:bool>false</vt:bool>
  </prop:property>
  <prop:property name="BrojStranica" pid="5" fmtid="{D5CDD505-2E9C-101B-9397-08002B2CF9AE}">
    <vt:i4>21</vt:i4>
  </prop:property>
</prop:Properties>
</file>