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4db2" w14:paraId="1224db2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</w:r>
      <w:r w:rsidR="00277257">
        <w:t>Trgovački sud u Z</w:t>
      </w:r>
      <w:r w:rsidR="00277257" w:rsidRPr="00277257">
        <w:t>agrebu</w:t>
      </w:r>
      <w:r>
        <w:t xml:space="preserve">, </w:t>
      </w:r>
      <w:r w:rsidR="008A170A">
        <w:t xml:space="preserve">po sudskoj savjetnici tog suda </w:t>
      </w:r>
      <w:r w:rsidR="00EA1774">
        <w:t>Teni Kovačić</w:t>
      </w:r>
      <w:r>
        <w:t>, u skraćenom stečajnom postupku</w:t>
      </w:r>
      <w:r w:rsidR="008B5423">
        <w:t>,</w:t>
      </w:r>
      <w:r>
        <w:t xml:space="preserve"> pod poslovnim brojem</w:t>
      </w:r>
      <w:r w:rsidR="00EA1774">
        <w:t>:</w:t>
      </w:r>
      <w:r>
        <w:t xml:space="preserve"> </w:t>
      </w:r>
      <w:r w:rsidR="008A170A">
        <w:t>St-</w:t>
      </w:r>
      <w:r w:rsidR="00AC4CFB">
        <w:t>1140</w:t>
      </w:r>
      <w:r w:rsidR="00E37495">
        <w:t>/1</w:t>
      </w:r>
      <w:r w:rsidR="00AC4CFB">
        <w:t>8</w:t>
      </w:r>
      <w:r>
        <w:t>, temelj</w:t>
      </w:r>
      <w:r w:rsidR="00D4067E">
        <w:t>em</w:t>
      </w:r>
      <w:r>
        <w:t xml:space="preserve"> odredbe čl. 430. Stečajnog zakona („Narodne novine“ br. 71/15</w:t>
      </w:r>
      <w:r w:rsidR="00B80744">
        <w:t>, 104/17</w:t>
      </w:r>
      <w:r w:rsidR="00277257">
        <w:t>, dalje: SZ</w:t>
      </w:r>
      <w:r>
        <w:t xml:space="preserve">), dana </w:t>
      </w:r>
      <w:r w:rsidR="00AC4CFB">
        <w:t>07</w:t>
      </w:r>
      <w:r w:rsidR="00E37495">
        <w:t xml:space="preserve">. </w:t>
      </w:r>
      <w:r w:rsidR="00AC4CFB">
        <w:t>studenog</w:t>
      </w:r>
      <w:r w:rsidR="00E37495">
        <w:t xml:space="preserve"> 2018</w:t>
      </w:r>
      <w:r>
        <w:t>.</w:t>
      </w:r>
      <w:r w:rsidR="00277257">
        <w:t xml:space="preserve"> godine</w:t>
      </w:r>
      <w:r>
        <w:t>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205853">
        <w:t xml:space="preserve">Kardo d.o.o. iz Duge Rese (Grad Duga Resa), </w:t>
      </w:r>
      <w:r w:rsidR="00205853" w:rsidRPr="009969C2">
        <w:t>G. Mrzlo Polje 154</w:t>
      </w:r>
      <w:r w:rsidR="00205853">
        <w:t>,</w:t>
      </w:r>
      <w:r w:rsidR="00205853" w:rsidRPr="009969C2">
        <w:t xml:space="preserve"> </w:t>
      </w:r>
      <w:r w:rsidR="00205853">
        <w:t xml:space="preserve">OIB: </w:t>
      </w:r>
      <w:r w:rsidR="00205853" w:rsidRPr="009969C2">
        <w:t>94821269556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AC4CFB">
        <w:t>752.831,05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>Ako osobe ovlaštene za zastupanje dužnika po zakonu u roku od 15 dana ne podnesu popis imovine i obveza dužnika ili ako iz tog</w:t>
      </w:r>
      <w:r w:rsidR="008B5423">
        <w:t>a</w:t>
      </w:r>
      <w:r>
        <w:t xml:space="preserve">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>U Zagrebu</w:t>
      </w:r>
      <w:r w:rsidR="008B5423">
        <w:t xml:space="preserve">, </w:t>
      </w:r>
      <w:r w:rsidR="003C3C9B">
        <w:t xml:space="preserve">dana </w:t>
      </w:r>
      <w:r w:rsidR="000151B8">
        <w:t>07</w:t>
      </w:r>
      <w:r w:rsidR="00E37495">
        <w:t xml:space="preserve">. </w:t>
      </w:r>
      <w:r w:rsidR="000151B8">
        <w:t>studenog</w:t>
      </w:r>
      <w:r w:rsidR="00E37495">
        <w:t xml:space="preserve"> 2018</w:t>
      </w:r>
      <w:r>
        <w:t>.</w:t>
      </w:r>
      <w:r w:rsidR="003C3C9B">
        <w:t xml:space="preserve"> godine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EA1774">
        <w:t>S</w:t>
      </w:r>
      <w:r w:rsidR="00367106">
        <w:t>udska savjetnica:</w:t>
      </w:r>
    </w:p>
    <w:p w:rsidRDefault="00367106" w:rsidP="00EA1774" w:rsidR="00367106">
      <w:pPr>
        <w:ind w:firstLine="708" w:left="5664"/>
        <w:jc w:val="right"/>
        <w:rPr>
          <w:lang w:val="da-DK"/>
        </w:rPr>
      </w:pPr>
      <w:r>
        <w:t xml:space="preserve">     </w:t>
      </w:r>
      <w:r w:rsidR="00EA1774">
        <w:t>Tena Kovačić</w:t>
      </w:r>
      <w:r w:rsidR="00967B7E">
        <w:rPr>
          <w:lang w:val="da-DK"/>
        </w:rPr>
        <w:t>, v.r.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E93CEF" w:rsidP="00967B7E" w:rsidR="00E93CEF">
      <w:pPr>
        <w:rPr>
          <w:lang w:val="da-DK"/>
        </w:rPr>
      </w:pPr>
    </w:p>
    <w:p w:rsidRDefault="00967B7E" w:rsidP="00967B7E" w:rsidR="00967B7E">
      <w:pPr>
        <w:rPr>
          <w:lang w:val="da-DK"/>
        </w:rPr>
      </w:pPr>
      <w:r>
        <w:rPr>
          <w:lang w:val="da-DK"/>
        </w:rPr>
        <w:t>Za točnost otpravka – ovlašteni službenik:</w:t>
      </w:r>
    </w:p>
    <w:p w:rsidRDefault="00967B7E" w:rsidP="00967B7E" w:rsidR="00967B7E">
      <w:r>
        <w:rPr>
          <w:lang w:val="da-DK"/>
        </w:rPr>
        <w:t>Tihomir Vučić</w:t>
      </w:r>
    </w:p>
    <w:p w:rsidRDefault="007644BB" w:rsidR="007644BB"/>
    <w:sectPr w:rsidR="007644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EF4" w:rsidP="00946EF1" w:rsidR="00A83EF4">
      <w:r>
        <w:separator/>
      </w:r>
    </w:p>
  </w:endnote>
  <w:endnote w:id="0" w:type="continuationSeparator">
    <w:p w:rsidRDefault="00A83EF4" w:rsidP="00946EF1" w:rsidR="00A83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EF1" w:rsidR="00946E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EF1" w:rsidR="00946EF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EF1" w:rsidR="00946E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EF4" w:rsidP="00946EF1" w:rsidR="00A83EF4">
      <w:r>
        <w:separator/>
      </w:r>
    </w:p>
  </w:footnote>
  <w:footnote w:id="0" w:type="continuationSeparator">
    <w:p w:rsidRDefault="00A83EF4" w:rsidP="00946EF1" w:rsidR="00A83E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EF1" w:rsidR="00946E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EF1" w:rsidP="00946EF1" w:rsidR="00946EF1">
    <w:pPr>
      <w:pStyle w:val="Zaglavlje"/>
      <w:jc w:val="right"/>
    </w:pPr>
    <w:r>
      <w:t>17 St-1140/18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EF1" w:rsidR="00946EF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151B8"/>
    <w:rsid w:val="000D33A2"/>
    <w:rsid w:val="0015774D"/>
    <w:rsid w:val="001E7687"/>
    <w:rsid w:val="00205853"/>
    <w:rsid w:val="00212CD6"/>
    <w:rsid w:val="00277257"/>
    <w:rsid w:val="002F4FC7"/>
    <w:rsid w:val="00367106"/>
    <w:rsid w:val="003C3C9B"/>
    <w:rsid w:val="00450457"/>
    <w:rsid w:val="00545FE2"/>
    <w:rsid w:val="005F30D7"/>
    <w:rsid w:val="007644BB"/>
    <w:rsid w:val="0088139D"/>
    <w:rsid w:val="008A170A"/>
    <w:rsid w:val="008B5423"/>
    <w:rsid w:val="00946EF1"/>
    <w:rsid w:val="00967B7E"/>
    <w:rsid w:val="00981AF9"/>
    <w:rsid w:val="00A83EF4"/>
    <w:rsid w:val="00AC4CFB"/>
    <w:rsid w:val="00B80744"/>
    <w:rsid w:val="00BA085A"/>
    <w:rsid w:val="00D300A7"/>
    <w:rsid w:val="00D4067E"/>
    <w:rsid w:val="00E37495"/>
    <w:rsid w:val="00E93CEF"/>
    <w:rsid w:val="00EA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33FF971"/>
  <w15:docId w15:val="{E62C2E25-8DA5-4BBC-9C1F-86D3A26B7CD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EF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EF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7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B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B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B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B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St-1140/2018</izvorni_sadrzaj>
    <derivirana_varijabla naziv="DomainObject.Predmet.OznakaBroj_1">St-1140/2018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Kardo d.o.o.</izvorni_sadrzaj>
    <derivirana_varijabla naziv="DomainObject.Predmet.ProtustrankaFormated_1">  Kardo d.o.o.</derivirana_varijabla>
  </DomainObject.Predmet.ProtustrankaFormated>
  <DomainObject.Predmet.ProtustrankaFormatedOIB>
    <izvorni_sadrzaj>  Kardo d.o.o., OIB 94821269556</izvorni_sadrzaj>
    <derivirana_varijabla naziv="DomainObject.Predmet.ProtustrankaFormatedOIB_1">  Kardo d.o.o., OIB 94821269556</derivirana_varijabla>
  </DomainObject.Predmet.ProtustrankaFormatedOIB>
  <DomainObject.Predmet.ProtustrankaFormatedWithAdress>
    <izvorni_sadrzaj> Kardo d.o.o., G. Mrzlo Polje 154, 47250 Duga Resa</izvorni_sadrzaj>
    <derivirana_varijabla naziv="DomainObject.Predmet.ProtustrankaFormatedWithAdress_1"> Kardo d.o.o., G. Mrzlo Polje 154, 47250 Duga Resa</derivirana_varijabla>
  </DomainObject.Predmet.ProtustrankaFormatedWithAdress>
  <DomainObject.Predmet.ProtustrankaFormatedWithAdressOIB>
    <izvorni_sadrzaj> Kardo d.o.o., OIB 94821269556, G. Mrzlo Polje 154, 47250 Duga Resa</izvorni_sadrzaj>
    <derivirana_varijabla naziv="DomainObject.Predmet.ProtustrankaFormatedWithAdressOIB_1"> Kardo d.o.o., OIB 94821269556, G. Mrzlo Polje 154, 47250 Duga Resa</derivirana_varijabla>
  </DomainObject.Predmet.ProtustrankaFormatedWithAdressOIB>
  <DomainObject.Predmet.ProtustrankaWithAdress>
    <izvorni_sadrzaj>Kardo d.o.o. G. Mrzlo Polje 154, 47250 Duga Resa</izvorni_sadrzaj>
    <derivirana_varijabla naziv="DomainObject.Predmet.ProtustrankaWithAdress_1">Kardo d.o.o. G. Mrzlo Polje 154, 47250 Duga Resa</derivirana_varijabla>
  </DomainObject.Predmet.ProtustrankaWithAdress>
  <DomainObject.Predmet.ProtustrankaWithAdressOIB>
    <izvorni_sadrzaj>Kardo d.o.o., OIB 94821269556, G. Mrzlo Polje 154, 47250 Duga Resa</izvorni_sadrzaj>
    <derivirana_varijabla naziv="DomainObject.Predmet.ProtustrankaWithAdressOIB_1">Kardo d.o.o., OIB 94821269556, G. Mrzlo Polje 154, 47250 Duga Resa</derivirana_varijabla>
  </DomainObject.Predmet.ProtustrankaWithAdressOIB>
  <DomainObject.Predmet.ProtustrankaNazivFormated>
    <izvorni_sadrzaj>Kardo d.o.o.</izvorni_sadrzaj>
    <derivirana_varijabla naziv="DomainObject.Predmet.ProtustrankaNazivFormated_1">Kardo d.o.o.</derivirana_varijabla>
  </DomainObject.Predmet.ProtustrankaNazivFormated>
  <DomainObject.Predmet.ProtustrankaNazivFormatedOIB>
    <izvorni_sadrzaj>Kardo d.o.o., OIB 94821269556</izvorni_sadrzaj>
    <derivirana_varijabla naziv="DomainObject.Predmet.ProtustrankaNazivFormatedOIB_1">Kardo d.o.o., OIB 94821269556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Kardo d.o.o.</item>
    </izvorni_sadrzaj>
    <derivirana_varijabla naziv="DomainObject.Predmet.ProtuStrankaListFormated_1">
      <item>Kardo d.o.o.</item>
    </derivirana_varijabla>
  </DomainObject.Predmet.ProtuStrankaListFormated>
  <DomainObject.Predmet.ProtuStrankaListFormatedOIB>
    <izvorni_sadrzaj>
      <item>Kardo d.o.o., OIB 94821269556</item>
    </izvorni_sadrzaj>
    <derivirana_varijabla naziv="DomainObject.Predmet.ProtuStrankaListFormatedOIB_1">
      <item>Kardo d.o.o., OIB 94821269556</item>
    </derivirana_varijabla>
  </DomainObject.Predmet.ProtuStrankaListFormatedOIB>
  <DomainObject.Predmet.ProtuStrankaListFormatedWithAdress>
    <izvorni_sadrzaj>
      <item>Kardo d.o.o., G. Mrzlo Polje 154, 47250 Duga Resa</item>
    </izvorni_sadrzaj>
    <derivirana_varijabla naziv="DomainObject.Predmet.ProtuStrankaListFormatedWithAdress_1">
      <item>Kardo d.o.o., G. Mrzlo Polje 154, 47250 Duga Resa</item>
    </derivirana_varijabla>
  </DomainObject.Predmet.ProtuStrankaListFormatedWithAdress>
  <DomainObject.Predmet.ProtuStrankaListFormatedWithAdressOIB>
    <izvorni_sadrzaj>
      <item>Kardo d.o.o., OIB 94821269556, G. Mrzlo Polje 154, 47250 Duga Resa</item>
    </izvorni_sadrzaj>
    <derivirana_varijabla naziv="DomainObject.Predmet.ProtuStrankaListFormatedWithAdressOIB_1">
      <item>Kardo d.o.o., OIB 94821269556, G. Mrzlo Polje 154, 47250 Duga Resa</item>
    </derivirana_varijabla>
  </DomainObject.Predmet.ProtuStrankaListFormatedWithAdressOIB>
  <DomainObject.Predmet.ProtuStrankaListNazivFormated>
    <izvorni_sadrzaj>
      <item>Kardo d.o.o.</item>
    </izvorni_sadrzaj>
    <derivirana_varijabla naziv="DomainObject.Predmet.ProtuStrankaListNazivFormated_1">
      <item>Kardo d.o.o.</item>
    </derivirana_varijabla>
  </DomainObject.Predmet.ProtuStrankaListNazivFormated>
  <DomainObject.Predmet.ProtuStrankaListNazivFormatedOIB>
    <izvorni_sadrzaj>
      <item>Kardo d.o.o., OIB 94821269556</item>
    </izvorni_sadrzaj>
    <derivirana_varijabla naziv="DomainObject.Predmet.ProtuStrankaListNazivFormatedOIB_1">
      <item>Kardo d.o.o., OIB 94821269556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Kardo d.o.o.</izvorni_sadrzaj>
    <derivirana_varijabla naziv="DomainObject.Predmet.ProtustrankaIDrugi_1">Kardo 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Kardo d.o.o., OIB 94821269556, G. Mrzlo Polje 154, 47250 Duga Resa</izvorni_sadrzaj>
    <derivirana_varijabla naziv="DomainObject.Predmet.ProtustrankaIDrugiAdressOIB_1">Kardo d.o.o., OIB 94821269556, G. Mrzlo Polje 154,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Kardo d.o.o.</item>
      <item>FINA, Regionalni centar Zagreb, Podružnica Karlovac</item>
    </izvorni_sadrzaj>
    <derivirana_varijabla naziv="DomainObject.Predmet.SudioniciListNaziv_1">
      <item>Kardo d.o.o.</item>
      <item>FINA, Regionalni centar Zagreb, Podružnica Karlovac</item>
    </derivirana_varijabla>
  </DomainObject.Predmet.SudioniciListNaziv>
  <DomainObject.Predmet.SudioniciListAdressOIB>
    <izvorni_sadrzaj>
      <item>Kardo d.o.o., OIB 94821269556, G. Mrzlo Polje 154,47250 Duga Resa</item>
      <item>FINA, Regionalni centar Zagreb, Podružnica Karlovac, OIB 85821130368, Pavla Vitezovića 1,47000 Karlovac</item>
    </izvorni_sadrzaj>
    <derivirana_varijabla naziv="DomainObject.Predmet.SudioniciListAdressOIB_1">
      <item>Kardo d.o.o., OIB 94821269556, G. Mrzlo Polje 154,47250 Duga Resa</item>
      <item>FINA,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94821269556</item>
      <item>, OIB 85821130368</item>
    </izvorni_sadrzaj>
    <derivirana_varijabla naziv="DomainObject.Predmet.SudioniciListNazivOIB_1">
      <item>, OIB 94821269556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1375</properties:Characters>
  <properties:Lines>44</properties:Lines>
  <properties:Paragraphs>17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Tihomir Vučić</cp:lastModifiedBy>
  <cp:lastPrinted>2018-11-08T12:42:00Z</cp:lastPrinted>
  <dcterms:modified xmlns:xsi="http://www.w3.org/2001/XMLSchema-instance" xsi:type="dcterms:W3CDTF">2018-11-08T12:42:00Z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