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54a0" w14:paraId="4c954a0" w:rsidRDefault="00914A34" w:rsidP="00910611" w:rsidR="00914A3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A34" w:rsidP="00910611" w:rsidR="00914A34">
      <w:r>
        <w:rPr>
          <w:rFonts w:eastAsia="MS Mincho"/>
        </w:rPr>
        <w:t xml:space="preserve">   REPUBLIKA HRVATSKA</w:t>
      </w:r>
    </w:p>
    <w:p w:rsidRDefault="00914A34" w:rsidP="00910611" w:rsidR="00914A34">
      <w:r>
        <w:rPr>
          <w:rFonts w:eastAsia="MS Mincho"/>
        </w:rPr>
        <w:t>TRGOVAČKI SUD U RIJECI</w:t>
      </w:r>
    </w:p>
    <w:p w:rsidRDefault="00914A34" w:rsidR="00914A3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14A34" w:rsidP="00910611" w:rsidR="00914A34" w:rsidRPr="00910611"/>
    <w:p w:rsidRDefault="009800B7" w:rsidP="006C16FD" w:rsidR="009800B7" w:rsidRPr="00E766A2"/>
    <w:p w:rsidRDefault="006C16FD" w:rsidP="006C16FD" w:rsidR="006C16FD" w:rsidRPr="00E766A2"/>
    <w:p w:rsidRDefault="00624F4A" w:rsidP="00902ABA" w:rsidR="006C16FD" w:rsidRPr="00902ABA">
      <w:pPr>
        <w:jc w:val="right"/>
      </w:pPr>
      <w:r>
        <w:t>Poslovni broj 15 St-</w:t>
      </w:r>
      <w:r w:rsidR="002F64F1">
        <w:t>638/17</w:t>
      </w:r>
      <w:r>
        <w:t>-</w:t>
      </w:r>
      <w:r w:rsidR="002F64F1">
        <w:t>5</w:t>
      </w:r>
    </w:p>
    <w:p w:rsidRDefault="00624F4A" w:rsidP="0067732E" w:rsidR="00624F4A">
      <w:pPr>
        <w:jc w:val="center"/>
        <w:rPr>
          <w:b/>
        </w:rPr>
      </w:pPr>
    </w:p>
    <w:p w:rsidRDefault="0067732E" w:rsidP="0067732E" w:rsidR="009800B7" w:rsidRPr="00403C4D">
      <w:pPr>
        <w:jc w:val="center"/>
      </w:pPr>
      <w:r w:rsidRPr="00403C4D">
        <w:t>R E P U B L I K A    H R V A T S K A</w:t>
      </w:r>
    </w:p>
    <w:p w:rsidRDefault="0067732E" w:rsidP="0067732E" w:rsidR="0067732E" w:rsidRPr="00403C4D">
      <w:pPr>
        <w:jc w:val="center"/>
      </w:pPr>
    </w:p>
    <w:p w:rsidRDefault="0067732E" w:rsidP="0067732E" w:rsidR="009800B7" w:rsidRPr="00403C4D">
      <w:pPr>
        <w:jc w:val="center"/>
      </w:pPr>
      <w:r w:rsidRPr="00403C4D">
        <w:t>Z A K L J U Č A K</w:t>
      </w:r>
    </w:p>
    <w:p w:rsidRDefault="006C16FD" w:rsidP="006C16FD" w:rsidR="006C16FD" w:rsidRPr="00E766A2">
      <w:pPr>
        <w:jc w:val="center"/>
      </w:pPr>
      <w:r w:rsidRPr="00E766A2">
        <w:tab/>
      </w:r>
      <w:r w:rsidRPr="00E766A2">
        <w:tab/>
      </w:r>
    </w:p>
    <w:p w:rsidRDefault="006C16FD" w:rsidP="006C16FD" w:rsidR="006C16FD" w:rsidRPr="00E766A2">
      <w:pPr>
        <w:jc w:val="both"/>
      </w:pPr>
    </w:p>
    <w:p w:rsidRDefault="00563271" w:rsidP="00563271" w:rsidR="00563271" w:rsidRPr="00563271">
      <w:pPr>
        <w:jc w:val="both"/>
        <w:rPr>
          <w:lang w:eastAsia="en-US"/>
        </w:rPr>
      </w:pPr>
      <w:r>
        <w:rPr>
          <w:lang w:eastAsia="en-US"/>
        </w:rPr>
        <w:tab/>
      </w:r>
      <w:r w:rsidR="002F64F1" w:rsidRPr="002D03B9">
        <w:t>Trgovački sud u Rijeci, OIB 88785964957, po sucu pojedincu Danieli Korlević, odlučujući o prijedlogu Financijske agencije, Regionalni centar Rijeka, F. Kurelca 8 za otvaranje stečajnog postupka nad dužnikom trgovačkim društvom</w:t>
      </w:r>
      <w:r w:rsidR="002F64F1">
        <w:rPr>
          <w:b/>
        </w:rPr>
        <w:t xml:space="preserve"> VR - KRK d.o.o. Beli Manastir, Imre Nagya 6 (ranije Krk, Rijeka, Nike Katunara 4), OIB 31521842055</w:t>
      </w:r>
      <w:r w:rsidRPr="00563271">
        <w:rPr>
          <w:lang w:eastAsia="en-US"/>
        </w:rPr>
        <w:t xml:space="preserve">, dana 26. ožujka 2018.  </w:t>
      </w:r>
    </w:p>
    <w:p w:rsidRDefault="00563271" w:rsidP="00563271" w:rsidR="00563271" w:rsidRPr="00563271">
      <w:pPr>
        <w:jc w:val="center"/>
        <w:rPr>
          <w:b/>
          <w:bCs/>
          <w:lang w:eastAsia="en-US"/>
        </w:rPr>
      </w:pPr>
    </w:p>
    <w:p w:rsidRDefault="0067732E" w:rsidP="00902ABA" w:rsidR="0067732E">
      <w:pPr>
        <w:jc w:val="both"/>
        <w:rPr>
          <w:b/>
          <w:bCs/>
        </w:rPr>
      </w:pPr>
    </w:p>
    <w:p w:rsidRDefault="006C16FD" w:rsidP="006C16FD" w:rsidR="006C16FD" w:rsidRPr="009F025E">
      <w:pPr>
        <w:jc w:val="center"/>
        <w:rPr>
          <w:bCs/>
        </w:rPr>
      </w:pPr>
      <w:r w:rsidRPr="009F025E">
        <w:rPr>
          <w:bCs/>
        </w:rPr>
        <w:t xml:space="preserve">z a k l j u č i o </w:t>
      </w:r>
      <w:r w:rsidR="007C16BB" w:rsidRPr="009F025E">
        <w:rPr>
          <w:bCs/>
        </w:rPr>
        <w:t xml:space="preserve">  </w:t>
      </w:r>
      <w:r w:rsidRPr="009F025E">
        <w:rPr>
          <w:bCs/>
        </w:rPr>
        <w:t xml:space="preserve">  j e</w:t>
      </w:r>
    </w:p>
    <w:p w:rsidRDefault="0067732E" w:rsidP="006C16FD" w:rsidR="0067732E" w:rsidRPr="00E766A2">
      <w:pPr>
        <w:jc w:val="both"/>
      </w:pPr>
    </w:p>
    <w:p w:rsidRDefault="006C16FD" w:rsidP="0067732E" w:rsidR="002F64F1">
      <w:pPr>
        <w:jc w:val="both"/>
      </w:pPr>
      <w:r w:rsidRPr="00E766A2">
        <w:tab/>
      </w:r>
      <w:r w:rsidR="00BF20AF">
        <w:t xml:space="preserve">Poziva se </w:t>
      </w:r>
      <w:r w:rsidR="002F64F1">
        <w:t xml:space="preserve">predlagatelj dostaviti potvrdu sudu o tome ima li dužnik </w:t>
      </w:r>
      <w:r w:rsidR="002F64F1">
        <w:rPr>
          <w:b/>
        </w:rPr>
        <w:t xml:space="preserve">VR - KRK d.o.o. Beli Manastir, Imre Nagya 6 (ranije Krk, Rijeka, Nike Katunara 4), OIB 31521842055 </w:t>
      </w:r>
      <w:r w:rsidR="002F64F1" w:rsidRPr="002F64F1">
        <w:t>na računima nepodmirenih obveza</w:t>
      </w:r>
      <w:r w:rsidR="002F64F1">
        <w:t xml:space="preserve"> u razdoblju dužem od 60 dana</w:t>
      </w:r>
      <w:r w:rsidR="002F64F1" w:rsidRPr="002F64F1">
        <w:t>.</w:t>
      </w:r>
      <w:r w:rsidR="002F64F1">
        <w:t xml:space="preserve"> </w:t>
      </w:r>
    </w:p>
    <w:p w:rsidRDefault="002F64F1" w:rsidP="0067732E" w:rsidR="002F64F1">
      <w:pPr>
        <w:jc w:val="both"/>
      </w:pPr>
    </w:p>
    <w:p w:rsidRDefault="002F64F1" w:rsidP="0067732E" w:rsidR="002F64F1">
      <w:pPr>
        <w:jc w:val="both"/>
      </w:pPr>
    </w:p>
    <w:p w:rsidRDefault="006C16FD" w:rsidP="00624F4A" w:rsidR="002F64F1">
      <w:pPr>
        <w:jc w:val="center"/>
      </w:pPr>
      <w:r w:rsidRPr="00E766A2">
        <w:t>U Rijeci,</w:t>
      </w:r>
      <w:r w:rsidR="007C16BB" w:rsidRPr="00E766A2">
        <w:t xml:space="preserve"> </w:t>
      </w:r>
      <w:r w:rsidR="00563271">
        <w:t>26</w:t>
      </w:r>
      <w:r w:rsidR="00902ABA">
        <w:t xml:space="preserve">. </w:t>
      </w:r>
      <w:r w:rsidR="00F60451">
        <w:t>ožujka</w:t>
      </w:r>
      <w:r w:rsidR="002F64F1">
        <w:t xml:space="preserve"> 2018.</w:t>
      </w:r>
    </w:p>
    <w:p w:rsidRDefault="00624F4A" w:rsidP="00624F4A" w:rsidR="006C16FD" w:rsidRPr="00E766A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62352D">
        <w:t>S</w:t>
      </w:r>
      <w:r w:rsidR="006C16FD" w:rsidRPr="00E766A2">
        <w:t>udac</w:t>
      </w:r>
    </w:p>
    <w:p w:rsidRDefault="006C16FD" w:rsidP="00914A34" w:rsidR="006C16FD">
      <w:pPr>
        <w:ind w:firstLine="708" w:left="1416"/>
        <w:jc w:val="right"/>
      </w:pP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="007A113A">
        <w:rPr>
          <w:b/>
        </w:rPr>
        <w:t xml:space="preserve">       </w:t>
      </w:r>
      <w:r w:rsidRPr="00E766A2">
        <w:rPr>
          <w:b/>
        </w:rPr>
        <w:tab/>
      </w:r>
      <w:r w:rsidR="007A113A">
        <w:rPr>
          <w:b/>
        </w:rPr>
        <w:t xml:space="preserve">           </w:t>
      </w:r>
      <w:r w:rsidR="007A113A">
        <w:t>D</w:t>
      </w:r>
      <w:r w:rsidRPr="00E766A2">
        <w:t>aniela Korlević</w:t>
      </w:r>
      <w:r w:rsidR="006F7AE6">
        <w:t xml:space="preserve"> </w:t>
      </w:r>
    </w:p>
    <w:p w:rsidRDefault="00914A34" w:rsidP="00914A34" w:rsidR="00914A34">
      <w:pPr>
        <w:ind w:firstLine="708" w:left="1416"/>
        <w:jc w:val="right"/>
      </w:pPr>
    </w:p>
    <w:p w:rsidRDefault="00914A34" w:rsidP="00914A34" w:rsidR="00914A34">
      <w:pPr>
        <w:ind w:firstLine="708" w:left="1416"/>
        <w:jc w:val="right"/>
      </w:pPr>
    </w:p>
    <w:p w:rsidRDefault="00914A34" w:rsidP="00914A34" w:rsidR="00914A34" w:rsidRPr="00E766A2">
      <w:pPr>
        <w:ind w:firstLine="708" w:left="1416"/>
        <w:jc w:val="right"/>
        <w:rPr>
          <w:b/>
        </w:rPr>
      </w:pPr>
    </w:p>
    <w:p w:rsidRDefault="006C16FD" w:rsidP="00624F4A" w:rsidR="006C16FD" w:rsidRPr="00403C4D">
      <w:pPr>
        <w:ind w:hanging="2160" w:left="2160"/>
        <w:jc w:val="both"/>
      </w:pPr>
      <w:r w:rsidRPr="00403C4D">
        <w:t>UPUTA O PRAVNOM LIJEKU:</w:t>
      </w:r>
    </w:p>
    <w:p w:rsidRDefault="006C16FD" w:rsidP="006C16FD" w:rsidR="006C16FD" w:rsidRPr="00E766A2">
      <w:r w:rsidRPr="00E766A2">
        <w:tab/>
      </w:r>
      <w:r w:rsidR="0062352D">
        <w:t>Protiv zaključka nije dopušten pravni lijek</w:t>
      </w:r>
      <w:r w:rsidR="007E785B">
        <w:t xml:space="preserve"> </w:t>
      </w:r>
      <w:r w:rsidRPr="00E766A2">
        <w:t>(čl.</w:t>
      </w:r>
      <w:r w:rsidR="0062352D">
        <w:t>19. st.7</w:t>
      </w:r>
      <w:r w:rsidRPr="00E766A2">
        <w:t>. SZ)</w:t>
      </w:r>
      <w:r w:rsidRPr="00E766A2">
        <w:tab/>
      </w:r>
    </w:p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R="006C16FD" w:rsidRPr="00E766A2"/>
    <w:sectPr w:rsidR="006C16FD" w:rsidRPr="00E766A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FCB" w:rsidR="00612FCB">
      <w:r>
        <w:separator/>
      </w:r>
    </w:p>
  </w:endnote>
  <w:endnote w:id="0" w:type="continuationSeparator">
    <w:p w:rsidRDefault="00612FCB" w:rsidR="0061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A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FCB" w:rsidR="00612FCB">
      <w:r>
        <w:separator/>
      </w:r>
    </w:p>
  </w:footnote>
  <w:footnote w:id="0" w:type="continuationSeparator">
    <w:p w:rsidRDefault="00612FCB" w:rsidR="00612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102759" w:rsidR="007C16BB" w:rsidRPr="007A113A">
    <w:pPr>
      <w:pStyle w:val="Zaglavlje"/>
      <w:jc w:val="right"/>
      <w:rPr>
        <w:b/>
      </w:rPr>
    </w:pPr>
    <w:r w:rsidRPr="007A113A">
      <w:rPr>
        <w:b/>
      </w:rPr>
      <w:tab/>
    </w:r>
    <w:r w:rsidR="00902ABA">
      <w:rPr>
        <w:b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6FD"/>
    <w:rsid w:val="00033594"/>
    <w:rsid w:val="00066AA2"/>
    <w:rsid w:val="00102759"/>
    <w:rsid w:val="0016599E"/>
    <w:rsid w:val="001A4287"/>
    <w:rsid w:val="001B3298"/>
    <w:rsid w:val="001C7C50"/>
    <w:rsid w:val="001E3636"/>
    <w:rsid w:val="00251D71"/>
    <w:rsid w:val="00252CA8"/>
    <w:rsid w:val="002E5389"/>
    <w:rsid w:val="002F64F1"/>
    <w:rsid w:val="002F6CF3"/>
    <w:rsid w:val="003422A4"/>
    <w:rsid w:val="00397FBF"/>
    <w:rsid w:val="00403C4D"/>
    <w:rsid w:val="00440BF7"/>
    <w:rsid w:val="004C203E"/>
    <w:rsid w:val="005354A9"/>
    <w:rsid w:val="00563271"/>
    <w:rsid w:val="005D48B8"/>
    <w:rsid w:val="00612FCB"/>
    <w:rsid w:val="0062352D"/>
    <w:rsid w:val="00624F4A"/>
    <w:rsid w:val="00636EE2"/>
    <w:rsid w:val="0067732E"/>
    <w:rsid w:val="006C16FD"/>
    <w:rsid w:val="006F7AE6"/>
    <w:rsid w:val="007403D8"/>
    <w:rsid w:val="007A113A"/>
    <w:rsid w:val="007C16BB"/>
    <w:rsid w:val="007D76A2"/>
    <w:rsid w:val="007E1A24"/>
    <w:rsid w:val="007E600D"/>
    <w:rsid w:val="007E785B"/>
    <w:rsid w:val="00855594"/>
    <w:rsid w:val="00902ABA"/>
    <w:rsid w:val="00914A34"/>
    <w:rsid w:val="00944FBB"/>
    <w:rsid w:val="009800B7"/>
    <w:rsid w:val="009F025E"/>
    <w:rsid w:val="00A34973"/>
    <w:rsid w:val="00A67663"/>
    <w:rsid w:val="00BD5D66"/>
    <w:rsid w:val="00BF20AF"/>
    <w:rsid w:val="00C056AA"/>
    <w:rsid w:val="00C3663A"/>
    <w:rsid w:val="00C37ECA"/>
    <w:rsid w:val="00C65532"/>
    <w:rsid w:val="00CD5423"/>
    <w:rsid w:val="00D22390"/>
    <w:rsid w:val="00D75197"/>
    <w:rsid w:val="00DD272D"/>
    <w:rsid w:val="00DF64BA"/>
    <w:rsid w:val="00E265A3"/>
    <w:rsid w:val="00E311D4"/>
    <w:rsid w:val="00E766A2"/>
    <w:rsid w:val="00EE2309"/>
    <w:rsid w:val="00EF1BE1"/>
    <w:rsid w:val="00EF3642"/>
    <w:rsid w:val="00EF60C8"/>
    <w:rsid w:val="00F125F2"/>
    <w:rsid w:val="00F265B9"/>
    <w:rsid w:val="00F26D02"/>
    <w:rsid w:val="00F55437"/>
    <w:rsid w:val="00F60451"/>
    <w:rsid w:val="00F8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16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16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4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2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05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93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St-638/2017</izvorni_sadrzaj>
    <derivirana_varijabla naziv="DomainObject.Predmet.OznakaBroj_1">St-638/2017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 - KRK d.o.o.</izvorni_sadrzaj>
    <derivirana_varijabla naziv="DomainObject.Predmet.ProtustrankaFormated_1">  VR - KRK d.o.o.</derivirana_varijabla>
  </DomainObject.Predmet.ProtustrankaFormated>
  <DomainObject.Predmet.ProtustrankaFormatedOIB>
    <izvorni_sadrzaj>  VR - KRK d.o.o., OIB 31521842055</izvorni_sadrzaj>
    <derivirana_varijabla naziv="DomainObject.Predmet.ProtustrankaFormatedOIB_1">  VR - KRK d.o.o., OIB 31521842055</derivirana_varijabla>
  </DomainObject.Predmet.ProtustrankaFormatedOIB>
  <DomainObject.Predmet.ProtustrankaFormatedWithAdress>
    <izvorni_sadrzaj> VR - KRK d.o.o., Nike Katunara 4, 51000 Rijeka</izvorni_sadrzaj>
    <derivirana_varijabla naziv="DomainObject.Predmet.ProtustrankaFormatedWithAdress_1"> VR - KRK d.o.o., Nike Katunara 4, 51000 Rijeka</derivirana_varijabla>
  </DomainObject.Predmet.ProtustrankaFormatedWithAdress>
  <DomainObject.Predmet.ProtustrankaFormatedWithAdressOIB>
    <izvorni_sadrzaj> VR - KRK d.o.o., OIB 31521842055, Nike Katunara 4, 51000 Rijeka</izvorni_sadrzaj>
    <derivirana_varijabla naziv="DomainObject.Predmet.ProtustrankaFormatedWithAdressOIB_1"> VR - KRK d.o.o., OIB 31521842055, Nike Katunara 4, 51000 Rijeka</derivirana_varijabla>
  </DomainObject.Predmet.ProtustrankaFormatedWithAdressOIB>
  <DomainObject.Predmet.ProtustrankaWithAdress>
    <izvorni_sadrzaj>VR - KRK d.o.o. Nike Katunara 4, 51000 Rijeka</izvorni_sadrzaj>
    <derivirana_varijabla naziv="DomainObject.Predmet.ProtustrankaWithAdress_1">VR - KRK d.o.o. Nike Katunara 4, 51000 Rijeka</derivirana_varijabla>
  </DomainObject.Predmet.ProtustrankaWithAdress>
  <DomainObject.Predmet.ProtustrankaWithAdressOIB>
    <izvorni_sadrzaj>VR - KRK d.o.o., OIB 31521842055, Nike Katunara 4, 51000 Rijeka</izvorni_sadrzaj>
    <derivirana_varijabla naziv="DomainObject.Predmet.ProtustrankaWithAdressOIB_1">VR - KRK d.o.o., OIB 31521842055, Nike Katunara 4, 51000 Rijeka</derivirana_varijabla>
  </DomainObject.Predmet.ProtustrankaWithAdressOIB>
  <DomainObject.Predmet.ProtustrankaNazivFormated>
    <izvorni_sadrzaj>VR - KRK d.o.o.</izvorni_sadrzaj>
    <derivirana_varijabla naziv="DomainObject.Predmet.ProtustrankaNazivFormated_1">VR - KRK d.o.o.</derivirana_varijabla>
  </DomainObject.Predmet.ProtustrankaNazivFormated>
  <DomainObject.Predmet.ProtustrankaNazivFormatedOIB>
    <izvorni_sadrzaj>VR - KRK d.o.o., OIB 31521842055</izvorni_sadrzaj>
    <derivirana_varijabla naziv="DomainObject.Predmet.ProtustrankaNazivFormatedOIB_1">VR - KRK d.o.o., OIB 31521842055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 - KRK d.o.o.</item>
    </izvorni_sadrzaj>
    <derivirana_varijabla naziv="DomainObject.Predmet.ProtuStrankaListFormated_1">
      <item>VR - KRK d.o.o.</item>
    </derivirana_varijabla>
  </DomainObject.Predmet.ProtuStrankaListFormated>
  <DomainObject.Predmet.ProtuStrankaListFormatedOIB>
    <izvorni_sadrzaj>
      <item>VR - KRK d.o.o., OIB 31521842055</item>
    </izvorni_sadrzaj>
    <derivirana_varijabla naziv="DomainObject.Predmet.ProtuStrankaListFormatedOIB_1">
      <item>VR - KRK d.o.o., OIB 31521842055</item>
    </derivirana_varijabla>
  </DomainObject.Predmet.ProtuStrankaListFormatedOIB>
  <DomainObject.Predmet.ProtuStrankaListFormatedWithAdress>
    <izvorni_sadrzaj>
      <item>VR - KRK d.o.o., Nike Katunara 4, 51000 Rijeka</item>
    </izvorni_sadrzaj>
    <derivirana_varijabla naziv="DomainObject.Predmet.ProtuStrankaListFormatedWithAdress_1">
      <item>VR - KRK d.o.o., Nike Katunara 4, 51000 Rijeka</item>
    </derivirana_varijabla>
  </DomainObject.Predmet.ProtuStrankaListFormatedWithAdress>
  <DomainObject.Predmet.ProtuStrankaListFormatedWithAdressOIB>
    <izvorni_sadrzaj>
      <item>VR - KRK d.o.o., OIB 31521842055, Nike Katunara 4, 51000 Rijeka</item>
    </izvorni_sadrzaj>
    <derivirana_varijabla naziv="DomainObject.Predmet.ProtuStrankaListFormatedWithAdressOIB_1">
      <item>VR - KRK d.o.o., OIB 31521842055, Nike Katunara 4, 51000 Rijeka</item>
    </derivirana_varijabla>
  </DomainObject.Predmet.ProtuStrankaListFormatedWithAdressOIB>
  <DomainObject.Predmet.ProtuStrankaListNazivFormated>
    <izvorni_sadrzaj>
      <item>VR - KRK d.o.o.</item>
    </izvorni_sadrzaj>
    <derivirana_varijabla naziv="DomainObject.Predmet.ProtuStrankaListNazivFormated_1">
      <item>VR - KRK d.o.o.</item>
    </derivirana_varijabla>
  </DomainObject.Predmet.ProtuStrankaListNazivFormated>
  <DomainObject.Predmet.ProtuStrankaListNazivFormatedOIB>
    <izvorni_sadrzaj>
      <item>VR - KRK d.o.o., OIB 31521842055</item>
    </izvorni_sadrzaj>
    <derivirana_varijabla naziv="DomainObject.Predmet.ProtuStrankaListNazivFormatedOIB_1">
      <item>VR - KRK d.o.o., OIB 31521842055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 - KRK d.o.o.</izvorni_sadrzaj>
    <derivirana_varijabla naziv="DomainObject.Predmet.ProtustrankaIDrugi_1">VR - KRK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 - KRK d.o.o., OIB 31521842055, Nike Katunara 4, 51000 Rijeka</izvorni_sadrzaj>
    <derivirana_varijabla naziv="DomainObject.Predmet.ProtustrankaIDrugiAdressOIB_1">VR - KRK d.o.o., OIB 31521842055, Nike Katunara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VR - KRK d.o.o.</item>
    </izvorni_sadrzaj>
    <derivirana_varijabla naziv="DomainObject.Predmet.SudioniciListNaziv_1">
      <item>FINA  Rijeka</item>
      <item>VR - KRK d.o.o.</item>
    </derivirana_varijabla>
  </DomainObject.Predmet.SudioniciListNaziv>
  <DomainObject.Predmet.SudioniciListAdressOIB>
    <izvorni_sadrzaj>
      <item>FINA  Rijeka, OIB 85821130368, Frana Kurelca 8,51000 Rijeka</item>
      <item>VR - KRK d.o.o., OIB 31521842055, Nike Katunara 4,51000 Rijeka</item>
    </izvorni_sadrzaj>
    <derivirana_varijabla naziv="DomainObject.Predmet.SudioniciListAdressOIB_1">
      <item>FINA  Rijeka, OIB 85821130368, Frana Kurelca 8,51000 Rijeka</item>
      <item>VR - KRK d.o.o., OIB 31521842055, Nike Katunara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31521842055</item>
    </izvorni_sadrzaj>
    <derivirana_varijabla naziv="DomainObject.Predmet.SudioniciListNazivOIB_1">
      <item>, OIB 85821130368</item>
      <item>, OIB 31521842055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719</properties:Characters>
  <properties:Lines>40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2018-03-26T08:49:00Z</dcterms:created>
  <dc:creator>skrapic</dc:creator>
  <cp:lastModifiedBy>Jasna Radulović</cp:lastModifiedBy>
  <cp:lastPrinted>2018-03-26T07:40:00Z</cp:lastPrinted>
  <dcterms:modified xmlns:xsi="http://www.w3.org/2001/XMLSchema-instance" xsi:type="dcterms:W3CDTF">2018-03-26T08:53:00Z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(638-17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