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86c6" w14:paraId="53a86c6" w:rsidRDefault="00C8597E" w:rsidP="00C8597E" w:rsidR="00C8597E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97E" w:rsidP="00C8597E" w:rsidR="00C8597E">
      <w:pPr>
        <w:spacing w:after="0"/>
      </w:pPr>
      <w:r>
        <w:t xml:space="preserve">         REPUBLIKA HRVATSKA</w:t>
      </w:r>
    </w:p>
    <w:p w:rsidRDefault="00C8597E" w:rsidP="00C8597E" w:rsidR="00C8597E">
      <w:pPr>
        <w:spacing w:after="0"/>
      </w:pPr>
      <w:r>
        <w:t xml:space="preserve"> TRGOVAČKI SUD U VARAŽDINU</w:t>
      </w:r>
    </w:p>
    <w:p w:rsidRDefault="00C8597E" w:rsidP="00C8597E" w:rsidR="00C8597E">
      <w:pPr>
        <w:spacing w:after="0"/>
      </w:pPr>
      <w:r>
        <w:t xml:space="preserve">           Braće Radića 2, Varaždin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center"/>
      </w:pPr>
      <w:r>
        <w:t>U  I M E  R E P U B L I K E  H R V A T S K E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center"/>
      </w:pPr>
      <w:r>
        <w:t>R J E Š E NJ E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TIG-TKALEC d.o.o., OIB: 33041607313 sa sjedištem u Školska 5, 40000 Novo Selo Rok, dana 1. veljače 2016. </w:t>
      </w:r>
    </w:p>
    <w:p w:rsidRDefault="00C8597E" w:rsidP="00C8597E" w:rsidR="00C8597E">
      <w:pPr>
        <w:spacing w:after="0"/>
        <w:jc w:val="both"/>
      </w:pPr>
    </w:p>
    <w:p w:rsidRDefault="00C8597E" w:rsidP="00C8597E" w:rsidR="00C8597E">
      <w:pPr>
        <w:spacing w:after="0"/>
        <w:jc w:val="center"/>
      </w:pPr>
      <w:r>
        <w:t>r i j e š i o  j e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ind w:firstLine="708"/>
        <w:jc w:val="both"/>
      </w:pPr>
      <w:r>
        <w:t>I/ Otvara se stečajni postupak nad stečajnim dužnikom TIG-TKALEC d.o.o., OIB: 33041607313 sa sjedištem u Školska 5, 40000 Novo Selo Rok, s danom 1. veljače 2016. u 15,00 sati.</w:t>
      </w:r>
    </w:p>
    <w:p w:rsidRDefault="00C8597E" w:rsidP="00C8597E" w:rsidR="00C8597E">
      <w:pPr>
        <w:spacing w:after="0"/>
        <w:jc w:val="both"/>
      </w:pPr>
    </w:p>
    <w:p w:rsidRDefault="00C8597E" w:rsidP="00C8597E" w:rsidR="00C8597E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TIG-TKALEC d.o.o., OIB: 33041607313 sa sjedištem u Školska 5, 40000 Novo Selo Rok.</w:t>
      </w:r>
    </w:p>
    <w:p w:rsidRDefault="00C8597E" w:rsidP="00C8597E" w:rsidR="00C8597E">
      <w:pPr>
        <w:spacing w:after="0"/>
        <w:jc w:val="both"/>
      </w:pPr>
    </w:p>
    <w:p w:rsidRDefault="00C8597E" w:rsidP="00C8597E" w:rsidR="00C8597E">
      <w:pPr>
        <w:spacing w:after="0"/>
        <w:ind w:firstLine="708"/>
        <w:jc w:val="both"/>
      </w:pPr>
      <w:r>
        <w:t xml:space="preserve">III/ Za stečajnog upravitelja imenuje se Ivan </w:t>
      </w:r>
      <w:proofErr w:type="spellStart"/>
      <w:r>
        <w:t>Hudoletnjak</w:t>
      </w:r>
      <w:proofErr w:type="spellEnd"/>
      <w:r>
        <w:t>, OIB: 80924395653, Zavojna ulica, 42240 Ivanec.</w:t>
      </w:r>
    </w:p>
    <w:p w:rsidRDefault="00C8597E" w:rsidP="00C8597E" w:rsidR="00C8597E">
      <w:pPr>
        <w:spacing w:after="0"/>
        <w:jc w:val="both"/>
        <w:rPr>
          <w:color w:val="FF0000"/>
        </w:rPr>
      </w:pPr>
    </w:p>
    <w:p w:rsidRDefault="00C8597E" w:rsidP="00C8597E" w:rsidR="00C8597E">
      <w:pPr>
        <w:spacing w:after="0"/>
        <w:ind w:firstLine="708"/>
        <w:jc w:val="both"/>
      </w:pPr>
      <w:r>
        <w:t>IV/ Ovo rješenje objavit će se na e-oglasnoj ploči suda.</w:t>
      </w:r>
    </w:p>
    <w:p w:rsidRDefault="00C8597E" w:rsidP="00C8597E" w:rsidR="00C8597E">
      <w:pPr>
        <w:spacing w:after="0"/>
        <w:jc w:val="both"/>
      </w:pPr>
    </w:p>
    <w:p w:rsidRDefault="00C8597E" w:rsidP="00C8597E" w:rsidR="00C8597E">
      <w:pPr>
        <w:spacing w:after="0"/>
        <w:ind w:firstLine="708"/>
        <w:jc w:val="both"/>
      </w:pPr>
      <w:r>
        <w:t>V/ Po pravomoćnosti ovoga rješenja stečajni dužnik TIG-TKALEC d.o.o., OIB: 33041607313 sa sjedištem u Školska 5, 40000 Novo Selo Rok, biti će brisan iz sudskog registra.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center"/>
      </w:pPr>
      <w:r>
        <w:t>Obrazloženje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both"/>
      </w:pPr>
      <w:r>
        <w:tab/>
        <w:t xml:space="preserve">Predlagatelj je dana 19.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both"/>
      </w:pPr>
      <w:r>
        <w:tab/>
        <w:t>Kako je osoba ovlaštena za zastupanje pravne osobe u roku od petnaest dana od dana objave oglasa na e-ogl</w:t>
      </w:r>
      <w:r>
        <w:t>asnoj ploči suda nije podnijela</w:t>
      </w:r>
      <w:r>
        <w:t xml:space="preserve">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  <w:jc w:val="center"/>
      </w:pPr>
      <w:r>
        <w:t>U Varaždinu, 1. veljače 2016.</w:t>
      </w:r>
    </w:p>
    <w:p w:rsidRDefault="00C8597E" w:rsidP="00C8597E" w:rsidR="00C8597E">
      <w:pPr>
        <w:spacing w:after="0"/>
        <w:jc w:val="center"/>
      </w:pPr>
    </w:p>
    <w:p w:rsidRDefault="00C8597E" w:rsidP="00C8597E" w:rsidR="00C8597E">
      <w:pPr>
        <w:spacing w:after="0"/>
        <w:jc w:val="center"/>
      </w:pPr>
    </w:p>
    <w:p w:rsidRDefault="00C8597E" w:rsidP="00C8597E" w:rsidR="00C8597E">
      <w:pPr>
        <w:spacing w:after="0"/>
        <w:ind w:left="4956"/>
        <w:jc w:val="center"/>
      </w:pPr>
      <w:r>
        <w:t>Sudska savjetnica</w:t>
      </w:r>
    </w:p>
    <w:p w:rsidRDefault="00C8597E" w:rsidP="00C8597E" w:rsidR="00C8597E">
      <w:pPr>
        <w:spacing w:after="0"/>
        <w:ind w:left="4956"/>
        <w:jc w:val="center"/>
      </w:pPr>
    </w:p>
    <w:p w:rsidRDefault="00C8597E" w:rsidP="00C8597E" w:rsidR="00C8597E">
      <w:pPr>
        <w:spacing w:after="0"/>
        <w:ind w:left="4956"/>
        <w:jc w:val="center"/>
      </w:pPr>
      <w:r>
        <w:t>Janja Topol</w:t>
      </w:r>
    </w:p>
    <w:p w:rsidRDefault="00C8597E" w:rsidP="00C8597E" w:rsidR="00C8597E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8597E" w:rsidP="00C8597E" w:rsidR="00C8597E">
      <w:pPr>
        <w:spacing w:after="0"/>
      </w:pPr>
      <w:r>
        <w:t xml:space="preserve">                                               </w:t>
      </w:r>
    </w:p>
    <w:p w:rsidRDefault="00C8597E" w:rsidP="00C8597E" w:rsidR="00C8597E">
      <w:pPr>
        <w:spacing w:after="0"/>
      </w:pPr>
      <w:r>
        <w:tab/>
        <w:t xml:space="preserve">UPUTA O PRAVNOM LIJEKU: </w:t>
      </w:r>
    </w:p>
    <w:p w:rsidRDefault="00C8597E" w:rsidP="00C8597E" w:rsidR="00C8597E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8597E" w:rsidP="00C8597E" w:rsidR="00C8597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</w:pPr>
    </w:p>
    <w:p w:rsidRDefault="00C8597E" w:rsidP="00C8597E" w:rsidR="00C8597E">
      <w:pPr>
        <w:spacing w:after="0"/>
      </w:pPr>
      <w:r>
        <w:t>DNA:</w:t>
      </w:r>
    </w:p>
    <w:p w:rsidRDefault="00C8597E" w:rsidP="00C8597E" w:rsidR="00C8597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C8597E" w:rsidP="00C8597E" w:rsidR="00C8597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8597E" w:rsidP="00C8597E" w:rsidR="00C8597E">
      <w:pPr>
        <w:numPr>
          <w:ilvl w:val="0"/>
          <w:numId w:val="47"/>
        </w:numPr>
        <w:spacing w:after="0"/>
        <w:jc w:val="both"/>
      </w:pPr>
      <w:r>
        <w:t>Dužnik TIG-TKALEC d.o.o., Školska 5, 40000 Novo Selo Rok</w:t>
      </w:r>
    </w:p>
    <w:p w:rsidRDefault="00C8597E" w:rsidP="00C8597E" w:rsidR="00C8597E">
      <w:pPr>
        <w:numPr>
          <w:ilvl w:val="0"/>
          <w:numId w:val="47"/>
        </w:numPr>
        <w:spacing w:after="0"/>
      </w:pPr>
      <w:r>
        <w:t xml:space="preserve">Direktor dužnika Stjepan </w:t>
      </w:r>
      <w:proofErr w:type="spellStart"/>
      <w:r>
        <w:t>Tkalec</w:t>
      </w:r>
      <w:proofErr w:type="spellEnd"/>
      <w:r>
        <w:t>, Školska 5, 40000 Novo Selo Rok</w:t>
      </w:r>
    </w:p>
    <w:p w:rsidRDefault="00C8597E" w:rsidP="00C8597E" w:rsidR="00C8597E">
      <w:pPr>
        <w:pStyle w:val="Odlomakpopisa"/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C8597E" w:rsidP="00C8597E" w:rsidR="00C8597E">
      <w:pPr>
        <w:pStyle w:val="Odlomakpopisa"/>
        <w:numPr>
          <w:ilvl w:val="0"/>
          <w:numId w:val="47"/>
        </w:numPr>
        <w:spacing w:after="0"/>
      </w:pPr>
      <w:r>
        <w:t xml:space="preserve">Stečajni upravitelj Ivan </w:t>
      </w:r>
      <w:proofErr w:type="spellStart"/>
      <w:r>
        <w:t>Hudoletnjak</w:t>
      </w:r>
      <w:proofErr w:type="spellEnd"/>
      <w:r>
        <w:t>, Zavojna ulica, 42240 Ivanec</w:t>
      </w:r>
    </w:p>
    <w:p w:rsidRDefault="00C8597E" w:rsidP="00C8597E" w:rsidR="00C8597E">
      <w:pPr>
        <w:numPr>
          <w:ilvl w:val="0"/>
          <w:numId w:val="47"/>
        </w:numPr>
        <w:spacing w:after="0"/>
      </w:pPr>
      <w:r>
        <w:t>Sudski registar ovog suda</w:t>
      </w:r>
    </w:p>
    <w:p w:rsidRDefault="00C8597E" w:rsidP="00C8597E" w:rsidR="00C8597E">
      <w:pPr>
        <w:numPr>
          <w:ilvl w:val="0"/>
          <w:numId w:val="47"/>
        </w:numPr>
        <w:spacing w:after="0"/>
      </w:pPr>
      <w:r>
        <w:t>E-oglasna ploča suda</w:t>
      </w:r>
    </w:p>
    <w:p w:rsidRDefault="00C8597E" w:rsidP="00C8597E" w:rsidR="00C8597E">
      <w:pPr>
        <w:pStyle w:val="Odlomakpopisa"/>
        <w:numPr>
          <w:ilvl w:val="0"/>
          <w:numId w:val="47"/>
        </w:numPr>
      </w:pPr>
      <w:r>
        <w:t>Pisarnica – kal. 20 dana</w:t>
      </w:r>
    </w:p>
    <w:p w:rsidRDefault="00AE649C" w:rsidP="0085372D" w:rsidR="00AE649C" w:rsidRPr="00B76F3C">
      <w:pPr>
        <w:pStyle w:val="Naslov3"/>
        <w:numPr>
          <w:ilvl w:val="0"/>
          <w:numId w:val="0"/>
        </w:numPr>
      </w:pPr>
    </w:p>
    <w:p w:rsidRDefault="005970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8597E" w:rsidR="00DA0242">
      <w:pPr>
        <w:pStyle w:val="SudSjedite"/>
      </w:pPr>
      <w:r>
        <w:tab/>
      </w:r>
      <w:bookmarkStart w:name="_GoBack" w:id="0"/>
      <w:bookmarkEnd w:id="0"/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066" w:rsidP="00537B78" w:rsidR="00597066">
      <w:r>
        <w:separator/>
      </w:r>
    </w:p>
  </w:endnote>
  <w:endnote w:id="0" w:type="continuationSeparator">
    <w:p w:rsidRDefault="00597066" w:rsidP="00537B78" w:rsidR="00597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066" w:rsidP="00537B78" w:rsidR="00597066">
      <w:r>
        <w:separator/>
      </w:r>
    </w:p>
  </w:footnote>
  <w:footnote w:id="0" w:type="continuationSeparator">
    <w:p w:rsidRDefault="00597066" w:rsidP="00537B78" w:rsidR="00597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97E" w:rsidR="008333A9">
    <w:pPr>
      <w:pStyle w:val="Zaglavlje"/>
    </w:pPr>
    <w:r>
      <w:rPr>
        <w:rStyle w:val="PozadinaSvijetloCrvena"/>
        <w:shd w:fill="auto" w:color="auto" w:val="clear"/>
      </w:rPr>
      <w:t>Poslovni broj: 1 St-857/15-6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F60261A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1FB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066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72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D08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97E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9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St-857/2015-6</izvorni_sadrzaj>
    <derivirana_varijabla naziv="DomainObject.Oznaka_1">St-857/2015-6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TIG-TKALEC društvo s ograničenom odgovornošću za proizvodnju, trgovinu i usluge</izvorni_sadrzaj>
    <derivirana_varijabla naziv="DomainObject.Predmet.ProtustrankaFormated_1">  TIG-TKALEC društvo s ograničenom odgovornošću za proizvodnju, trgovinu i usluge</derivirana_varijabla>
  </DomainObject.Predmet.ProtustrankaFormated>
  <DomainObject.Predmet.ProtustrankaFormatedOIB>
    <izvorni_sadrzaj>  TIG-TKALEC društvo s ograničenom odgovornošću za proizvodnju, trgovinu i usluge, OIB 33041607313</izvorni_sadrzaj>
    <derivirana_varijabla naziv="DomainObject.Predmet.ProtustrankaFormatedOIB_1">  TIG-TKALEC društvo s ograničenom odgovornošću za proizvodnju, trgovinu i usluge, OIB 33041607313</derivirana_varijabla>
  </DomainObject.Predmet.ProtustrankaFormatedOIB>
  <DomainObject.Predmet.ProtustrankaFormatedWithAdress>
    <izvorni_sadrzaj> TIG-TKALEC društvo s ograničenom odgovornošću za proizvodnju, trgovinu i usluge, Školska 5, 40000 Novo Selo Rok</izvorni_sadrzaj>
    <derivirana_varijabla naziv="DomainObject.Predmet.ProtustrankaFormatedWithAdress_1"> TIG-TKALEC društvo s ograničenom odgovornošću za proizvodnju, trgovinu i usluge, Školska 5, 40000 Novo Selo Rok</derivirana_varijabla>
  </DomainObject.Predmet.ProtustrankaFormatedWithAdress>
  <DomainObject.Predmet.ProtustrankaFormatedWithAdressOIB>
    <izvorni_sadrzaj> TIG-TKALEC društvo s ograničenom odgovornošću za proizvodnju, trgovinu i usluge, OIB 33041607313, Školska 5, 40000 Novo Selo Rok</izvorni_sadrzaj>
    <derivirana_varijabla naziv="DomainObject.Predmet.ProtustrankaFormatedWithAdressOIB_1"> TIG-TKALEC društvo s ograničenom odgovornošću za proizvodnju, trgovinu i usluge, OIB 33041607313, Školska 5, 40000 Novo Selo Rok</derivirana_varijabla>
  </DomainObject.Predmet.ProtustrankaFormatedWithAdressOIB>
  <DomainObject.Predmet.ProtustrankaWithAdress>
    <izvorni_sadrzaj>TIG-TKALEC društvo s ograničenom odgovornošću za proizvodnju, trgovinu i usluge Školska 5, 40000 Novo Selo Rok</izvorni_sadrzaj>
    <derivirana_varijabla naziv="DomainObject.Predmet.ProtustrankaWithAdress_1">TIG-TKALEC društvo s ograničenom odgovornošću za proizvodnju, trgovinu i usluge Školska 5, 40000 Novo Selo Rok</derivirana_varijabla>
  </DomainObject.Predmet.ProtustrankaWithAdress>
  <DomainObject.Predmet.ProtustrankaWithAdressOIB>
    <izvorni_sadrzaj>TIG-TKALEC društvo s ograničenom odgovornošću za proizvodnju, trgovinu i usluge, OIB 33041607313, Školska 5, 40000 Novo Selo Rok</izvorni_sadrzaj>
    <derivirana_varijabla naziv="DomainObject.Predmet.ProtustrankaWithAdressOIB_1">TIG-TKALEC društvo s ograničenom odgovornošću za proizvodnju, trgovinu i usluge, OIB 33041607313, Školska 5, 40000 Novo Selo Rok</derivirana_varijabla>
  </DomainObject.Predmet.ProtustrankaWithAdressOIB>
  <DomainObject.Predmet.ProtustrankaNazivFormated>
    <izvorni_sadrzaj>TIG-TKALEC društvo s ograničenom odgovornošću za proizvodnju, trgovinu i usluge</izvorni_sadrzaj>
    <derivirana_varijabla naziv="DomainObject.Predmet.ProtustrankaNazivFormated_1">TIG-TKALEC društvo s ograničenom odgovornošću za proizvodnju, trgovinu i usluge</derivirana_varijabla>
  </DomainObject.Predmet.ProtustrankaNazivFormated>
  <DomainObject.Predmet.ProtustrankaNazivFormatedOIB>
    <izvorni_sadrzaj>TIG-TKALEC društvo s ograničenom odgovornošću za proizvodnju, trgovinu i usluge, OIB 33041607313</izvorni_sadrzaj>
    <derivirana_varijabla naziv="DomainObject.Predmet.ProtustrankaNazivFormatedOIB_1">TIG-TKALEC društvo s ograničenom odgovornošću za proizvodnju, trgovinu i usluge, OIB 33041607313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217763.73</izvorni_sadrzaj>
    <derivirana_varijabla naziv="DomainObject.Predmet.TrenutnaVrijednost_1">217763.73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TIG-TKALEC društvo s ograničenom odgovornošću za proizvodnju, trgovinu i usluge</item>
    </izvorni_sadrzaj>
    <derivirana_varijabla naziv="DomainObject.Predmet.ProtuStrankaListFormated_1">
      <item>TIG-TKALEC društvo s ograničenom odgovornošću za proizvodnju, trgovinu i usluge</item>
    </derivirana_varijabla>
  </DomainObject.Predmet.ProtuStrankaListFormated>
  <DomainObject.Predmet.ProtuStrankaListFormatedOIB>
    <izvorni_sadrzaj>
      <item>TIG-TKALEC društvo s ograničenom odgovornošću za proizvodnju, trgovinu i usluge, OIB 33041607313</item>
    </izvorni_sadrzaj>
    <derivirana_varijabla naziv="DomainObject.Predmet.ProtuStrankaListFormatedOIB_1">
      <item>TIG-TKALEC društvo s ograničenom odgovornošću za proizvodnju, trgovinu i usluge, OIB 33041607313</item>
    </derivirana_varijabla>
  </DomainObject.Predmet.ProtuStrankaListFormatedOIB>
  <DomainObject.Predmet.ProtuStrankaListFormatedWithAdress>
    <izvorni_sadrzaj>
      <item>TIG-TKALEC društvo s ograničenom odgovornošću za proizvodnju, trgovinu i usluge, Školska 5, 40000 Novo Selo Rok</item>
    </izvorni_sadrzaj>
    <derivirana_varijabla naziv="DomainObject.Predmet.ProtuStrankaListFormatedWithAdress_1">
      <item>TIG-TKALEC društvo s ograničenom odgovornošću za proizvodnju, trgovinu i usluge, Školska 5, 40000 Novo Selo Rok</item>
    </derivirana_varijabla>
  </DomainObject.Predmet.ProtuStrankaListFormatedWithAdress>
  <DomainObject.Predmet.ProtuStrankaListFormatedWithAdressOIB>
    <izvorni_sadrzaj>
      <item>TIG-TKALEC društvo s ograničenom odgovornošću za proizvodnju, trgovinu i usluge, OIB 33041607313, Školska 5, 40000 Novo Selo Rok</item>
    </izvorni_sadrzaj>
    <derivirana_varijabla naziv="DomainObject.Predmet.ProtuStrankaListFormatedWithAdressOIB_1">
      <item>TIG-TKALEC društvo s ograničenom odgovornošću za proizvodnju, trgovinu i usluge, OIB 33041607313, Školska 5, 40000 Novo Selo Rok</item>
    </derivirana_varijabla>
  </DomainObject.Predmet.ProtuStrankaListFormatedWithAdressOIB>
  <DomainObject.Predmet.ProtuStrankaListNazivFormated>
    <izvorni_sadrzaj>
      <item>TIG-TKALEC društvo s ograničenom odgovornošću za proizvodnju, trgovinu i usluge</item>
    </izvorni_sadrzaj>
    <derivirana_varijabla naziv="DomainObject.Predmet.ProtuStrankaListNazivFormated_1">
      <item>TIG-TKALEC društvo s ograničenom odgovornošću za proizvodnju, trgovinu i usluge</item>
    </derivirana_varijabla>
  </DomainObject.Predmet.ProtuStrankaListNazivFormated>
  <DomainObject.Predmet.ProtuStrankaListNazivFormatedOIB>
    <izvorni_sadrzaj>
      <item>TIG-TKALEC društvo s ograničenom odgovornošću za proizvodnju, trgovinu i usluge, OIB 33041607313</item>
    </izvorni_sadrzaj>
    <derivirana_varijabla naziv="DomainObject.Predmet.ProtuStrankaListNazivFormatedOIB_1">
      <item>TIG-TKALEC društvo s ograničenom odgovornošću za proizvodnju, trgovinu i usluge, OIB 33041607313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St-857/2015-6</izvorni_sadrzaj>
    <derivirana_varijabla naziv="DomainObject.PoslovniBrojDokumenta_1">St-857/2015-6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TIG-TKALEC društvo s ograničenom odgovornošću za proizvodnju, trgovinu i usluge</izvorni_sadrzaj>
    <derivirana_varijabla naziv="DomainObject.Predmet.ProtustrankaIDrugi_1">TIG-TKALEC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TIG-TKALEC društvo s ograničenom odgovornošću za proizvodnju, trgovinu i usluge, OIB 33041607313, Školska 5, 40000 Novo Selo Rok</izvorni_sadrzaj>
    <derivirana_varijabla naziv="DomainObject.Predmet.ProtustrankaIDrugiAdressOIB_1">TIG-TKALEC društvo s ograničenom odgovornošću za proizvodnju, trgovinu i usluge, OIB 33041607313, Školska 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TIG-TKALEC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TIG-TKALEC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TIG-TKALEC društvo s ograničenom odgovornošću za proizvodnju, trgovinu i usluge, OIB 33041607313, Školska 5,40000 Novo Selo Rok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TIG-TKALEC društvo s ograničenom odgovornošću za proizvodnju, trgovinu i usluge, OIB 33041607313, Školska 5,40000 Novo Selo Rok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F5940-669D-4985-B39D-385564AB1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2869</properties:Characters>
  <properties:Lines>87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2016-02-01T07:30:00Z</cp:lastPrinted>
  <dcterms:modified xmlns:xsi="http://www.w3.org/2001/XMLSchema-instance" xsi:type="dcterms:W3CDTF">2016-02-01T07:30:00Z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