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7b37" w14:paraId="9157b37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9E4ED4">
        <w:t>St-105</w:t>
      </w:r>
      <w:r w:rsidR="008D5CB2">
        <w:t>2/2018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3F4F65" w:rsidP="00912715" w:rsidR="000326E1">
      <w:pPr>
        <w:jc w:val="both"/>
      </w:pPr>
      <w:r w:rsidRPr="003F4F65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C26F2A">
        <w:t xml:space="preserve"> </w:t>
      </w:r>
      <w:r w:rsidR="00C26F2A" w:rsidRPr="00C26F2A">
        <w:t>ENERGY STATION &amp; VIVO FOOD 8 j.</w:t>
      </w:r>
      <w:r w:rsidR="00C26F2A">
        <w:t xml:space="preserve"> </w:t>
      </w:r>
      <w:r w:rsidR="00C26F2A" w:rsidRPr="00C26F2A">
        <w:t>d.</w:t>
      </w:r>
      <w:r w:rsidR="00C26F2A">
        <w:t xml:space="preserve"> </w:t>
      </w:r>
      <w:r w:rsidR="00C26F2A" w:rsidRPr="00C26F2A">
        <w:t>o.</w:t>
      </w:r>
      <w:r w:rsidR="00C26F2A">
        <w:t xml:space="preserve"> o.</w:t>
      </w:r>
      <w:r w:rsidR="00C26F2A" w:rsidRPr="00C26F2A">
        <w:t>, OIB: 21525640886</w:t>
      </w:r>
      <w:r w:rsidR="00C26F2A">
        <w:t>, Zagreb, Draškovićeva 3</w:t>
      </w:r>
      <w:r w:rsidR="00C26F2A" w:rsidRPr="00C26F2A">
        <w:t>, zastupan po punomoćniku Nino Roj</w:t>
      </w:r>
      <w:r w:rsidR="00C26F2A">
        <w:t>n</w:t>
      </w:r>
      <w:r w:rsidR="00C26F2A" w:rsidRPr="00C26F2A">
        <w:t>ić, odvjetniku iz Zagreba, Ivana Šibla 9,</w:t>
      </w:r>
      <w:r w:rsidR="00BE6168" w:rsidRPr="00BE6168">
        <w:t xml:space="preserve"> </w:t>
      </w:r>
      <w:r w:rsidR="001C38BA" w:rsidRPr="001C38BA">
        <w:t xml:space="preserve">dana </w:t>
      </w:r>
      <w:r w:rsidR="00C26F2A">
        <w:t>12</w:t>
      </w:r>
      <w:r w:rsidR="007C0BF7">
        <w:t>. prosinc</w:t>
      </w:r>
      <w:r w:rsidR="00912715">
        <w:t>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C26F2A">
      <w:pPr>
        <w:jc w:val="both"/>
      </w:pPr>
      <w:r>
        <w:t xml:space="preserve">I    </w:t>
      </w:r>
      <w:r w:rsidR="00DB441F">
        <w:t>Otvara se stečajni postupak nad dužnikom</w:t>
      </w:r>
      <w:r w:rsidR="007C0BF7">
        <w:t xml:space="preserve"> </w:t>
      </w:r>
      <w:r w:rsidR="00C26F2A" w:rsidRPr="00C26F2A">
        <w:t>ENERGY STATION &amp; VIVO FOOD 8 j. d. o. o., OIB: 21525640886, Zagreb, Draškovićeva 3</w:t>
      </w:r>
      <w:r w:rsidR="00C26F2A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F110CD">
        <w:t xml:space="preserve">12. prosinca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3F4F65" w:rsidRPr="003F4F65">
        <w:t>Zdravko Krznar OIB:5040538</w:t>
      </w:r>
      <w:r w:rsidR="003F4F65">
        <w:t>1305  iz Zagreba, Sveti duh 123</w:t>
      </w:r>
      <w:r w:rsidR="00B0786B">
        <w:t>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B3358E">
      <w:pPr>
        <w:jc w:val="both"/>
      </w:pPr>
      <w:r>
        <w:t xml:space="preserve">III. Zaključuje se stečajni postupak nad dužnikom </w:t>
      </w:r>
      <w:r w:rsidR="00C26F2A" w:rsidRPr="00C26F2A">
        <w:t>ENERGY STATION &amp; VIVO FOOD 8 j. d. o. o., OIB: 21525640886, Zagreb, Draškovićeva 3</w:t>
      </w:r>
      <w:r w:rsidR="00B3358E">
        <w:t xml:space="preserve">. </w:t>
      </w:r>
    </w:p>
    <w:p w:rsidRDefault="00B3358E" w:rsidP="00152F9B" w:rsidR="00B3358E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B3358E" w:rsidRPr="00B3358E">
        <w:t>ENERGY STATION &amp; VIVO FOOD 8 j. d. o. o., OIB: 21525640886, Zagreb, Draškovićeva 3</w:t>
      </w:r>
      <w:r w:rsidR="00B3358E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B3358E">
      <w:pPr>
        <w:jc w:val="both"/>
      </w:pPr>
      <w:r>
        <w:t xml:space="preserve">         </w:t>
      </w:r>
      <w:r w:rsidR="00B3358E" w:rsidRPr="00B3358E">
        <w:t xml:space="preserve">Financijska agencija, kao predlagatelj, navela je u prijedlogu za otvaranje stečajnog postupka kako dužnik na dan 11.04.2018. u Očevidniku redoslijeda osnova za plaćanje ima evidentirane neizvršene osnove za plaćanje u neprekinutom razdoblju od 120 dana, u ukupnom iznosu od 12.674,34 kn, kao i da dužnik ima 3 zaposlenika. S obzirom na to da </w:t>
      </w:r>
      <w:r w:rsidR="00B3358E" w:rsidRPr="00B3358E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  <w:r>
        <w:t xml:space="preserve"> </w:t>
      </w:r>
    </w:p>
    <w:p w:rsidRDefault="00EF6357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F74379">
        <w:t>od 23.05.2018</w:t>
      </w:r>
      <w:r w:rsidR="000A77E9">
        <w:t xml:space="preserve">. </w:t>
      </w:r>
      <w:r>
        <w:t>pokrenuo prethodni postupak nad dužnikom, a potom je održano  ročište radi očitovanja o prijedlogu za otvaranje stečajnog postupka. Zastupnik po zakonu dužnika je</w:t>
      </w:r>
      <w:r w:rsidR="00856C90">
        <w:t xml:space="preserve"> pristupio  na navedeno ročište i izjavio da se ne protivi otvaranju stečajnog postupka.</w:t>
      </w:r>
    </w:p>
    <w:p w:rsidRDefault="000E4567" w:rsidP="000E4567" w:rsidR="009C0C0B">
      <w:pPr>
        <w:jc w:val="both"/>
      </w:pPr>
      <w:r>
        <w:t xml:space="preserve">       </w:t>
      </w:r>
      <w:r w:rsidR="00555EEF">
        <w:t xml:space="preserve">    </w:t>
      </w:r>
      <w:r w:rsidR="00D60C41">
        <w:t xml:space="preserve">Uvidom u podnesak FINE od </w:t>
      </w:r>
      <w:r w:rsidR="0002525B">
        <w:t>28</w:t>
      </w:r>
      <w:r w:rsidR="0002525B" w:rsidRPr="0002525B">
        <w:t xml:space="preserve">.05.2018. </w:t>
      </w:r>
      <w:r>
        <w:t xml:space="preserve">sud je </w:t>
      </w:r>
      <w:r w:rsidR="00E824B5">
        <w:t>utvrdio kako je dužnik na dan 11.04.2018</w:t>
      </w:r>
      <w:r>
        <w:t>. u Očevidniku redoslijeda osnova za plaćanje imao neizvršene osnove za plaćanje u neprekinutom razdoblju od 120 dana u ukupnom iznosu</w:t>
      </w:r>
      <w:r w:rsidR="009C0C0B">
        <w:t xml:space="preserve"> </w:t>
      </w:r>
      <w:r w:rsidR="009C0C0B" w:rsidRPr="009C0C0B">
        <w:t>12.674,34 kn</w:t>
      </w:r>
      <w:r w:rsidR="009C0C0B">
        <w:t>.</w:t>
      </w:r>
    </w:p>
    <w:p w:rsidRDefault="000E4567" w:rsidP="000E4567" w:rsidR="000E4567">
      <w:pPr>
        <w:jc w:val="both"/>
      </w:pPr>
      <w:r>
        <w:t xml:space="preserve">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8D5CB2">
        <w:t xml:space="preserve">   </w:t>
      </w:r>
      <w:r w:rsidR="00C8406C">
        <w:t xml:space="preserve">       Sud je rješenjem od 02.10</w:t>
      </w:r>
      <w:r w:rsidR="002261F5">
        <w:t>.2018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C8406C">
        <w:t xml:space="preserve"> 02.10</w:t>
      </w:r>
      <w:r w:rsidR="008D5CB2">
        <w:t>.2018</w:t>
      </w:r>
      <w:r w:rsidR="002261F5" w:rsidRPr="002261F5">
        <w:t>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9C0C0B">
        <w:t>12</w:t>
      </w:r>
      <w:r w:rsidR="008D5CB2" w:rsidRPr="008D5CB2">
        <w:t>. prosinca 2018.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9E4ED4" w:rsidP="003256CA" w:rsidR="009E4ED4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0A3CC9">
        <w:t xml:space="preserve">, v.r.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>dužnika pravne osobe do dana nastupanja pravnih posljedic</w:t>
      </w:r>
      <w:r w:rsidR="009E4ED4">
        <w:t>a otvaranja stečajnog postupka.</w:t>
      </w: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A3CC9" w:rsidP="004F5146" w:rsidR="000A3CC9">
      <w:pPr>
        <w:jc w:val="right"/>
      </w:pPr>
      <w:r>
        <w:t>za točnost otpravka-ovlašteni službenik</w:t>
      </w:r>
    </w:p>
    <w:p w:rsidRDefault="000A3CC9" w:rsidP="004F5146" w:rsidR="000A3CC9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0A3CC9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9C0C0B">
          <w:t>105</w:t>
        </w:r>
        <w:r w:rsidR="008D5CB2">
          <w:t>2</w:t>
        </w:r>
        <w:r w:rsidR="003D592F">
          <w:t>/</w:t>
        </w:r>
        <w:r w:rsidR="008D5CB2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525B"/>
    <w:rsid w:val="000326E1"/>
    <w:rsid w:val="00081B41"/>
    <w:rsid w:val="00087CA3"/>
    <w:rsid w:val="000A3CC9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C5FE6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6A2E"/>
    <w:rsid w:val="00730F02"/>
    <w:rsid w:val="007717BA"/>
    <w:rsid w:val="0077370C"/>
    <w:rsid w:val="00780919"/>
    <w:rsid w:val="007C0BF7"/>
    <w:rsid w:val="007C2112"/>
    <w:rsid w:val="007C7596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56C90"/>
    <w:rsid w:val="00873E5D"/>
    <w:rsid w:val="008A306D"/>
    <w:rsid w:val="008C661C"/>
    <w:rsid w:val="008D5CB2"/>
    <w:rsid w:val="008E127C"/>
    <w:rsid w:val="008E59F9"/>
    <w:rsid w:val="00910DEA"/>
    <w:rsid w:val="00912715"/>
    <w:rsid w:val="00937188"/>
    <w:rsid w:val="00963A54"/>
    <w:rsid w:val="00976D9E"/>
    <w:rsid w:val="00997388"/>
    <w:rsid w:val="009A72F1"/>
    <w:rsid w:val="009B54BC"/>
    <w:rsid w:val="009B7AB6"/>
    <w:rsid w:val="009C0C0B"/>
    <w:rsid w:val="009C6B90"/>
    <w:rsid w:val="009C6FF1"/>
    <w:rsid w:val="009D5975"/>
    <w:rsid w:val="009E23BB"/>
    <w:rsid w:val="009E4E4C"/>
    <w:rsid w:val="009E4ED4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A0442"/>
    <w:rsid w:val="00AA78A7"/>
    <w:rsid w:val="00AC343D"/>
    <w:rsid w:val="00AD35E7"/>
    <w:rsid w:val="00AE0E35"/>
    <w:rsid w:val="00AE384B"/>
    <w:rsid w:val="00AE7439"/>
    <w:rsid w:val="00B06231"/>
    <w:rsid w:val="00B0786B"/>
    <w:rsid w:val="00B143AE"/>
    <w:rsid w:val="00B221D4"/>
    <w:rsid w:val="00B22DAB"/>
    <w:rsid w:val="00B3358E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E6168"/>
    <w:rsid w:val="00BF1D4D"/>
    <w:rsid w:val="00C10F61"/>
    <w:rsid w:val="00C1210B"/>
    <w:rsid w:val="00C12410"/>
    <w:rsid w:val="00C12C33"/>
    <w:rsid w:val="00C14AB7"/>
    <w:rsid w:val="00C20C7B"/>
    <w:rsid w:val="00C221D6"/>
    <w:rsid w:val="00C26F2A"/>
    <w:rsid w:val="00C3505F"/>
    <w:rsid w:val="00C42F9C"/>
    <w:rsid w:val="00C47008"/>
    <w:rsid w:val="00C66603"/>
    <w:rsid w:val="00C755A1"/>
    <w:rsid w:val="00C77A8E"/>
    <w:rsid w:val="00C8406C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71B8C"/>
    <w:rsid w:val="00E72D2A"/>
    <w:rsid w:val="00E75D7C"/>
    <w:rsid w:val="00E81BE5"/>
    <w:rsid w:val="00E824B5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0CD"/>
    <w:rsid w:val="00F11CA1"/>
    <w:rsid w:val="00F41E27"/>
    <w:rsid w:val="00F42D40"/>
    <w:rsid w:val="00F51E11"/>
    <w:rsid w:val="00F5279F"/>
    <w:rsid w:val="00F57935"/>
    <w:rsid w:val="00F61CF3"/>
    <w:rsid w:val="00F730AC"/>
    <w:rsid w:val="00F74379"/>
    <w:rsid w:val="00F874AD"/>
    <w:rsid w:val="00F9309D"/>
    <w:rsid w:val="00F94D67"/>
    <w:rsid w:val="00FA31EB"/>
    <w:rsid w:val="00FA5662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0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St-1052/2018</izvorni_sadrzaj>
    <derivirana_varijabla naziv="DomainObject.Predmet.OznakaBroj_1">St-1052/2018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Energy Station &amp; Vivo Food 8 jednostavno društvo s ograničenom odgovornošću za trgovinu i usluge zastupanog po punomoćniku Nino Rojić</izvorni_sadrzaj>
    <derivirana_varijabla naziv="DomainObject.Predmet.ProtustrankaFormated_1">  Energy Station &amp; Vivo Food 8 jednostavno društvo s ograničenom odgovornošću za trgovinu i usluge zastupanog po punomoćniku Nino Rojić</derivirana_varijabla>
  </DomainObject.Predmet.ProtustrankaFormated>
  <DomainObject.Predmet.ProtustrankaFormatedOIB>
    <izvorni_sadrzaj>  Energy Station &amp; Vivo Food 8 jednostavno društvo s ograničenom odgovornošću za trgovinu i usluge, OIB 21525640886 zastupanog po punomoćniku Nino Rojić</izvorni_sadrzaj>
    <derivirana_varijabla naziv="DomainObject.Predmet.ProtustrankaFormatedOIB_1">  Energy Station &amp; Vivo Food 8 jednostavno društvo s ograničenom odgovornošću za trgovinu i usluge, OIB 21525640886 zastupanog po punomoćniku Nino Rojić</derivirana_varijabla>
  </DomainObject.Predmet.ProtustrankaFormatedOIB>
  <DomainObject.Predmet.ProtustrankaFormatedWithAdress>
    <izvorni_sadrzaj> Energy Station &amp; Vivo Food 8 jednostavno društvo s ograničenom odgovornošću za trgovinu i usluge, Draškovićeva 3, 10000 Zagreb zastupanog po punomoćniku Nino Rojić</izvorni_sadrzaj>
    <derivirana_varijabla naziv="DomainObject.Predmet.ProtustrankaFormatedWithAdress_1"> Energy Station &amp; Vivo Food 8 jednostavno društvo s ograničenom odgovornošću za trgovinu i usluge, Draškovićeva 3, 10000 Zagreb zastupanog po punomoćniku Nino Rojić</derivirana_varijabla>
  </DomainObject.Predmet.ProtustrankaFormatedWithAdress>
  <DomainObject.Predmet.ProtustrankaFormatedWithAdressOIB>
    <izvorni_sadrzaj> Energy Station &amp; Vivo Food 8 jednostavno društvo s ograničenom odgovornošću za trgovinu i usluge, OIB 21525640886, Draškovićeva 3, 10000 Zagreb zastupanog po punomoćniku Nino Rojić</izvorni_sadrzaj>
    <derivirana_varijabla naziv="DomainObject.Predmet.ProtustrankaFormatedWithAdressOIB_1"> Energy Station &amp; Vivo Food 8 jednostavno društvo s ograničenom odgovornošću za trgovinu i usluge, OIB 21525640886, Draškovićeva 3, 10000 Zagreb zastupanog po punomoćniku Nino Rojić</derivirana_varijabla>
  </DomainObject.Predmet.ProtustrankaFormatedWithAdressOIB>
  <DomainObject.Predmet.ProtustrankaWithAdress>
    <izvorni_sadrzaj>Energy Station &amp; Vivo Food 8 jednostavno društvo s ograničenom odgovornošću za trgovinu i usluge Draškovićeva 3, 10000 Zagreb</izvorni_sadrzaj>
    <derivirana_varijabla naziv="DomainObject.Predmet.ProtustrankaWithAdress_1">Energy Station &amp; Vivo Food 8 jednostavno društvo s ograničenom odgovornošću za trgovinu i usluge Draškovićeva 3, 10000 Zagreb</derivirana_varijabla>
  </DomainObject.Predmet.ProtustrankaWithAdress>
  <DomainObject.Predmet.ProtustrankaWithAdressOIB>
    <izvorni_sadrzaj>Energy Station &amp; Vivo Food 8 jednostavno društvo s ograničenom odgovornošću za trgovinu i usluge, OIB 21525640886, Draškovićeva 3, 10000 Zagreb</izvorni_sadrzaj>
    <derivirana_varijabla naziv="DomainObject.Predmet.ProtustrankaWithAdressOIB_1">Energy Station &amp; Vivo Food 8 jednostavno društvo s ograničenom odgovornošću za trgovinu i usluge, OIB 21525640886, Draškovićeva 3, 10000 Zagreb</derivirana_varijabla>
  </DomainObject.Predmet.ProtustrankaWithAdressOIB>
  <DomainObject.Predmet.ProtustrankaNazivFormated>
    <izvorni_sadrzaj>Energy Station &amp; Vivo Food 8 jednostavno društvo s ograničenom odgovornošću za trgovinu i usluge</izvorni_sadrzaj>
    <derivirana_varijabla naziv="DomainObject.Predmet.ProtustrankaNazivFormated_1">Energy Station &amp; Vivo Food 8 jednostavno društvo s ograničenom odgovornošću za trgovinu i usluge</derivirana_varijabla>
  </DomainObject.Predmet.ProtustrankaNazivFormated>
  <DomainObject.Predmet.ProtustrankaNazivFormatedOIB>
    <izvorni_sadrzaj>Energy Station &amp; Vivo Food 8 jednostavno društvo s ograničenom odgovornošću za trgovinu i usluge, OIB 21525640886</izvorni_sadrzaj>
    <derivirana_varijabla naziv="DomainObject.Predmet.ProtustrankaNazivFormatedOIB_1">Energy Station &amp; Vivo Food 8 jednostavno društvo s ograničenom odgovornošću za trgovinu i usluge, OIB 21525640886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Edmond Vlashaj</izvorni_sadrzaj>
    <derivirana_varijabla naziv="DomainObject.Predmet.StrankaFormated_1">  FINA Regionalni centar Zagreb; Edmond Vlashaj</derivirana_varijabla>
  </DomainObject.Predmet.StrankaFormated>
  <DomainObject.Predmet.StrankaFormatedOIB>
    <izvorni_sadrzaj>  FINA Regionalni centar Zagreb, OIB 85821130368; Edmond Vlashaj, OIB 30465822232</izvorni_sadrzaj>
    <derivirana_varijabla naziv="DomainObject.Predmet.StrankaFormatedOIB_1">  FINA Regionalni centar Zagreb, OIB 85821130368; Edmond Vlashaj, OIB 30465822232</derivirana_varijabla>
  </DomainObject.Predmet.StrankaFormatedOIB>
  <DomainObject.Predmet.StrankaFormatedWithAdress>
    <izvorni_sadrzaj> FINA Regionalni centar Zagreb, Trg svibanjskih žrtava 1995. 1, 10000 Zagreb; Edmond Vlashaj, Via Torricelli 095, Seregno</izvorni_sadrzaj>
    <derivirana_varijabla naziv="DomainObject.Predmet.StrankaFormatedWithAdress_1"> FINA Regionalni centar Zagreb, Trg svibanjskih žrtava 1995. 1, 10000 Zagreb; Edmond Vlashaj, Via Torricelli 095, Seregno</derivirana_varijabla>
  </DomainObject.Predmet.StrankaFormatedWithAdress>
  <DomainObject.Predmet.StrankaFormatedWithAdressOIB>
    <izvorni_sadrzaj> FINA Regionalni centar Zagreb, OIB 85821130368, Trg svibanjskih žrtava 1995. 1, 10000 Zagreb; Edmond Vlashaj, OIB 30465822232, Via Torricelli 095, Seregno</izvorni_sadrzaj>
    <derivirana_varijabla naziv="DomainObject.Predmet.StrankaFormatedWithAdressOIB_1"> FINA Regionalni centar Zagreb, OIB 85821130368, Trg svibanjskih žrtava 1995. 1, 10000 Zagreb; Edmond Vlashaj, OIB 30465822232, Via Torricelli 095, Seregno</derivirana_varijabla>
  </DomainObject.Predmet.StrankaFormatedWithAdressOIB>
  <DomainObject.Predmet.StrankaWithAdress>
    <izvorni_sadrzaj>FINA Regionalni centar Zagreb Trg svibanjskih žrtava 1995. 1,10000 Zagreb,Edmond Vlashaj Via Torricelli 095,Seregno</izvorni_sadrzaj>
    <derivirana_varijabla naziv="DomainObject.Predmet.StrankaWithAdress_1">FINA Regionalni centar Zagreb Trg svibanjskih žrtava 1995. 1,10000 Zagreb,Edmond Vlashaj Via Torricelli 095,Seregno</derivirana_varijabla>
  </DomainObject.Predmet.StrankaWithAdress>
  <DomainObject.Predmet.StrankaWithAdressOIB>
    <izvorni_sadrzaj>FINA Regionalni centar Zagreb, OIB 85821130368, Trg svibanjskih žrtava 1995. 1,10000 Zagreb,Edmond Vlashaj, OIB 30465822232, Via Torricelli 095,Seregno</izvorni_sadrzaj>
    <derivirana_varijabla naziv="DomainObject.Predmet.StrankaWithAdressOIB_1">FINA Regionalni centar Zagreb, OIB 85821130368, Trg svibanjskih žrtava 1995. 1,10000 Zagreb,Edmond Vlashaj, OIB 30465822232, Via Torricelli 095,Seregno</derivirana_varijabla>
  </DomainObject.Predmet.StrankaWithAdressOIB>
  <DomainObject.Predmet.StrankaNazivFormated>
    <izvorni_sadrzaj>FINA Regionalni centar Zagreb,Edmond Vlashaj</izvorni_sadrzaj>
    <derivirana_varijabla naziv="DomainObject.Predmet.StrankaNazivFormated_1">FINA Regionalni centar Zagreb,Edmond Vlashaj</derivirana_varijabla>
  </DomainObject.Predmet.StrankaNazivFormated>
  <DomainObject.Predmet.StrankaNazivFormatedOIB>
    <izvorni_sadrzaj>FINA Regionalni centar Zagreb, OIB 85821130368,Edmond Vlashaj, OIB 30465822232</izvorni_sadrzaj>
    <derivirana_varijabla naziv="DomainObject.Predmet.StrankaNazivFormatedOIB_1">FINA Regionalni centar Zagreb, OIB 85821130368,Edmond Vlashaj, OIB 30465822232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Edmond Vlashaj</item>
    </izvorni_sadrzaj>
    <derivirana_varijabla naziv="DomainObject.Predmet.StrankaListFormated_1">
      <item>FINA Regionalni centar Zagreb</item>
      <item>Edmond Vlashaj</item>
    </derivirana_varijabla>
  </DomainObject.Predmet.StrankaListFormated>
  <DomainObject.Predmet.StrankaListFormatedOIB>
    <izvorni_sadrzaj>
      <item>FINA Regionalni centar Zagreb, OIB 85821130368</item>
      <item>Edmond Vlashaj, OIB 30465822232</item>
    </izvorni_sadrzaj>
    <derivirana_varijabla naziv="DomainObject.Predmet.StrankaListFormatedOIB_1">
      <item>FINA Regionalni centar Zagreb, OIB 85821130368</item>
      <item>Edmond Vlashaj, OIB 30465822232</item>
    </derivirana_varijabla>
  </DomainObject.Predmet.StrankaListFormatedOIB>
  <DomainObject.Predmet.StrankaListFormatedWithAdress>
    <izvorni_sadrzaj>
      <item>FINA Regionalni centar Zagreb, Trg svibanjskih žrtava 1995. 1, 10000 Zagreb</item>
      <item>Edmond Vlashaj, Via Torricelli 095, Seregno</item>
    </izvorni_sadrzaj>
    <derivirana_varijabla naziv="DomainObject.Predmet.StrankaListFormatedWithAdress_1">
      <item>FINA Regionalni centar Zagreb, Trg svibanjskih žrtava 1995. 1, 10000 Zagreb</item>
      <item>Edmond Vlashaj, Via Torricelli 095, Seregno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Edmond Vlashaj, OIB 30465822232, Via Torricelli 095, Seregno</item>
    </izvorni_sadrzaj>
    <derivirana_varijabla naziv="DomainObject.Predmet.StrankaListFormatedWithAdressOIB_1">
      <item>FINA Regionalni centar Zagreb, OIB 85821130368, Trg svibanjskih žrtava 1995. 1, 10000 Zagreb</item>
      <item>Edmond Vlashaj, OIB 30465822232, Via Torricelli 095, Seregno</item>
    </derivirana_varijabla>
  </DomainObject.Predmet.StrankaListFormatedWithAdressOIB>
  <DomainObject.Predmet.StrankaListNazivFormated>
    <izvorni_sadrzaj>
      <item>FINA Regionalni centar Zagreb</item>
      <item>Edmond Vlashaj</item>
    </izvorni_sadrzaj>
    <derivirana_varijabla naziv="DomainObject.Predmet.StrankaListNazivFormated_1">
      <item>FINA Regionalni centar Zagreb</item>
      <item>Edmond Vlashaj</item>
    </derivirana_varijabla>
  </DomainObject.Predmet.StrankaListNazivFormated>
  <DomainObject.Predmet.StrankaListNazivFormatedOIB>
    <izvorni_sadrzaj>
      <item>FINA Regionalni centar Zagreb, OIB 85821130368</item>
      <item>Edmond Vlashaj, OIB 30465822232</item>
    </izvorni_sadrzaj>
    <derivirana_varijabla naziv="DomainObject.Predmet.StrankaListNazivFormatedOIB_1">
      <item>FINA Regionalni centar Zagreb, OIB 85821130368</item>
      <item>Edmond Vlashaj, OIB 30465822232</item>
    </derivirana_varijabla>
  </DomainObject.Predmet.StrankaListNazivFormatedOIB>
  <DomainObject.Predmet.ProtuStrankaListFormated>
    <izvorni_sadrzaj>
      <item>Energy Station &amp; Vivo Food 8 jednostavno društvo s ograničenom odgovornošću za trgovinu i usluge zastupanog po punomoćniku Nino Rojić</item>
    </izvorni_sadrzaj>
    <derivirana_varijabla naziv="DomainObject.Predmet.ProtuStrankaListFormated_1">
      <item>Energy Station &amp; Vivo Food 8 jednostavno društvo s ograničenom odgovornošću za trgovinu i usluge zastupanog po punomoćniku Nino Rojić</item>
    </derivirana_varijabla>
  </DomainObject.Predmet.ProtuStrankaListFormated>
  <DomainObject.Predmet.ProtuStrankaListFormatedOIB>
    <izvorni_sadrzaj>
      <item>Energy Station &amp; Vivo Food 8 jednostavno društvo s ograničenom odgovornošću za trgovinu i usluge, OIB 21525640886 zastupanog po punomoćniku Nino Rojić</item>
    </izvorni_sadrzaj>
    <derivirana_varijabla naziv="DomainObject.Predmet.ProtuStrankaListFormatedOIB_1">
      <item>Energy Station &amp; Vivo Food 8 jednostavno društvo s ograničenom odgovornošću za trgovinu i usluge, OIB 21525640886 zastupanog po punomoćniku Nino Rojić</item>
    </derivirana_varijabla>
  </DomainObject.Predmet.ProtuStrankaListFormatedOIB>
  <DomainObject.Predmet.ProtuStrankaListFormatedWithAdress>
    <izvorni_sadrzaj>
      <item>Energy Station &amp; Vivo Food 8 jednostavno društvo s ograničenom odgovornošću za trgovinu i usluge, Draškovićeva 3, 10000 Zagreb zastupanog po punomoćniku Nino Rojić</item>
    </izvorni_sadrzaj>
    <derivirana_varijabla naziv="DomainObject.Predmet.ProtuStrankaListFormatedWithAdress_1">
      <item>Energy Station &amp; Vivo Food 8 jednostavno društvo s ograničenom odgovornošću za trgovinu i usluge, Draškovićeva 3, 10000 Zagreb zastupanog po punomoćniku Nino Rojić</item>
    </derivirana_varijabla>
  </DomainObject.Predmet.ProtuStrankaListFormatedWithAdress>
  <DomainObject.Predmet.ProtuStrankaListFormatedWithAdressOIB>
    <izvorni_sadrzaj>
      <item>Energy Station &amp; Vivo Food 8 jednostavno društvo s ograničenom odgovornošću za trgovinu i usluge, OIB 21525640886, Draškovićeva 3, 10000 Zagreb zastupanog po punomoćniku Nino Rojić</item>
    </izvorni_sadrzaj>
    <derivirana_varijabla naziv="DomainObject.Predmet.ProtuStrankaListFormatedWithAdressOIB_1">
      <item>Energy Station &amp; Vivo Food 8 jednostavno društvo s ograničenom odgovornošću za trgovinu i usluge, OIB 21525640886, Draškovićeva 3, 10000 Zagreb zastupanog po punomoćniku Nino Rojić</item>
    </derivirana_varijabla>
  </DomainObject.Predmet.ProtuStrankaListFormatedWithAdressOIB>
  <DomainObject.Predmet.ProtuStrankaListNazivFormated>
    <izvorni_sadrzaj>
      <item>Energy Station &amp; Vivo Food 8 jednostavno društvo s ograničenom odgovornošću za trgovinu i usluge</item>
    </izvorni_sadrzaj>
    <derivirana_varijabla naziv="DomainObject.Predmet.ProtuStrankaListNazivFormated_1">
      <item>Energy Station &amp; Vivo Food 8 jednostavno društvo s ograničenom odgovornošću za trgovinu i usluge</item>
    </derivirana_varijabla>
  </DomainObject.Predmet.ProtuStrankaListNazivFormated>
  <DomainObject.Predmet.ProtuStrankaListNazivFormatedOIB>
    <izvorni_sadrzaj>
      <item>Energy Station &amp; Vivo Food 8 jednostavno društvo s ograničenom odgovornošću za trgovinu i usluge, OIB 21525640886</item>
    </izvorni_sadrzaj>
    <derivirana_varijabla naziv="DomainObject.Predmet.ProtuStrankaListNazivFormatedOIB_1">
      <item>Energy Station &amp; Vivo Food 8 jednostavno društvo s ograničenom odgovornošću za trgovinu i usluge, OIB 21525640886</item>
    </derivirana_varijabla>
  </DomainObject.Predmet.ProtuStrankaListNazivFormatedOIB>
  <DomainObject.Predmet.OstaliListFormated>
    <izvorni_sadrzaj>
      <item>Edmond Vlashaj</item>
      <item>Nino Rojić punomoćnik sudionika u postupku Energy Station &amp; Vivo Food 8 jednostavno društvo s ograničenom odgovornošću za trgovinu i usluge</item>
    </izvorni_sadrzaj>
    <derivirana_varijabla naziv="DomainObject.Predmet.OstaliListFormated_1">
      <item>Edmond Vlashaj</item>
      <item>Nino Rojić punomoćnik sudionika u postupku Energy Station &amp; Vivo Food 8 jednostavno društvo s ograničenom odgovornošću za trgovinu i usluge</item>
    </derivirana_varijabla>
  </DomainObject.Predmet.OstaliListFormated>
  <DomainObject.Predmet.OstaliListFormatedOIB>
    <izvorni_sadrzaj>
      <item>Edmond Vlashaj, OIB 30465822232</item>
      <item>Nino Rojić punomoćnik sudionika u postupku Energy Station &amp; Vivo Food 8 jednostavno društvo s ograničenom odgovornošću za trgovinu i usluge</item>
    </izvorni_sadrzaj>
    <derivirana_varijabla naziv="DomainObject.Predmet.OstaliListFormatedOIB_1">
      <item>Edmond Vlashaj, OIB 30465822232</item>
      <item>Nino Rojić punomoćnik sudionika u postupku Energy Station &amp; Vivo Food 8 jednostavno društvo s ograničenom odgovornošću za trgovinu i usluge</item>
    </derivirana_varijabla>
  </DomainObject.Predmet.OstaliListFormatedOIB>
  <DomainObject.Predmet.OstaliListFormatedWithAdress>
    <izvorni_sadrzaj>
      <item>Edmond Vlashaj, Via Torricelli 095, Seregno</item>
      <item>Nino Rojić, Ivana Šibla 9, 10000 Zagreb punomoćnik sudionika u postupku Energy Station &amp; Vivo Food 8 jednostavno društvo s ograničenom odgovornošću za trgovinu i usluge</item>
    </izvorni_sadrzaj>
    <derivirana_varijabla naziv="DomainObject.Predmet.OstaliListFormatedWithAdress_1">
      <item>Edmond Vlashaj, Via Torricelli 095, Seregno</item>
      <item>Nino Rojić, Ivana Šibla 9, 10000 Zagreb punomoćnik sudionika u postupku Energy Station &amp; Vivo Food 8 jednostavno društvo s ograničenom odgovornošću za trgovinu i usluge</item>
    </derivirana_varijabla>
  </DomainObject.Predmet.OstaliListFormatedWithAdress>
  <DomainObject.Predmet.OstaliListFormatedWithAdressOIB>
    <izvorni_sadrzaj>
      <item>Edmond Vlashaj, OIB 30465822232, Via Torricelli 095, Seregno</item>
      <item>Nino Rojić, Ivana Šibla 9, 10000 Zagreb punomoćnik sudionika u postupku Energy Station &amp; Vivo Food 8 jednostavno društvo s ograničenom odgovornošću za trgovinu i usluge</item>
    </izvorni_sadrzaj>
    <derivirana_varijabla naziv="DomainObject.Predmet.OstaliListFormatedWithAdressOIB_1">
      <item>Edmond Vlashaj, OIB 30465822232, Via Torricelli 095, Seregno</item>
      <item>Nino Rojić, Ivana Šibla 9, 10000 Zagreb punomoćnik sudionika u postupku Energy Station &amp; Vivo Food 8 jednostavno društvo s ograničenom odgovornošću za trgovinu i usluge</item>
    </derivirana_varijabla>
  </DomainObject.Predmet.OstaliListFormatedWithAdressOIB>
  <DomainObject.Predmet.OstaliListNazivFormated>
    <izvorni_sadrzaj>
      <item>Edmond Vlashaj</item>
      <item>Nino Rojić</item>
    </izvorni_sadrzaj>
    <derivirana_varijabla naziv="DomainObject.Predmet.OstaliListNazivFormated_1">
      <item>Edmond Vlashaj</item>
      <item>Nino Rojić</item>
    </derivirana_varijabla>
  </DomainObject.Predmet.OstaliListNazivFormated>
  <DomainObject.Predmet.OstaliListNazivFormatedOIB>
    <izvorni_sadrzaj>
      <item>Edmond Vlashaj, OIB 30465822232</item>
      <item>Nino Rojić</item>
    </izvorni_sadrzaj>
    <derivirana_varijabla naziv="DomainObject.Predmet.OstaliListNazivFormatedOIB_1">
      <item>Edmond Vlashaj, OIB 30465822232</item>
      <item>Nino Rojić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Energy Station &amp; Vivo Food 8 jednostavno društvo s ograničenom odgovornošću za trgovinu i usluge</izvorni_sadrzaj>
    <derivirana_varijabla naziv="DomainObject.Predmet.ProtustrankaIDrugi_1">Energy Station &amp; Vivo Food 8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Energy Station &amp; Vivo Food 8 jednostavno društvo s ograničenom odgovornošću za trgovinu i usluge, OIB 21525640886, Draškovićeva 3, 10000 Zagreb</izvorni_sadrzaj>
    <derivirana_varijabla naziv="DomainObject.Predmet.ProtustrankaIDrugiAdressOIB_1">Energy Station &amp; Vivo Food 8 jednostavno društvo s ograničenom odgovornošću za trgovinu i usluge, OIB 21525640886, Draškovićeva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Energy Station &amp; Vivo Food 8 jednostavno društvo s ograničenom odgovornošću za trgovinu i usluge</item>
      <item>FINA Regionalni centar Zagreb</item>
      <item>Edmond Vlashaj</item>
      <item>Edmond Vlashaj</item>
      <item>Nino Rojić</item>
    </izvorni_sadrzaj>
    <derivirana_varijabla naziv="DomainObject.Predmet.SudioniciListNaziv_1">
      <item>Energy Station &amp; Vivo Food 8 jednostavno društvo s ograničenom odgovornošću za trgovinu i usluge</item>
      <item>FINA Regionalni centar Zagreb</item>
      <item>Edmond Vlashaj</item>
      <item>Edmond Vlashaj</item>
      <item>Nino Rojić</item>
    </derivirana_varijabla>
  </DomainObject.Predmet.SudioniciListNaziv>
  <DomainObject.Predmet.SudioniciListAdressOIB>
    <izvorni_sadrzaj>
      <item>Energy Station &amp; Vivo Food 8 jednostavno društvo s ograničenom odgovornošću za trgovinu i usluge, OIB 21525640886, Draškovićeva 3,10000 Zagreb</item>
      <item>FINA Regionalni centar Zagreb, OIB 85821130368, Trg svibanjskih žrtava 1995. 1,10000 Zagreb</item>
      <item>Edmond Vlashaj, OIB 30465822232, Via Torricelli 095,Seregno</item>
      <item>Edmond Vlashaj, OIB 30465822232, Via Torricelli 095,Seregno</item>
      <item>Nino Rojić, Ivana Šibla 9,10000 Zagreb</item>
    </izvorni_sadrzaj>
    <derivirana_varijabla naziv="DomainObject.Predmet.SudioniciListAdressOIB_1">
      <item>Energy Station &amp; Vivo Food 8 jednostavno društvo s ograničenom odgovornošću za trgovinu i usluge, OIB 21525640886, Draškovićeva 3,10000 Zagreb</item>
      <item>FINA Regionalni centar Zagreb, OIB 85821130368, Trg svibanjskih žrtava 1995. 1,10000 Zagreb</item>
      <item>Edmond Vlashaj, OIB 30465822232, Via Torricelli 095,Seregno</item>
      <item>Edmond Vlashaj, OIB 30465822232, Via Torricelli 095,Seregno</item>
      <item>Nino Rojić, Ivana Šibla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21525640886</item>
      <item>, OIB 85821130368</item>
      <item>, OIB 30465822232</item>
      <item>, OIB 30465822232</item>
      <item>, OIB null</item>
    </izvorni_sadrzaj>
    <derivirana_varijabla naziv="DomainObject.Predmet.SudioniciListNazivOIB_1">
      <item>, OIB 21525640886</item>
      <item>, OIB 85821130368</item>
      <item>, OIB 30465822232</item>
      <item>, OIB 30465822232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754DFE-0953-40EB-A371-A2CAA413F6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855</properties:Words>
  <properties:Characters>4698</properties:Characters>
  <properties:Lines>106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2018-12-12T09:52:00Z</dcterms:created>
  <dc:creator>gzubak</dc:creator>
  <cp:lastModifiedBy>Mirjana Gašparić</cp:lastModifiedBy>
  <cp:lastPrinted>2018-12-12T10:42:00Z</cp:lastPrinted>
  <dcterms:modified xmlns:xsi="http://www.w3.org/2001/XMLSchema-instance" xsi:type="dcterms:W3CDTF">2018-12-12T10:42:00Z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(St-1052-18 OTVORI  ZAKLJUČI - čl. 110.  KRZNAR.docx)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