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D2240F" w:rsidP="00D2240F" w:rsidRDefault="00D2240F" w14:paraId="0438260" w14:textId="0438260">
      <w:pPr>
        <w15:collapsed w:val="false"/>
      </w:pPr>
      <w:r>
        <w:t>EPUBLIKA HRVATSKA</w:t>
      </w:r>
    </w:p>
    <w:p w:rsidR="00D2240F" w:rsidP="00D2240F" w:rsidRDefault="00D2240F">
      <w:r>
        <w:t>TRGOVAČKI SUD U ZAGREBU</w:t>
      </w:r>
    </w:p>
    <w:p w:rsidR="00D2240F" w:rsidP="00D2240F" w:rsidRDefault="002D1D34">
      <w:r>
        <w:tab/>
      </w:r>
      <w:r>
        <w:tab/>
      </w:r>
      <w:r>
        <w:tab/>
      </w:r>
      <w:r>
        <w:tab/>
      </w:r>
      <w:r>
        <w:tab/>
      </w:r>
      <w:r>
        <w:tab/>
      </w:r>
      <w:r>
        <w:tab/>
      </w:r>
      <w:r>
        <w:tab/>
      </w:r>
      <w:r>
        <w:tab/>
      </w:r>
    </w:p>
    <w:p w:rsidR="00D2240F" w:rsidP="00D2240F" w:rsidRDefault="00D2240F">
      <w:pPr>
        <w:jc w:val="center"/>
      </w:pPr>
    </w:p>
    <w:p w:rsidR="00D2240F" w:rsidP="00D2240F" w:rsidRDefault="00D2240F">
      <w:pPr>
        <w:jc w:val="center"/>
      </w:pPr>
      <w:r>
        <w:t>Z A P I S N I K</w:t>
      </w:r>
    </w:p>
    <w:p w:rsidR="00D2240F" w:rsidP="00D2240F" w:rsidRDefault="00D2240F">
      <w:pPr>
        <w:jc w:val="center"/>
      </w:pPr>
      <w:r>
        <w:t>SA ROČIŠTA RADI DRAŽBE</w:t>
      </w:r>
    </w:p>
    <w:p w:rsidR="00D2240F" w:rsidP="00D2240F" w:rsidRDefault="00D2240F"/>
    <w:p w:rsidR="00D2240F" w:rsidP="00D2240F" w:rsidRDefault="00D2240F">
      <w:r>
        <w:t>sastavljen kod Trgovačkog suda u Zagrebu</w:t>
      </w:r>
      <w:r>
        <w:rPr>
          <w:b/>
        </w:rPr>
        <w:t>, dana 27. kolovoza 2019. godine</w:t>
      </w:r>
      <w:r>
        <w:t xml:space="preserve"> na ročištu određenom radi dražbe u stečajnom postupku nad dužnikom </w:t>
      </w:r>
      <w:r>
        <w:rPr>
          <w:b/>
        </w:rPr>
        <w:t xml:space="preserve">JARUŠČICA PROJEKT  d.o.o. za poslovanje nekretninama, u stečaju, Zagreb, </w:t>
      </w:r>
      <w:proofErr w:type="spellStart"/>
      <w:r>
        <w:rPr>
          <w:b/>
        </w:rPr>
        <w:t>Jaruščica</w:t>
      </w:r>
      <w:proofErr w:type="spellEnd"/>
      <w:r>
        <w:rPr>
          <w:b/>
        </w:rPr>
        <w:t xml:space="preserve"> 7, MBS:080729411, OIB:02217546383, s početkom u 09,30 sati </w:t>
      </w:r>
    </w:p>
    <w:p w:rsidR="00D2240F" w:rsidP="00D2240F" w:rsidRDefault="00D2240F"/>
    <w:p w:rsidR="00D2240F" w:rsidP="00D2240F" w:rsidRDefault="00D2240F">
      <w:r>
        <w:t>NAZOČNI OD SUDA:</w:t>
      </w:r>
    </w:p>
    <w:p w:rsidR="00D2240F" w:rsidP="00D2240F" w:rsidRDefault="00D2240F">
      <w:smartTag w:uri="urn:schemas-microsoft-com:office:smarttags" w:element="PersonName">
        <w:r>
          <w:t>Nino Radić</w:t>
        </w:r>
      </w:smartTag>
      <w:r>
        <w:t>, stečajni sudac</w:t>
      </w:r>
    </w:p>
    <w:p w:rsidR="00D2240F" w:rsidP="00D2240F" w:rsidRDefault="00D2240F">
      <w:r>
        <w:t>Tatjana Slaviček  - zapisničar</w:t>
      </w:r>
    </w:p>
    <w:p w:rsidR="00D2240F" w:rsidP="00D2240F" w:rsidRDefault="00D2240F"/>
    <w:p w:rsidR="00D2240F" w:rsidP="00D2240F" w:rsidRDefault="00D2240F">
      <w:r>
        <w:t xml:space="preserve">Utvrđuje se da je nazočna stečajna upraviteljica Mirjana Zuzija iz Velike Gorice </w:t>
      </w:r>
    </w:p>
    <w:p w:rsidR="00D2240F" w:rsidP="00D2240F" w:rsidRDefault="00D2240F">
      <w:r>
        <w:t xml:space="preserve">Za </w:t>
      </w:r>
      <w:proofErr w:type="spellStart"/>
      <w:r>
        <w:t>razlučnog</w:t>
      </w:r>
      <w:proofErr w:type="spellEnd"/>
      <w:r>
        <w:t xml:space="preserve"> vjerovnika: </w:t>
      </w:r>
      <w:r w:rsidR="000D3423">
        <w:t xml:space="preserve"> prije </w:t>
      </w:r>
      <w:proofErr w:type="spellStart"/>
      <w:r w:rsidR="000D3423">
        <w:t>roičta</w:t>
      </w:r>
      <w:proofErr w:type="spellEnd"/>
      <w:r w:rsidR="000D3423">
        <w:t xml:space="preserve"> pristupio </w:t>
      </w:r>
      <w:r>
        <w:t xml:space="preserve">Mislav Bistrović punomoćnik </w:t>
      </w:r>
      <w:r w:rsidR="000D3423">
        <w:t xml:space="preserve"> i istaknuo da ispričava nedolazak  na današnje ročište i predlaže provesti  isto prema uvjetima oglasa </w:t>
      </w:r>
    </w:p>
    <w:p w:rsidR="00D2240F" w:rsidP="00D2240F" w:rsidRDefault="00D2240F"/>
    <w:p w:rsidR="00D2240F" w:rsidP="00D2240F" w:rsidRDefault="00D2240F">
      <w:pPr>
        <w:jc w:val="both"/>
      </w:pPr>
      <w:r>
        <w:t>Utvrđuje se da  su valjano uplaćene jamčevine prema stanju spi</w:t>
      </w:r>
      <w:r w:rsidR="00287648">
        <w:t xml:space="preserve">sa odnosno računovodstvu suda  te da su pristupili </w:t>
      </w:r>
      <w:r>
        <w:t xml:space="preserve"> :</w:t>
      </w:r>
    </w:p>
    <w:p w:rsidR="000D3423" w:rsidP="000D3423" w:rsidRDefault="000D3423">
      <w:pPr>
        <w:jc w:val="both"/>
        <w:rPr>
          <w:b/>
        </w:rPr>
      </w:pPr>
      <w:r>
        <w:rPr>
          <w:b/>
        </w:rPr>
        <w:t xml:space="preserve">Dragutin Arbanas,  </w:t>
      </w:r>
      <w:proofErr w:type="spellStart"/>
      <w:r>
        <w:rPr>
          <w:b/>
        </w:rPr>
        <w:t>Prvan</w:t>
      </w:r>
      <w:proofErr w:type="spellEnd"/>
      <w:r>
        <w:rPr>
          <w:b/>
        </w:rPr>
        <w:t xml:space="preserve"> Selo, Perušić,  </w:t>
      </w:r>
      <w:proofErr w:type="spellStart"/>
      <w:r>
        <w:rPr>
          <w:b/>
        </w:rPr>
        <w:t>Prvan</w:t>
      </w:r>
      <w:proofErr w:type="spellEnd"/>
      <w:r>
        <w:rPr>
          <w:b/>
        </w:rPr>
        <w:t xml:space="preserve"> selo 1 , OIB:74403699021</w:t>
      </w:r>
    </w:p>
    <w:p w:rsidR="000D3423" w:rsidP="000D3423" w:rsidRDefault="000D3423">
      <w:pPr>
        <w:jc w:val="both"/>
        <w:rPr>
          <w:b/>
        </w:rPr>
      </w:pPr>
      <w:r>
        <w:rPr>
          <w:b/>
        </w:rPr>
        <w:t xml:space="preserve">Božica </w:t>
      </w:r>
      <w:proofErr w:type="spellStart"/>
      <w:r>
        <w:rPr>
          <w:b/>
        </w:rPr>
        <w:t>Bronzović</w:t>
      </w:r>
      <w:proofErr w:type="spellEnd"/>
      <w:r>
        <w:rPr>
          <w:b/>
        </w:rPr>
        <w:t xml:space="preserve">  Arbanas, Zagreb, </w:t>
      </w:r>
      <w:proofErr w:type="spellStart"/>
      <w:r>
        <w:rPr>
          <w:b/>
        </w:rPr>
        <w:t>Jaruščica</w:t>
      </w:r>
      <w:proofErr w:type="spellEnd"/>
      <w:r>
        <w:rPr>
          <w:b/>
        </w:rPr>
        <w:t xml:space="preserve">  5a, OIB: 81109718920</w:t>
      </w:r>
    </w:p>
    <w:p w:rsidR="000D3423" w:rsidP="000D3423" w:rsidRDefault="000D3423">
      <w:pPr>
        <w:jc w:val="both"/>
        <w:rPr>
          <w:b/>
        </w:rPr>
      </w:pPr>
      <w:r>
        <w:rPr>
          <w:b/>
        </w:rPr>
        <w:t xml:space="preserve">Jakov  </w:t>
      </w:r>
      <w:proofErr w:type="spellStart"/>
      <w:r>
        <w:rPr>
          <w:b/>
        </w:rPr>
        <w:t>Šošić</w:t>
      </w:r>
      <w:proofErr w:type="spellEnd"/>
      <w:r>
        <w:rPr>
          <w:b/>
        </w:rPr>
        <w:t xml:space="preserve"> , Split, </w:t>
      </w:r>
      <w:proofErr w:type="spellStart"/>
      <w:r>
        <w:rPr>
          <w:b/>
        </w:rPr>
        <w:t>Odeska</w:t>
      </w:r>
      <w:proofErr w:type="spellEnd"/>
      <w:r>
        <w:rPr>
          <w:b/>
        </w:rPr>
        <w:t xml:space="preserve"> 6, OIB:77618338351</w:t>
      </w:r>
    </w:p>
    <w:p w:rsidR="000D3423" w:rsidP="000D3423" w:rsidRDefault="000D3423">
      <w:pPr>
        <w:jc w:val="both"/>
        <w:rPr>
          <w:b/>
        </w:rPr>
      </w:pPr>
      <w:r>
        <w:rPr>
          <w:b/>
        </w:rPr>
        <w:t xml:space="preserve">Marjan </w:t>
      </w:r>
      <w:proofErr w:type="spellStart"/>
      <w:r>
        <w:rPr>
          <w:b/>
        </w:rPr>
        <w:t>Bavčević</w:t>
      </w:r>
      <w:proofErr w:type="spellEnd"/>
      <w:r>
        <w:rPr>
          <w:b/>
        </w:rPr>
        <w:t xml:space="preserve">, Split, Skradinska 3, </w:t>
      </w:r>
      <w:r>
        <w:rPr>
          <w:b/>
        </w:rPr>
        <w:tab/>
        <w:t xml:space="preserve">OIB: 26538063798 </w:t>
      </w:r>
    </w:p>
    <w:p w:rsidR="000D3423" w:rsidP="000D3423" w:rsidRDefault="000D3423">
      <w:pPr>
        <w:jc w:val="both"/>
        <w:rPr>
          <w:b/>
        </w:rPr>
      </w:pPr>
      <w:r>
        <w:rPr>
          <w:b/>
        </w:rPr>
        <w:t xml:space="preserve">Ivan Kralj, Zagreb,  V. Vrbice 15, OIB: 54078371993  po pun. odvjetnik Željko Albini na temelju pun koju predaje u spis </w:t>
      </w:r>
    </w:p>
    <w:p w:rsidR="000D3423" w:rsidP="000D3423" w:rsidRDefault="000D3423">
      <w:pPr>
        <w:jc w:val="both"/>
        <w:rPr>
          <w:b/>
        </w:rPr>
      </w:pPr>
      <w:r>
        <w:rPr>
          <w:b/>
        </w:rPr>
        <w:t xml:space="preserve">Petar </w:t>
      </w:r>
      <w:proofErr w:type="spellStart"/>
      <w:r>
        <w:rPr>
          <w:b/>
        </w:rPr>
        <w:t>Klipić</w:t>
      </w:r>
      <w:proofErr w:type="spellEnd"/>
      <w:r>
        <w:rPr>
          <w:b/>
        </w:rPr>
        <w:t xml:space="preserve">,  Zagreb, </w:t>
      </w:r>
      <w:proofErr w:type="spellStart"/>
      <w:r>
        <w:rPr>
          <w:b/>
        </w:rPr>
        <w:t>Pičmanova</w:t>
      </w:r>
      <w:proofErr w:type="spellEnd"/>
      <w:r>
        <w:rPr>
          <w:b/>
        </w:rPr>
        <w:t xml:space="preserve"> ulica 5, OIB:72968154640 </w:t>
      </w:r>
    </w:p>
    <w:p w:rsidR="000D3423" w:rsidP="000D3423" w:rsidRDefault="000D3423">
      <w:pPr>
        <w:jc w:val="both"/>
        <w:rPr>
          <w:b/>
        </w:rPr>
      </w:pPr>
      <w:r>
        <w:rPr>
          <w:b/>
        </w:rPr>
        <w:t xml:space="preserve">Marijan </w:t>
      </w:r>
      <w:proofErr w:type="spellStart"/>
      <w:r>
        <w:rPr>
          <w:b/>
        </w:rPr>
        <w:t>Malekin</w:t>
      </w:r>
      <w:proofErr w:type="spellEnd"/>
      <w:r>
        <w:rPr>
          <w:b/>
        </w:rPr>
        <w:t xml:space="preserve">, , Sinj, Vrlička ulica 63, OIB:58644776096 </w:t>
      </w:r>
    </w:p>
    <w:p w:rsidR="000D3423" w:rsidP="000D3423" w:rsidRDefault="000D3423">
      <w:pPr>
        <w:jc w:val="both"/>
        <w:rPr>
          <w:b/>
        </w:rPr>
      </w:pPr>
      <w:r>
        <w:rPr>
          <w:b/>
        </w:rPr>
        <w:t xml:space="preserve">Dominik  Brkić, Zagreb, </w:t>
      </w:r>
      <w:proofErr w:type="spellStart"/>
      <w:r>
        <w:rPr>
          <w:b/>
        </w:rPr>
        <w:t>Jaruščica</w:t>
      </w:r>
      <w:proofErr w:type="spellEnd"/>
      <w:r>
        <w:rPr>
          <w:b/>
        </w:rPr>
        <w:t xml:space="preserve"> 9d, OIB:14406310871 </w:t>
      </w:r>
    </w:p>
    <w:p w:rsidR="000D3423" w:rsidP="000D3423" w:rsidRDefault="000D3423">
      <w:pPr>
        <w:jc w:val="both"/>
        <w:rPr>
          <w:b/>
        </w:rPr>
      </w:pPr>
      <w:r>
        <w:rPr>
          <w:b/>
        </w:rPr>
        <w:t xml:space="preserve">Sandi </w:t>
      </w:r>
      <w:proofErr w:type="spellStart"/>
      <w:r>
        <w:rPr>
          <w:b/>
        </w:rPr>
        <w:t>Križman</w:t>
      </w:r>
      <w:proofErr w:type="spellEnd"/>
      <w:r>
        <w:rPr>
          <w:b/>
        </w:rPr>
        <w:t xml:space="preserve">, Žminj, </w:t>
      </w:r>
      <w:proofErr w:type="spellStart"/>
      <w:r>
        <w:rPr>
          <w:b/>
        </w:rPr>
        <w:t>Pamići</w:t>
      </w:r>
      <w:proofErr w:type="spellEnd"/>
      <w:r>
        <w:rPr>
          <w:b/>
        </w:rPr>
        <w:t xml:space="preserve">  6, OIB:36232038528  po pun. Marko </w:t>
      </w:r>
      <w:proofErr w:type="spellStart"/>
      <w:r>
        <w:rPr>
          <w:b/>
        </w:rPr>
        <w:t>Križman</w:t>
      </w:r>
      <w:proofErr w:type="spellEnd"/>
      <w:r>
        <w:rPr>
          <w:b/>
        </w:rPr>
        <w:t xml:space="preserve"> na temelju pun. u spisu</w:t>
      </w:r>
    </w:p>
    <w:p w:rsidR="000D3423" w:rsidP="000D3423" w:rsidRDefault="000D3423">
      <w:pPr>
        <w:jc w:val="both"/>
        <w:rPr>
          <w:b/>
        </w:rPr>
      </w:pPr>
      <w:r>
        <w:rPr>
          <w:b/>
        </w:rPr>
        <w:t xml:space="preserve">Maja </w:t>
      </w:r>
      <w:proofErr w:type="spellStart"/>
      <w:r>
        <w:rPr>
          <w:b/>
        </w:rPr>
        <w:t>Došlić</w:t>
      </w:r>
      <w:proofErr w:type="spellEnd"/>
      <w:r>
        <w:rPr>
          <w:b/>
        </w:rPr>
        <w:t xml:space="preserve"> Leš,  </w:t>
      </w:r>
      <w:proofErr w:type="spellStart"/>
      <w:r>
        <w:rPr>
          <w:b/>
        </w:rPr>
        <w:t>Batrina</w:t>
      </w:r>
      <w:proofErr w:type="spellEnd"/>
      <w:r>
        <w:rPr>
          <w:b/>
        </w:rPr>
        <w:t xml:space="preserve">, Nova Kapela , </w:t>
      </w:r>
      <w:proofErr w:type="spellStart"/>
      <w:r>
        <w:rPr>
          <w:b/>
        </w:rPr>
        <w:t>Frankopanska</w:t>
      </w:r>
      <w:proofErr w:type="spellEnd"/>
      <w:r>
        <w:rPr>
          <w:b/>
        </w:rPr>
        <w:t xml:space="preserve"> 1, OIB:75355077589</w:t>
      </w:r>
    </w:p>
    <w:p w:rsidR="000D3423" w:rsidP="000D3423" w:rsidRDefault="000D3423">
      <w:pPr>
        <w:jc w:val="both"/>
        <w:rPr>
          <w:b/>
        </w:rPr>
      </w:pPr>
      <w:r>
        <w:rPr>
          <w:b/>
        </w:rPr>
        <w:t xml:space="preserve">Oliver Zorić, Zagreb, </w:t>
      </w:r>
      <w:proofErr w:type="spellStart"/>
      <w:r>
        <w:rPr>
          <w:b/>
        </w:rPr>
        <w:t>Jaruščica</w:t>
      </w:r>
      <w:proofErr w:type="spellEnd"/>
      <w:r>
        <w:rPr>
          <w:b/>
        </w:rPr>
        <w:t xml:space="preserve"> 11, OIB:35822433380,  zastupan po  Stjepan </w:t>
      </w:r>
      <w:proofErr w:type="spellStart"/>
      <w:r>
        <w:rPr>
          <w:b/>
        </w:rPr>
        <w:t>Geljić</w:t>
      </w:r>
      <w:proofErr w:type="spellEnd"/>
      <w:r>
        <w:rPr>
          <w:b/>
        </w:rPr>
        <w:t xml:space="preserve"> po punomoći koju predaje u spis </w:t>
      </w:r>
    </w:p>
    <w:p w:rsidR="000D3423" w:rsidP="000D3423" w:rsidRDefault="000D3423">
      <w:pPr>
        <w:jc w:val="both"/>
        <w:rPr>
          <w:b/>
        </w:rPr>
      </w:pPr>
      <w:r>
        <w:rPr>
          <w:b/>
        </w:rPr>
        <w:t xml:space="preserve">Darko </w:t>
      </w:r>
      <w:proofErr w:type="spellStart"/>
      <w:r>
        <w:rPr>
          <w:b/>
        </w:rPr>
        <w:t>Smoljan</w:t>
      </w:r>
      <w:proofErr w:type="spellEnd"/>
      <w:r>
        <w:rPr>
          <w:b/>
        </w:rPr>
        <w:t xml:space="preserve">, </w:t>
      </w:r>
      <w:proofErr w:type="spellStart"/>
      <w:r>
        <w:rPr>
          <w:b/>
        </w:rPr>
        <w:t>Metzingen</w:t>
      </w:r>
      <w:proofErr w:type="spellEnd"/>
      <w:r>
        <w:rPr>
          <w:b/>
        </w:rPr>
        <w:t xml:space="preserve">, </w:t>
      </w:r>
      <w:proofErr w:type="spellStart"/>
      <w:r>
        <w:rPr>
          <w:b/>
        </w:rPr>
        <w:t>Stadtteil</w:t>
      </w:r>
      <w:proofErr w:type="spellEnd"/>
      <w:r>
        <w:rPr>
          <w:b/>
        </w:rPr>
        <w:t xml:space="preserve"> </w:t>
      </w:r>
      <w:proofErr w:type="spellStart"/>
      <w:r>
        <w:rPr>
          <w:b/>
        </w:rPr>
        <w:t>Neuhausen</w:t>
      </w:r>
      <w:proofErr w:type="spellEnd"/>
      <w:r>
        <w:rPr>
          <w:b/>
        </w:rPr>
        <w:t xml:space="preserve">, </w:t>
      </w:r>
      <w:proofErr w:type="spellStart"/>
      <w:r>
        <w:rPr>
          <w:b/>
        </w:rPr>
        <w:t>Amtacst</w:t>
      </w:r>
      <w:proofErr w:type="spellEnd"/>
      <w:r>
        <w:rPr>
          <w:b/>
        </w:rPr>
        <w:t xml:space="preserve">. 50, OIB:20061409584,  slati na </w:t>
      </w:r>
    </w:p>
    <w:p w:rsidR="000D3423" w:rsidP="000D3423" w:rsidRDefault="000D3423">
      <w:pPr>
        <w:jc w:val="both"/>
        <w:rPr>
          <w:b/>
        </w:rPr>
      </w:pPr>
      <w:r>
        <w:rPr>
          <w:b/>
        </w:rPr>
        <w:t xml:space="preserve">Marjan  </w:t>
      </w:r>
      <w:proofErr w:type="spellStart"/>
      <w:r>
        <w:rPr>
          <w:b/>
        </w:rPr>
        <w:t>Leši</w:t>
      </w:r>
      <w:proofErr w:type="spellEnd"/>
      <w:r>
        <w:rPr>
          <w:b/>
        </w:rPr>
        <w:t xml:space="preserve">,  Zagreb, Stubička ulica 91a </w:t>
      </w:r>
    </w:p>
    <w:p w:rsidR="000D3423" w:rsidP="000D3423" w:rsidRDefault="000D3423">
      <w:pPr>
        <w:jc w:val="both"/>
        <w:rPr>
          <w:b/>
        </w:rPr>
      </w:pPr>
      <w:r>
        <w:rPr>
          <w:b/>
        </w:rPr>
        <w:t xml:space="preserve">NEKTUS INTERIJERI,  d.o.o. zastupan po direktoru Josip Čerkez , Zagreb, </w:t>
      </w:r>
    </w:p>
    <w:p w:rsidR="000D3423" w:rsidP="000D3423" w:rsidRDefault="000D3423">
      <w:pPr>
        <w:jc w:val="both"/>
        <w:rPr>
          <w:b/>
        </w:rPr>
      </w:pPr>
      <w:r>
        <w:rPr>
          <w:b/>
        </w:rPr>
        <w:t xml:space="preserve">Dragan Josipović, Petrinja, Milana </w:t>
      </w:r>
      <w:proofErr w:type="spellStart"/>
      <w:r>
        <w:rPr>
          <w:b/>
        </w:rPr>
        <w:t>Nemičića</w:t>
      </w:r>
      <w:proofErr w:type="spellEnd"/>
      <w:r>
        <w:rPr>
          <w:b/>
        </w:rPr>
        <w:t xml:space="preserve"> 19, </w:t>
      </w:r>
    </w:p>
    <w:p w:rsidR="000D3423" w:rsidP="000D3423" w:rsidRDefault="000D3423">
      <w:pPr>
        <w:jc w:val="both"/>
        <w:rPr>
          <w:b/>
        </w:rPr>
      </w:pPr>
      <w:r>
        <w:rPr>
          <w:b/>
        </w:rPr>
        <w:t xml:space="preserve">Ivica Tomić, Zagreb, </w:t>
      </w:r>
      <w:proofErr w:type="spellStart"/>
      <w:r>
        <w:rPr>
          <w:b/>
        </w:rPr>
        <w:t>Vranićeva</w:t>
      </w:r>
      <w:proofErr w:type="spellEnd"/>
      <w:r>
        <w:rPr>
          <w:b/>
        </w:rPr>
        <w:t xml:space="preserve"> ulica 11, </w:t>
      </w:r>
    </w:p>
    <w:p w:rsidR="000D3423" w:rsidP="000D3423" w:rsidRDefault="000D3423">
      <w:pPr>
        <w:jc w:val="both"/>
        <w:rPr>
          <w:b/>
        </w:rPr>
      </w:pPr>
      <w:r>
        <w:rPr>
          <w:b/>
        </w:rPr>
        <w:t xml:space="preserve">Darko  Barišić, Zagreb, </w:t>
      </w:r>
      <w:proofErr w:type="spellStart"/>
      <w:r>
        <w:rPr>
          <w:b/>
        </w:rPr>
        <w:t>Huzjanova</w:t>
      </w:r>
      <w:proofErr w:type="spellEnd"/>
      <w:r>
        <w:rPr>
          <w:b/>
        </w:rPr>
        <w:t xml:space="preserve"> ulica 22, </w:t>
      </w:r>
    </w:p>
    <w:p w:rsidR="000D3423" w:rsidP="000D3423" w:rsidRDefault="000D3423">
      <w:pPr>
        <w:jc w:val="both"/>
        <w:rPr>
          <w:b/>
        </w:rPr>
      </w:pPr>
      <w:r>
        <w:rPr>
          <w:b/>
        </w:rPr>
        <w:t xml:space="preserve">Vesna Mladina, Zagreb, Ozaljska 96,  po pun. Miro  </w:t>
      </w:r>
      <w:proofErr w:type="spellStart"/>
      <w:r>
        <w:rPr>
          <w:b/>
        </w:rPr>
        <w:t>Križanović</w:t>
      </w:r>
      <w:proofErr w:type="spellEnd"/>
      <w:r>
        <w:rPr>
          <w:b/>
        </w:rPr>
        <w:t xml:space="preserve"> prema pun. koju predaje u spis </w:t>
      </w:r>
    </w:p>
    <w:p w:rsidR="000D3423" w:rsidP="000D3423" w:rsidRDefault="000D3423">
      <w:pPr>
        <w:jc w:val="both"/>
        <w:rPr>
          <w:b/>
        </w:rPr>
      </w:pPr>
      <w:r>
        <w:rPr>
          <w:b/>
        </w:rPr>
        <w:t xml:space="preserve">IMPALA TRGOVINA d.o.o. po  direktoru Pere </w:t>
      </w:r>
      <w:proofErr w:type="spellStart"/>
      <w:r>
        <w:rPr>
          <w:b/>
        </w:rPr>
        <w:t>Krstanović</w:t>
      </w:r>
      <w:proofErr w:type="spellEnd"/>
      <w:r>
        <w:rPr>
          <w:b/>
        </w:rPr>
        <w:t xml:space="preserve">, Velika Gorica, </w:t>
      </w:r>
    </w:p>
    <w:p w:rsidR="000D3423" w:rsidP="000D3423" w:rsidRDefault="000D3423">
      <w:pPr>
        <w:jc w:val="both"/>
        <w:rPr>
          <w:b/>
        </w:rPr>
      </w:pPr>
      <w:r>
        <w:rPr>
          <w:b/>
        </w:rPr>
        <w:t xml:space="preserve">Ivanka Zubčić, </w:t>
      </w:r>
      <w:proofErr w:type="spellStart"/>
      <w:r>
        <w:rPr>
          <w:b/>
        </w:rPr>
        <w:t>Pridraga</w:t>
      </w:r>
      <w:proofErr w:type="spellEnd"/>
      <w:r>
        <w:rPr>
          <w:b/>
        </w:rPr>
        <w:t xml:space="preserve">,  Novigrad, Ulica hrvatskih branitelja 7 </w:t>
      </w:r>
    </w:p>
    <w:p w:rsidR="000D3423" w:rsidP="000D3423" w:rsidRDefault="000D3423">
      <w:pPr>
        <w:jc w:val="both"/>
        <w:rPr>
          <w:b/>
        </w:rPr>
      </w:pPr>
      <w:r>
        <w:rPr>
          <w:b/>
        </w:rPr>
        <w:t xml:space="preserve">Josip </w:t>
      </w:r>
      <w:proofErr w:type="spellStart"/>
      <w:r>
        <w:rPr>
          <w:b/>
        </w:rPr>
        <w:t>Munđar</w:t>
      </w:r>
      <w:proofErr w:type="spellEnd"/>
      <w:r>
        <w:rPr>
          <w:b/>
        </w:rPr>
        <w:t xml:space="preserve">, Zagreb, Đurđice </w:t>
      </w:r>
      <w:proofErr w:type="spellStart"/>
      <w:r>
        <w:rPr>
          <w:b/>
        </w:rPr>
        <w:t>Agićeve</w:t>
      </w:r>
      <w:proofErr w:type="spellEnd"/>
      <w:r>
        <w:rPr>
          <w:b/>
        </w:rPr>
        <w:t xml:space="preserve"> 3, </w:t>
      </w:r>
    </w:p>
    <w:p w:rsidR="000D3423" w:rsidP="000D3423" w:rsidRDefault="000D3423">
      <w:pPr>
        <w:jc w:val="both"/>
        <w:rPr>
          <w:b/>
        </w:rPr>
      </w:pPr>
      <w:r>
        <w:rPr>
          <w:b/>
        </w:rPr>
        <w:t xml:space="preserve">Goran Crepulja, Poreč, </w:t>
      </w:r>
      <w:proofErr w:type="spellStart"/>
      <w:r>
        <w:rPr>
          <w:b/>
        </w:rPr>
        <w:t>Špadići</w:t>
      </w:r>
      <w:proofErr w:type="spellEnd"/>
      <w:r>
        <w:rPr>
          <w:b/>
        </w:rPr>
        <w:t xml:space="preserve"> 78 </w:t>
      </w:r>
    </w:p>
    <w:p w:rsidR="000D3423" w:rsidP="000D3423" w:rsidRDefault="000D3423">
      <w:pPr>
        <w:jc w:val="both"/>
        <w:rPr>
          <w:b/>
        </w:rPr>
      </w:pPr>
      <w:r>
        <w:rPr>
          <w:b/>
        </w:rPr>
        <w:t xml:space="preserve">Anđelko Abramović , </w:t>
      </w:r>
      <w:proofErr w:type="spellStart"/>
      <w:r>
        <w:rPr>
          <w:b/>
        </w:rPr>
        <w:t>Ponikvari</w:t>
      </w:r>
      <w:proofErr w:type="spellEnd"/>
      <w:r>
        <w:rPr>
          <w:b/>
        </w:rPr>
        <w:t xml:space="preserve">, </w:t>
      </w:r>
      <w:proofErr w:type="spellStart"/>
      <w:r>
        <w:rPr>
          <w:b/>
        </w:rPr>
        <w:t>Topusko</w:t>
      </w:r>
      <w:proofErr w:type="spellEnd"/>
      <w:r>
        <w:rPr>
          <w:b/>
        </w:rPr>
        <w:t xml:space="preserve">, </w:t>
      </w:r>
      <w:proofErr w:type="spellStart"/>
      <w:r>
        <w:rPr>
          <w:b/>
        </w:rPr>
        <w:t>Ponikvari</w:t>
      </w:r>
      <w:proofErr w:type="spellEnd"/>
      <w:r>
        <w:rPr>
          <w:b/>
        </w:rPr>
        <w:t xml:space="preserve"> 54 </w:t>
      </w:r>
    </w:p>
    <w:p w:rsidR="000D3423" w:rsidP="000D3423" w:rsidRDefault="000D3423">
      <w:pPr>
        <w:jc w:val="both"/>
        <w:rPr>
          <w:b/>
        </w:rPr>
      </w:pPr>
      <w:r>
        <w:rPr>
          <w:b/>
        </w:rPr>
        <w:lastRenderedPageBreak/>
        <w:t xml:space="preserve">Matija </w:t>
      </w:r>
      <w:proofErr w:type="spellStart"/>
      <w:r>
        <w:rPr>
          <w:b/>
        </w:rPr>
        <w:t>Špičić</w:t>
      </w:r>
      <w:proofErr w:type="spellEnd"/>
      <w:r>
        <w:rPr>
          <w:b/>
        </w:rPr>
        <w:t xml:space="preserve">, </w:t>
      </w:r>
      <w:proofErr w:type="spellStart"/>
      <w:r>
        <w:rPr>
          <w:b/>
        </w:rPr>
        <w:t>Mičevec</w:t>
      </w:r>
      <w:proofErr w:type="spellEnd"/>
      <w:r>
        <w:rPr>
          <w:b/>
        </w:rPr>
        <w:t xml:space="preserve">, Velika Gorica, </w:t>
      </w:r>
      <w:proofErr w:type="spellStart"/>
      <w:r>
        <w:rPr>
          <w:b/>
        </w:rPr>
        <w:t>Špičićeva</w:t>
      </w:r>
      <w:proofErr w:type="spellEnd"/>
      <w:r>
        <w:rPr>
          <w:b/>
        </w:rPr>
        <w:t xml:space="preserve"> ulica 4 </w:t>
      </w:r>
    </w:p>
    <w:p w:rsidR="000D3423" w:rsidP="000D3423" w:rsidRDefault="000D3423">
      <w:pPr>
        <w:jc w:val="both"/>
        <w:rPr>
          <w:b/>
        </w:rPr>
      </w:pPr>
      <w:r>
        <w:rPr>
          <w:b/>
        </w:rPr>
        <w:t xml:space="preserve">Ilija </w:t>
      </w:r>
      <w:proofErr w:type="spellStart"/>
      <w:r>
        <w:rPr>
          <w:b/>
        </w:rPr>
        <w:t>Tufeković</w:t>
      </w:r>
      <w:proofErr w:type="spellEnd"/>
      <w:r>
        <w:rPr>
          <w:b/>
        </w:rPr>
        <w:t xml:space="preserve">, Zagreb, Savski Gaj, 3. Put 18 </w:t>
      </w:r>
    </w:p>
    <w:p w:rsidR="000D3423" w:rsidP="000D3423" w:rsidRDefault="000D3423">
      <w:pPr>
        <w:jc w:val="both"/>
        <w:rPr>
          <w:b/>
        </w:rPr>
      </w:pPr>
      <w:r>
        <w:rPr>
          <w:b/>
        </w:rPr>
        <w:t xml:space="preserve">Anica Brozović,  Zagreb, </w:t>
      </w:r>
      <w:proofErr w:type="spellStart"/>
      <w:r>
        <w:rPr>
          <w:b/>
        </w:rPr>
        <w:t>Jaruščica</w:t>
      </w:r>
      <w:proofErr w:type="spellEnd"/>
      <w:r>
        <w:rPr>
          <w:b/>
        </w:rPr>
        <w:t xml:space="preserve"> 5 </w:t>
      </w:r>
    </w:p>
    <w:p w:rsidR="000D3423" w:rsidP="000D3423" w:rsidRDefault="000D3423">
      <w:pPr>
        <w:jc w:val="both"/>
        <w:rPr>
          <w:b/>
        </w:rPr>
      </w:pPr>
      <w:r>
        <w:rPr>
          <w:b/>
        </w:rPr>
        <w:t xml:space="preserve">Filip </w:t>
      </w:r>
      <w:proofErr w:type="spellStart"/>
      <w:r>
        <w:rPr>
          <w:b/>
        </w:rPr>
        <w:t>Grilec</w:t>
      </w:r>
      <w:proofErr w:type="spellEnd"/>
      <w:r>
        <w:rPr>
          <w:b/>
        </w:rPr>
        <w:t xml:space="preserve">,  Zagreb, Ulica Cvijete </w:t>
      </w:r>
      <w:proofErr w:type="spellStart"/>
      <w:r>
        <w:rPr>
          <w:b/>
        </w:rPr>
        <w:t>Zuzorić</w:t>
      </w:r>
      <w:proofErr w:type="spellEnd"/>
      <w:r>
        <w:rPr>
          <w:b/>
        </w:rPr>
        <w:t xml:space="preserve"> 53, zastupan po pun. Tomislav </w:t>
      </w:r>
      <w:proofErr w:type="spellStart"/>
      <w:r>
        <w:rPr>
          <w:b/>
        </w:rPr>
        <w:t>Grilec</w:t>
      </w:r>
      <w:proofErr w:type="spellEnd"/>
      <w:r>
        <w:rPr>
          <w:b/>
        </w:rPr>
        <w:t xml:space="preserve"> prema pun. koju predaje u spis </w:t>
      </w:r>
    </w:p>
    <w:p w:rsidR="000D3423" w:rsidP="000D3423" w:rsidRDefault="000D3423">
      <w:pPr>
        <w:jc w:val="both"/>
        <w:rPr>
          <w:b/>
        </w:rPr>
      </w:pPr>
      <w:r>
        <w:rPr>
          <w:b/>
        </w:rPr>
        <w:t xml:space="preserve">Matija Jozić, Sesvete, </w:t>
      </w:r>
      <w:proofErr w:type="spellStart"/>
      <w:r>
        <w:rPr>
          <w:b/>
        </w:rPr>
        <w:t>Štibrenska</w:t>
      </w:r>
      <w:proofErr w:type="spellEnd"/>
      <w:r>
        <w:rPr>
          <w:b/>
        </w:rPr>
        <w:t xml:space="preserve"> ulica 1a, </w:t>
      </w:r>
    </w:p>
    <w:p w:rsidR="000D3423" w:rsidP="000D3423" w:rsidRDefault="000D3423">
      <w:pPr>
        <w:jc w:val="both"/>
        <w:rPr>
          <w:b/>
        </w:rPr>
      </w:pPr>
      <w:r>
        <w:rPr>
          <w:b/>
        </w:rPr>
        <w:t xml:space="preserve">Josip Petričević, Zagreb, Šetalište 150. Brigade 8, </w:t>
      </w:r>
    </w:p>
    <w:p w:rsidR="000D3423" w:rsidP="000D3423" w:rsidRDefault="000D3423">
      <w:pPr>
        <w:jc w:val="both"/>
        <w:rPr>
          <w:b/>
        </w:rPr>
      </w:pPr>
      <w:r>
        <w:rPr>
          <w:b/>
        </w:rPr>
        <w:t xml:space="preserve">Marina </w:t>
      </w:r>
      <w:proofErr w:type="spellStart"/>
      <w:r>
        <w:rPr>
          <w:b/>
        </w:rPr>
        <w:t>Šošić</w:t>
      </w:r>
      <w:proofErr w:type="spellEnd"/>
      <w:r>
        <w:rPr>
          <w:b/>
        </w:rPr>
        <w:t>, Zagreb, Veslačka ulica 2</w:t>
      </w:r>
    </w:p>
    <w:p w:rsidR="000D3423" w:rsidP="000D3423" w:rsidRDefault="000D3423">
      <w:pPr>
        <w:jc w:val="both"/>
        <w:rPr>
          <w:b/>
        </w:rPr>
      </w:pPr>
      <w:r>
        <w:rPr>
          <w:b/>
        </w:rPr>
        <w:t xml:space="preserve">Alen Jelovac,  Zagreb, Trg kralja Tomislava 6, </w:t>
      </w:r>
    </w:p>
    <w:p w:rsidR="000D3423" w:rsidP="000D3423" w:rsidRDefault="000D3423">
      <w:pPr>
        <w:jc w:val="both"/>
        <w:rPr>
          <w:b/>
        </w:rPr>
      </w:pPr>
      <w:r>
        <w:rPr>
          <w:b/>
        </w:rPr>
        <w:t xml:space="preserve">Ana Blažević, Zagreb, Ulica Drage </w:t>
      </w:r>
      <w:proofErr w:type="spellStart"/>
      <w:r>
        <w:rPr>
          <w:b/>
        </w:rPr>
        <w:t>Stipca</w:t>
      </w:r>
      <w:proofErr w:type="spellEnd"/>
      <w:r>
        <w:rPr>
          <w:b/>
        </w:rPr>
        <w:t xml:space="preserve"> 8, </w:t>
      </w:r>
    </w:p>
    <w:p w:rsidR="000D3423" w:rsidP="000D3423" w:rsidRDefault="000D3423">
      <w:pPr>
        <w:jc w:val="both"/>
        <w:rPr>
          <w:b/>
        </w:rPr>
      </w:pPr>
      <w:r>
        <w:rPr>
          <w:b/>
        </w:rPr>
        <w:t xml:space="preserve"> Sanja Šukunda,  Vodice, Obala  Matice hrvatske 10 </w:t>
      </w:r>
    </w:p>
    <w:p w:rsidR="000D3423" w:rsidP="000D3423" w:rsidRDefault="000D3423">
      <w:pPr>
        <w:jc w:val="both"/>
        <w:rPr>
          <w:b/>
        </w:rPr>
      </w:pPr>
      <w:r>
        <w:rPr>
          <w:b/>
        </w:rPr>
        <w:t xml:space="preserve">Vedran </w:t>
      </w:r>
      <w:proofErr w:type="spellStart"/>
      <w:r>
        <w:rPr>
          <w:b/>
        </w:rPr>
        <w:t>Juroš</w:t>
      </w:r>
      <w:proofErr w:type="spellEnd"/>
      <w:r>
        <w:rPr>
          <w:b/>
        </w:rPr>
        <w:t>, Osijek, Ulica kralja Petra Svačića 3</w:t>
      </w:r>
    </w:p>
    <w:p w:rsidR="000D3423" w:rsidP="000D3423" w:rsidRDefault="000D3423">
      <w:pPr>
        <w:jc w:val="both"/>
        <w:rPr>
          <w:b/>
        </w:rPr>
      </w:pPr>
      <w:proofErr w:type="spellStart"/>
      <w:r>
        <w:rPr>
          <w:b/>
        </w:rPr>
        <w:t>Sebastijan</w:t>
      </w:r>
      <w:proofErr w:type="spellEnd"/>
      <w:r>
        <w:rPr>
          <w:b/>
        </w:rPr>
        <w:t xml:space="preserve"> Paunović, Zagreb, Ulica Vladimira </w:t>
      </w:r>
      <w:proofErr w:type="spellStart"/>
      <w:r>
        <w:rPr>
          <w:b/>
        </w:rPr>
        <w:t>Filakovca</w:t>
      </w:r>
      <w:proofErr w:type="spellEnd"/>
      <w:r>
        <w:rPr>
          <w:b/>
        </w:rPr>
        <w:t xml:space="preserve"> 5 </w:t>
      </w:r>
    </w:p>
    <w:p w:rsidR="000D3423" w:rsidP="000D3423" w:rsidRDefault="000D3423">
      <w:pPr>
        <w:jc w:val="both"/>
        <w:rPr>
          <w:b/>
        </w:rPr>
      </w:pPr>
      <w:r>
        <w:rPr>
          <w:b/>
        </w:rPr>
        <w:t>Josip Jelić, Velika Gorica, Slavka Kolara 35</w:t>
      </w:r>
    </w:p>
    <w:p w:rsidR="000D3423" w:rsidP="000D3423" w:rsidRDefault="000D3423">
      <w:pPr>
        <w:jc w:val="both"/>
        <w:rPr>
          <w:b/>
        </w:rPr>
      </w:pPr>
      <w:proofErr w:type="spellStart"/>
      <w:r>
        <w:rPr>
          <w:b/>
        </w:rPr>
        <w:t>Rina</w:t>
      </w:r>
      <w:proofErr w:type="spellEnd"/>
      <w:r>
        <w:rPr>
          <w:b/>
        </w:rPr>
        <w:t xml:space="preserve"> </w:t>
      </w:r>
      <w:proofErr w:type="spellStart"/>
      <w:r>
        <w:rPr>
          <w:b/>
        </w:rPr>
        <w:t>Broqi</w:t>
      </w:r>
      <w:proofErr w:type="spellEnd"/>
      <w:r>
        <w:rPr>
          <w:b/>
        </w:rPr>
        <w:t xml:space="preserve">, Zagreb, </w:t>
      </w:r>
      <w:proofErr w:type="spellStart"/>
      <w:r>
        <w:rPr>
          <w:b/>
        </w:rPr>
        <w:t>Horvaćanska</w:t>
      </w:r>
      <w:proofErr w:type="spellEnd"/>
      <w:r>
        <w:rPr>
          <w:b/>
        </w:rPr>
        <w:t xml:space="preserve"> cesta 166 </w:t>
      </w:r>
    </w:p>
    <w:p w:rsidR="000D3423" w:rsidP="000D3423" w:rsidRDefault="000D3423">
      <w:pPr>
        <w:rPr>
          <w:b/>
        </w:rPr>
      </w:pPr>
      <w:r>
        <w:rPr>
          <w:b/>
        </w:rPr>
        <w:t xml:space="preserve">Višnja </w:t>
      </w:r>
      <w:proofErr w:type="spellStart"/>
      <w:r>
        <w:rPr>
          <w:b/>
        </w:rPr>
        <w:t>Broqi</w:t>
      </w:r>
      <w:proofErr w:type="spellEnd"/>
      <w:r>
        <w:rPr>
          <w:b/>
        </w:rPr>
        <w:t xml:space="preserve">, Zagreb, Lanište 1j </w:t>
      </w:r>
    </w:p>
    <w:p w:rsidR="000D3423" w:rsidP="000D3423" w:rsidRDefault="000D3423">
      <w:pPr>
        <w:rPr>
          <w:b/>
        </w:rPr>
      </w:pPr>
      <w:r>
        <w:rPr>
          <w:b/>
        </w:rPr>
        <w:t xml:space="preserve">Tatjana </w:t>
      </w:r>
      <w:proofErr w:type="spellStart"/>
      <w:r>
        <w:rPr>
          <w:b/>
        </w:rPr>
        <w:t>Mateković</w:t>
      </w:r>
      <w:proofErr w:type="spellEnd"/>
      <w:r>
        <w:rPr>
          <w:b/>
        </w:rPr>
        <w:t xml:space="preserve">, Zagreb, </w:t>
      </w:r>
      <w:proofErr w:type="spellStart"/>
      <w:r>
        <w:rPr>
          <w:b/>
        </w:rPr>
        <w:t>Medveščak</w:t>
      </w:r>
      <w:proofErr w:type="spellEnd"/>
      <w:r>
        <w:rPr>
          <w:b/>
        </w:rPr>
        <w:t xml:space="preserve"> 99, zastupana po Denisu Grgureviću i  </w:t>
      </w:r>
      <w:proofErr w:type="spellStart"/>
      <w:r>
        <w:rPr>
          <w:b/>
        </w:rPr>
        <w:t>Dariu</w:t>
      </w:r>
      <w:proofErr w:type="spellEnd"/>
      <w:r>
        <w:rPr>
          <w:b/>
        </w:rPr>
        <w:t xml:space="preserve"> Grgureviću , Viti </w:t>
      </w:r>
      <w:proofErr w:type="spellStart"/>
      <w:r>
        <w:rPr>
          <w:b/>
        </w:rPr>
        <w:t>Matekoviću</w:t>
      </w:r>
      <w:proofErr w:type="spellEnd"/>
      <w:r>
        <w:rPr>
          <w:b/>
        </w:rPr>
        <w:t xml:space="preserve">, prema pun. koju predaje u spis   </w:t>
      </w:r>
    </w:p>
    <w:p w:rsidR="000D3423" w:rsidP="000D3423" w:rsidRDefault="000D3423">
      <w:pPr>
        <w:rPr>
          <w:b/>
        </w:rPr>
      </w:pPr>
      <w:r>
        <w:rPr>
          <w:b/>
        </w:rPr>
        <w:t xml:space="preserve">Boris Mamić,  Zagreb, Šestinski dol 135, </w:t>
      </w:r>
    </w:p>
    <w:p w:rsidR="000D3423" w:rsidP="000D3423" w:rsidRDefault="000D3423">
      <w:pPr>
        <w:rPr>
          <w:b/>
        </w:rPr>
      </w:pPr>
      <w:r>
        <w:rPr>
          <w:b/>
        </w:rPr>
        <w:t xml:space="preserve">Martina  Vuletić,  Zagreb, Ulica Anđela </w:t>
      </w:r>
      <w:proofErr w:type="spellStart"/>
      <w:r>
        <w:rPr>
          <w:b/>
        </w:rPr>
        <w:t>Nuića</w:t>
      </w:r>
      <w:proofErr w:type="spellEnd"/>
      <w:r>
        <w:rPr>
          <w:b/>
        </w:rPr>
        <w:t xml:space="preserve"> 97, </w:t>
      </w:r>
    </w:p>
    <w:p w:rsidR="000D3423" w:rsidP="000D3423" w:rsidRDefault="000D3423">
      <w:pPr>
        <w:rPr>
          <w:b/>
        </w:rPr>
      </w:pPr>
      <w:r>
        <w:rPr>
          <w:b/>
        </w:rPr>
        <w:t xml:space="preserve">Josip Vuletić,  Zagreb, Ulica Anđela </w:t>
      </w:r>
      <w:proofErr w:type="spellStart"/>
      <w:r>
        <w:rPr>
          <w:b/>
        </w:rPr>
        <w:t>Nuića</w:t>
      </w:r>
      <w:proofErr w:type="spellEnd"/>
      <w:r>
        <w:rPr>
          <w:b/>
        </w:rPr>
        <w:t xml:space="preserve"> 97 </w:t>
      </w:r>
    </w:p>
    <w:p w:rsidR="000D3423" w:rsidP="000D3423" w:rsidRDefault="000D3423">
      <w:pPr>
        <w:rPr>
          <w:b/>
        </w:rPr>
      </w:pPr>
      <w:r>
        <w:rPr>
          <w:b/>
        </w:rPr>
        <w:t>Elvis  Haušić, Donja Bistra, Bistra, Stubička  lica 531</w:t>
      </w:r>
    </w:p>
    <w:p w:rsidR="000D3423" w:rsidP="000D3423" w:rsidRDefault="000D3423">
      <w:pPr>
        <w:rPr>
          <w:b/>
        </w:rPr>
      </w:pPr>
      <w:r>
        <w:rPr>
          <w:b/>
        </w:rPr>
        <w:t xml:space="preserve">Dalibor </w:t>
      </w:r>
      <w:proofErr w:type="spellStart"/>
      <w:r>
        <w:rPr>
          <w:b/>
        </w:rPr>
        <w:t>Koljenik</w:t>
      </w:r>
      <w:proofErr w:type="spellEnd"/>
      <w:r>
        <w:rPr>
          <w:b/>
        </w:rPr>
        <w:t xml:space="preserve">, Našice, Koranska 8, </w:t>
      </w:r>
    </w:p>
    <w:p w:rsidR="000D3423" w:rsidP="000D3423" w:rsidRDefault="000D3423">
      <w:pPr>
        <w:rPr>
          <w:b/>
        </w:rPr>
      </w:pPr>
      <w:r>
        <w:rPr>
          <w:b/>
        </w:rPr>
        <w:t xml:space="preserve">Darko Malenica,  Zagreb, </w:t>
      </w:r>
      <w:proofErr w:type="spellStart"/>
      <w:r>
        <w:rPr>
          <w:b/>
        </w:rPr>
        <w:t>Kauzlarićev</w:t>
      </w:r>
      <w:proofErr w:type="spellEnd"/>
      <w:r>
        <w:rPr>
          <w:b/>
        </w:rPr>
        <w:t xml:space="preserve"> prilaz 13, </w:t>
      </w:r>
    </w:p>
    <w:p w:rsidR="000D3423" w:rsidP="000D3423" w:rsidRDefault="000D3423">
      <w:pPr>
        <w:rPr>
          <w:b/>
        </w:rPr>
      </w:pPr>
      <w:r>
        <w:rPr>
          <w:b/>
        </w:rPr>
        <w:t xml:space="preserve">Mirjana  Grubišić, Zagreb , </w:t>
      </w:r>
      <w:proofErr w:type="spellStart"/>
      <w:r>
        <w:rPr>
          <w:b/>
        </w:rPr>
        <w:t>Trnava</w:t>
      </w:r>
      <w:proofErr w:type="spellEnd"/>
      <w:r>
        <w:rPr>
          <w:b/>
        </w:rPr>
        <w:t xml:space="preserve"> I. 51a   po pun. Ivan </w:t>
      </w:r>
      <w:proofErr w:type="spellStart"/>
      <w:r>
        <w:rPr>
          <w:b/>
        </w:rPr>
        <w:t>Kobaš</w:t>
      </w:r>
      <w:proofErr w:type="spellEnd"/>
      <w:r>
        <w:rPr>
          <w:b/>
        </w:rPr>
        <w:t xml:space="preserve">,  na temelju pun u spisu </w:t>
      </w:r>
    </w:p>
    <w:p w:rsidR="000D3423" w:rsidP="000D3423" w:rsidRDefault="000D3423">
      <w:pPr>
        <w:rPr>
          <w:b/>
        </w:rPr>
      </w:pPr>
      <w:r>
        <w:rPr>
          <w:b/>
        </w:rPr>
        <w:t xml:space="preserve">Hortikultura  </w:t>
      </w:r>
      <w:proofErr w:type="spellStart"/>
      <w:r>
        <w:rPr>
          <w:b/>
        </w:rPr>
        <w:t>Melkić</w:t>
      </w:r>
      <w:proofErr w:type="spellEnd"/>
      <w:r>
        <w:rPr>
          <w:b/>
        </w:rPr>
        <w:t xml:space="preserve">  d.o.o. ,   po pun. Igor </w:t>
      </w:r>
      <w:proofErr w:type="spellStart"/>
      <w:r>
        <w:rPr>
          <w:b/>
        </w:rPr>
        <w:t>Sieber</w:t>
      </w:r>
      <w:proofErr w:type="spellEnd"/>
      <w:r>
        <w:rPr>
          <w:b/>
        </w:rPr>
        <w:t xml:space="preserve"> predaje pun. u spis </w:t>
      </w:r>
    </w:p>
    <w:p w:rsidR="000D3423" w:rsidP="000D3423" w:rsidRDefault="000D3423">
      <w:pPr>
        <w:rPr>
          <w:b/>
        </w:rPr>
      </w:pPr>
      <w:r>
        <w:rPr>
          <w:b/>
        </w:rPr>
        <w:t xml:space="preserve">Sabina </w:t>
      </w:r>
      <w:proofErr w:type="spellStart"/>
      <w:r>
        <w:rPr>
          <w:b/>
        </w:rPr>
        <w:t>Abdurahimi</w:t>
      </w:r>
      <w:proofErr w:type="spellEnd"/>
      <w:r>
        <w:rPr>
          <w:b/>
        </w:rPr>
        <w:t xml:space="preserve">, Zagreb, </w:t>
      </w:r>
      <w:proofErr w:type="spellStart"/>
      <w:r>
        <w:rPr>
          <w:b/>
        </w:rPr>
        <w:t>Kombolova</w:t>
      </w:r>
      <w:proofErr w:type="spellEnd"/>
      <w:r>
        <w:rPr>
          <w:b/>
        </w:rPr>
        <w:t xml:space="preserve"> ulica 3 </w:t>
      </w:r>
    </w:p>
    <w:p w:rsidR="000D3423" w:rsidP="000D3423" w:rsidRDefault="000D3423">
      <w:pPr>
        <w:rPr>
          <w:b/>
        </w:rPr>
      </w:pPr>
      <w:r>
        <w:rPr>
          <w:b/>
        </w:rPr>
        <w:t xml:space="preserve">Iris </w:t>
      </w:r>
      <w:proofErr w:type="spellStart"/>
      <w:r>
        <w:rPr>
          <w:b/>
        </w:rPr>
        <w:t>Cekuš</w:t>
      </w:r>
      <w:proofErr w:type="spellEnd"/>
      <w:r>
        <w:rPr>
          <w:b/>
        </w:rPr>
        <w:t xml:space="preserve"> </w:t>
      </w:r>
      <w:proofErr w:type="spellStart"/>
      <w:r>
        <w:rPr>
          <w:b/>
        </w:rPr>
        <w:t>Soltz</w:t>
      </w:r>
      <w:proofErr w:type="spellEnd"/>
      <w:r>
        <w:rPr>
          <w:b/>
        </w:rPr>
        <w:t xml:space="preserve">,  Zagreb, Ulica Josipa </w:t>
      </w:r>
      <w:proofErr w:type="spellStart"/>
      <w:r>
        <w:rPr>
          <w:b/>
        </w:rPr>
        <w:t>Pupačića</w:t>
      </w:r>
      <w:proofErr w:type="spellEnd"/>
      <w:r>
        <w:rPr>
          <w:b/>
        </w:rPr>
        <w:t xml:space="preserve"> 4 </w:t>
      </w:r>
    </w:p>
    <w:p w:rsidR="000D3423" w:rsidP="000D3423" w:rsidRDefault="000D3423">
      <w:pPr>
        <w:rPr>
          <w:b/>
        </w:rPr>
      </w:pPr>
      <w:r>
        <w:rPr>
          <w:b/>
        </w:rPr>
        <w:t xml:space="preserve">Matej </w:t>
      </w:r>
      <w:proofErr w:type="spellStart"/>
      <w:r>
        <w:rPr>
          <w:b/>
        </w:rPr>
        <w:t>Jambrak</w:t>
      </w:r>
      <w:proofErr w:type="spellEnd"/>
      <w:r>
        <w:rPr>
          <w:b/>
        </w:rPr>
        <w:t xml:space="preserve">, Rakitje, Sv. Nedjelja,  4.  </w:t>
      </w:r>
      <w:proofErr w:type="spellStart"/>
      <w:r>
        <w:rPr>
          <w:b/>
        </w:rPr>
        <w:t>Rakitski</w:t>
      </w:r>
      <w:proofErr w:type="spellEnd"/>
      <w:r>
        <w:rPr>
          <w:b/>
        </w:rPr>
        <w:t xml:space="preserve"> odvojak  5 </w:t>
      </w:r>
    </w:p>
    <w:p w:rsidR="000D3423" w:rsidP="000D3423" w:rsidRDefault="000D3423">
      <w:pPr>
        <w:rPr>
          <w:b/>
        </w:rPr>
      </w:pPr>
      <w:r>
        <w:rPr>
          <w:b/>
        </w:rPr>
        <w:t xml:space="preserve">Jerko Huljev, Rakitje, Sv. Nedjelja,  4.  </w:t>
      </w:r>
      <w:proofErr w:type="spellStart"/>
      <w:r>
        <w:rPr>
          <w:b/>
        </w:rPr>
        <w:t>Rakitski</w:t>
      </w:r>
      <w:proofErr w:type="spellEnd"/>
      <w:r>
        <w:rPr>
          <w:b/>
        </w:rPr>
        <w:t xml:space="preserve"> odvojak  5</w:t>
      </w:r>
    </w:p>
    <w:p w:rsidR="000D3423" w:rsidP="000D3423" w:rsidRDefault="000D3423">
      <w:pPr>
        <w:rPr>
          <w:b/>
        </w:rPr>
      </w:pPr>
      <w:r>
        <w:rPr>
          <w:b/>
        </w:rPr>
        <w:t xml:space="preserve">Josip Biočić, Zagreb, </w:t>
      </w:r>
      <w:proofErr w:type="spellStart"/>
      <w:r>
        <w:rPr>
          <w:b/>
        </w:rPr>
        <w:t>Mendlova</w:t>
      </w:r>
      <w:proofErr w:type="spellEnd"/>
      <w:r>
        <w:rPr>
          <w:b/>
        </w:rPr>
        <w:t xml:space="preserve"> ulica  7,   </w:t>
      </w:r>
    </w:p>
    <w:p w:rsidR="000D3423" w:rsidP="000D3423" w:rsidRDefault="000D3423">
      <w:pPr>
        <w:rPr>
          <w:b/>
        </w:rPr>
      </w:pPr>
      <w:r>
        <w:rPr>
          <w:b/>
        </w:rPr>
        <w:t xml:space="preserve">Antun   Galić, Zagreb, Šetalište  150. Brigade HV 1, zastupan po Josipu Biočiću prema  pun. koju predaje u spis </w:t>
      </w:r>
    </w:p>
    <w:p w:rsidR="000D3423" w:rsidP="000D3423" w:rsidRDefault="000D3423">
      <w:pPr>
        <w:rPr>
          <w:b/>
        </w:rPr>
      </w:pPr>
      <w:r>
        <w:rPr>
          <w:b/>
        </w:rPr>
        <w:t>Zvjezdana  Balen-</w:t>
      </w:r>
      <w:proofErr w:type="spellStart"/>
      <w:r>
        <w:rPr>
          <w:b/>
        </w:rPr>
        <w:t>Vuglač</w:t>
      </w:r>
      <w:proofErr w:type="spellEnd"/>
      <w:r>
        <w:rPr>
          <w:b/>
        </w:rPr>
        <w:t xml:space="preserve">, </w:t>
      </w:r>
      <w:proofErr w:type="spellStart"/>
      <w:r>
        <w:rPr>
          <w:b/>
        </w:rPr>
        <w:t>Marinići</w:t>
      </w:r>
      <w:proofErr w:type="spellEnd"/>
      <w:r>
        <w:rPr>
          <w:b/>
        </w:rPr>
        <w:t xml:space="preserve">, </w:t>
      </w:r>
      <w:proofErr w:type="spellStart"/>
      <w:r>
        <w:rPr>
          <w:b/>
        </w:rPr>
        <w:t>Viškovo</w:t>
      </w:r>
      <w:proofErr w:type="spellEnd"/>
      <w:r>
        <w:rPr>
          <w:b/>
        </w:rPr>
        <w:t xml:space="preserve">, </w:t>
      </w:r>
      <w:proofErr w:type="spellStart"/>
      <w:r>
        <w:rPr>
          <w:b/>
        </w:rPr>
        <w:t>Marinići</w:t>
      </w:r>
      <w:proofErr w:type="spellEnd"/>
      <w:r>
        <w:rPr>
          <w:b/>
        </w:rPr>
        <w:t xml:space="preserve"> 80b,  zastupana po  Alojzu </w:t>
      </w:r>
      <w:proofErr w:type="spellStart"/>
      <w:r>
        <w:rPr>
          <w:b/>
        </w:rPr>
        <w:t>Jančik</w:t>
      </w:r>
      <w:proofErr w:type="spellEnd"/>
      <w:r>
        <w:rPr>
          <w:b/>
        </w:rPr>
        <w:t xml:space="preserve"> prema pun koju predaje u spis </w:t>
      </w:r>
    </w:p>
    <w:p w:rsidR="000D3423" w:rsidP="000D3423" w:rsidRDefault="000D3423">
      <w:pPr>
        <w:rPr>
          <w:b/>
        </w:rPr>
      </w:pPr>
      <w:r>
        <w:rPr>
          <w:b/>
        </w:rPr>
        <w:t xml:space="preserve">Ivona  </w:t>
      </w:r>
      <w:proofErr w:type="spellStart"/>
      <w:r>
        <w:rPr>
          <w:b/>
        </w:rPr>
        <w:t>Vuglač</w:t>
      </w:r>
      <w:proofErr w:type="spellEnd"/>
      <w:r>
        <w:rPr>
          <w:b/>
        </w:rPr>
        <w:t xml:space="preserve">, </w:t>
      </w:r>
      <w:proofErr w:type="spellStart"/>
      <w:r>
        <w:rPr>
          <w:b/>
        </w:rPr>
        <w:t>Marinići</w:t>
      </w:r>
      <w:proofErr w:type="spellEnd"/>
      <w:r>
        <w:rPr>
          <w:b/>
        </w:rPr>
        <w:t xml:space="preserve">, </w:t>
      </w:r>
      <w:proofErr w:type="spellStart"/>
      <w:r>
        <w:rPr>
          <w:b/>
        </w:rPr>
        <w:t>Viškovo</w:t>
      </w:r>
      <w:proofErr w:type="spellEnd"/>
      <w:r>
        <w:rPr>
          <w:b/>
        </w:rPr>
        <w:t xml:space="preserve">, </w:t>
      </w:r>
      <w:proofErr w:type="spellStart"/>
      <w:r>
        <w:rPr>
          <w:b/>
        </w:rPr>
        <w:t>Marinići</w:t>
      </w:r>
      <w:proofErr w:type="spellEnd"/>
      <w:r>
        <w:rPr>
          <w:b/>
        </w:rPr>
        <w:t xml:space="preserve"> 80b,  zastupana po  Alojzu </w:t>
      </w:r>
      <w:proofErr w:type="spellStart"/>
      <w:r>
        <w:rPr>
          <w:b/>
        </w:rPr>
        <w:t>Jančik</w:t>
      </w:r>
      <w:proofErr w:type="spellEnd"/>
      <w:r>
        <w:rPr>
          <w:b/>
        </w:rPr>
        <w:t xml:space="preserve"> prema pun koju predaje u spis </w:t>
      </w:r>
    </w:p>
    <w:p w:rsidR="000D3423" w:rsidP="000D3423" w:rsidRDefault="000D3423">
      <w:pPr>
        <w:rPr>
          <w:b/>
        </w:rPr>
      </w:pPr>
      <w:r>
        <w:rPr>
          <w:b/>
        </w:rPr>
        <w:t xml:space="preserve">MIKUŠ-PAG d.o.o.   Zagreb, Trpinjska 5, po direktoru Goranu </w:t>
      </w:r>
      <w:proofErr w:type="spellStart"/>
      <w:r>
        <w:rPr>
          <w:b/>
        </w:rPr>
        <w:t>Mikušu</w:t>
      </w:r>
      <w:proofErr w:type="spellEnd"/>
      <w:r>
        <w:rPr>
          <w:b/>
        </w:rPr>
        <w:t xml:space="preserve">  </w:t>
      </w:r>
    </w:p>
    <w:p w:rsidR="000D3423" w:rsidP="000D3423" w:rsidRDefault="000D3423">
      <w:pPr>
        <w:rPr>
          <w:b/>
        </w:rPr>
      </w:pPr>
      <w:r>
        <w:rPr>
          <w:b/>
        </w:rPr>
        <w:t xml:space="preserve">Igor Bubnjić , Daruvar , Prvomajska 11, </w:t>
      </w:r>
    </w:p>
    <w:p w:rsidR="000D3423" w:rsidP="000D3423" w:rsidRDefault="000D3423">
      <w:pPr>
        <w:rPr>
          <w:b/>
        </w:rPr>
      </w:pPr>
      <w:r>
        <w:rPr>
          <w:b/>
        </w:rPr>
        <w:t xml:space="preserve">METRO LIVING  d.o.o., Zagreb , po direktoru Gordanu Špeharu, </w:t>
      </w:r>
    </w:p>
    <w:p w:rsidR="000D3423" w:rsidP="000D3423" w:rsidRDefault="000D3423">
      <w:pPr>
        <w:rPr>
          <w:b/>
        </w:rPr>
      </w:pPr>
      <w:r>
        <w:rPr>
          <w:b/>
        </w:rPr>
        <w:t xml:space="preserve"> CENTAR VIZIJA  d.o.o. Zagreb,    </w:t>
      </w:r>
      <w:proofErr w:type="spellStart"/>
      <w:r>
        <w:rPr>
          <w:b/>
        </w:rPr>
        <w:t>Kranjčevićeva</w:t>
      </w:r>
      <w:proofErr w:type="spellEnd"/>
      <w:r>
        <w:rPr>
          <w:b/>
        </w:rPr>
        <w:t xml:space="preserve"> 53,  po direktoru Borislav </w:t>
      </w:r>
      <w:proofErr w:type="spellStart"/>
      <w:r>
        <w:rPr>
          <w:b/>
        </w:rPr>
        <w:t>Vujović</w:t>
      </w:r>
      <w:proofErr w:type="spellEnd"/>
      <w:r>
        <w:rPr>
          <w:b/>
        </w:rPr>
        <w:t xml:space="preserve"> </w:t>
      </w:r>
    </w:p>
    <w:p w:rsidR="000D3423" w:rsidP="000D3423" w:rsidRDefault="000D3423">
      <w:pPr>
        <w:rPr>
          <w:b/>
        </w:rPr>
      </w:pPr>
      <w:r>
        <w:rPr>
          <w:b/>
        </w:rPr>
        <w:t xml:space="preserve">OPERETA LEGALIZACIJA,  </w:t>
      </w:r>
    </w:p>
    <w:p w:rsidR="000D3423" w:rsidP="000D3423" w:rsidRDefault="000D3423">
      <w:pPr>
        <w:rPr>
          <w:b/>
        </w:rPr>
      </w:pPr>
      <w:r>
        <w:rPr>
          <w:b/>
        </w:rPr>
        <w:t xml:space="preserve">Nikola Klaić, Zagreb,   </w:t>
      </w:r>
      <w:proofErr w:type="spellStart"/>
      <w:r>
        <w:rPr>
          <w:b/>
        </w:rPr>
        <w:t>Lojenov</w:t>
      </w:r>
      <w:proofErr w:type="spellEnd"/>
      <w:r>
        <w:rPr>
          <w:b/>
        </w:rPr>
        <w:t xml:space="preserve"> prilaz   10, </w:t>
      </w:r>
    </w:p>
    <w:p w:rsidR="000D3423" w:rsidP="000D3423" w:rsidRDefault="000D3423">
      <w:pPr>
        <w:rPr>
          <w:b/>
        </w:rPr>
      </w:pPr>
      <w:r>
        <w:rPr>
          <w:b/>
        </w:rPr>
        <w:t xml:space="preserve"> Stjepan </w:t>
      </w:r>
      <w:proofErr w:type="spellStart"/>
      <w:r>
        <w:rPr>
          <w:b/>
        </w:rPr>
        <w:t>Žuljić</w:t>
      </w:r>
      <w:proofErr w:type="spellEnd"/>
      <w:r>
        <w:rPr>
          <w:b/>
        </w:rPr>
        <w:t xml:space="preserve">,  Velika Gorica , Sisačka 16 </w:t>
      </w:r>
    </w:p>
    <w:p w:rsidR="000D3423" w:rsidP="000D3423" w:rsidRDefault="000D3423">
      <w:pPr>
        <w:rPr>
          <w:b/>
        </w:rPr>
      </w:pPr>
      <w:r>
        <w:rPr>
          <w:b/>
        </w:rPr>
        <w:t xml:space="preserve">Božidar Cesarec, Krapina,Kardinala Stepinca 5, </w:t>
      </w:r>
    </w:p>
    <w:p w:rsidR="000D3423" w:rsidP="000D3423" w:rsidRDefault="000D3423">
      <w:pPr>
        <w:rPr>
          <w:b/>
        </w:rPr>
      </w:pPr>
      <w:r>
        <w:rPr>
          <w:b/>
        </w:rPr>
        <w:t xml:space="preserve">Franjo </w:t>
      </w:r>
      <w:proofErr w:type="spellStart"/>
      <w:r>
        <w:rPr>
          <w:b/>
        </w:rPr>
        <w:t>Kučević</w:t>
      </w:r>
      <w:proofErr w:type="spellEnd"/>
      <w:r>
        <w:rPr>
          <w:b/>
        </w:rPr>
        <w:t xml:space="preserve">, </w:t>
      </w:r>
      <w:proofErr w:type="spellStart"/>
      <w:r>
        <w:rPr>
          <w:b/>
        </w:rPr>
        <w:t>Lučelnica</w:t>
      </w:r>
      <w:proofErr w:type="spellEnd"/>
      <w:r>
        <w:rPr>
          <w:b/>
        </w:rPr>
        <w:t xml:space="preserve">,  </w:t>
      </w:r>
      <w:proofErr w:type="spellStart"/>
      <w:r>
        <w:rPr>
          <w:b/>
        </w:rPr>
        <w:t>Pisarovina</w:t>
      </w:r>
      <w:proofErr w:type="spellEnd"/>
      <w:r>
        <w:rPr>
          <w:b/>
        </w:rPr>
        <w:t xml:space="preserve">, </w:t>
      </w:r>
      <w:proofErr w:type="spellStart"/>
      <w:r>
        <w:rPr>
          <w:b/>
        </w:rPr>
        <w:t>Lučelnica</w:t>
      </w:r>
      <w:proofErr w:type="spellEnd"/>
      <w:r>
        <w:rPr>
          <w:b/>
        </w:rPr>
        <w:t xml:space="preserve"> 87, </w:t>
      </w:r>
    </w:p>
    <w:p w:rsidR="000D3423" w:rsidP="000D3423" w:rsidRDefault="000D3423">
      <w:pPr>
        <w:rPr>
          <w:b/>
        </w:rPr>
      </w:pPr>
      <w:r>
        <w:rPr>
          <w:b/>
        </w:rPr>
        <w:t xml:space="preserve">Miodrag  </w:t>
      </w:r>
      <w:proofErr w:type="spellStart"/>
      <w:r>
        <w:rPr>
          <w:b/>
        </w:rPr>
        <w:t>Lesar</w:t>
      </w:r>
      <w:proofErr w:type="spellEnd"/>
      <w:r>
        <w:rPr>
          <w:b/>
        </w:rPr>
        <w:t xml:space="preserve">,   zastupan po  odvjetniku Hrvoju </w:t>
      </w:r>
      <w:proofErr w:type="spellStart"/>
      <w:r>
        <w:rPr>
          <w:b/>
        </w:rPr>
        <w:t>Kuprešaku</w:t>
      </w:r>
      <w:proofErr w:type="spellEnd"/>
      <w:r>
        <w:rPr>
          <w:b/>
        </w:rPr>
        <w:t xml:space="preserve"> prema pun koju predaje u spis </w:t>
      </w:r>
    </w:p>
    <w:p w:rsidR="000D3423" w:rsidP="000D3423" w:rsidRDefault="000D3423">
      <w:pPr>
        <w:rPr>
          <w:b/>
        </w:rPr>
      </w:pPr>
      <w:r>
        <w:rPr>
          <w:b/>
        </w:rPr>
        <w:t xml:space="preserve">Tamara Kos ,  zastupana po pun. Branimiru Kos  prema pun koju predaje u spis </w:t>
      </w:r>
    </w:p>
    <w:p w:rsidR="00D2240F" w:rsidP="000D3423" w:rsidRDefault="00D2240F"/>
    <w:p w:rsidR="00D2240F" w:rsidP="00D2240F" w:rsidRDefault="00D2240F">
      <w:r>
        <w:lastRenderedPageBreak/>
        <w:tab/>
        <w:t xml:space="preserve">Današnje ročište-dražba određeno je odlukom </w:t>
      </w:r>
      <w:r w:rsidR="00FC7B73">
        <w:t xml:space="preserve">suda od  11. srpnja 2019.godine i 16. </w:t>
      </w:r>
      <w:r w:rsidR="004D5136">
        <w:t>s</w:t>
      </w:r>
      <w:r w:rsidR="00FC7B73">
        <w:t xml:space="preserve">rpnja 2019. </w:t>
      </w:r>
    </w:p>
    <w:p w:rsidR="00D2240F" w:rsidP="00D2240F" w:rsidRDefault="00D2240F">
      <w:pPr>
        <w:ind w:firstLine="720"/>
      </w:pPr>
      <w:r>
        <w:t xml:space="preserve">Sudac utvrđuje da su  ispunjeni uvjeti za održavanje današnjeg ročišta- dražbe. </w:t>
      </w:r>
    </w:p>
    <w:p w:rsidR="00D2240F" w:rsidP="00D2240F" w:rsidRDefault="00D2240F">
      <w:pPr>
        <w:ind w:firstLine="720"/>
      </w:pPr>
      <w:r>
        <w:t xml:space="preserve">Stečajni upravitelj je izvršio  objavu oglasa pri Hrvatskoj  gospodarskoj  komori  i  web stranicama  VTS RH te web stranica </w:t>
      </w:r>
      <w:proofErr w:type="spellStart"/>
      <w:r>
        <w:t>domo</w:t>
      </w:r>
      <w:proofErr w:type="spellEnd"/>
      <w:r>
        <w:t xml:space="preserve"> sfera. </w:t>
      </w:r>
    </w:p>
    <w:p w:rsidR="00D2240F" w:rsidP="00D2240F" w:rsidRDefault="00D2240F">
      <w:pPr>
        <w:ind w:firstLine="720"/>
      </w:pPr>
      <w:r>
        <w:t>Zaključak je objavljen na  e-oglasnoj ploči suda.</w:t>
      </w:r>
    </w:p>
    <w:p w:rsidRPr="00192367" w:rsidR="00D2240F" w:rsidP="00D2240F" w:rsidRDefault="00D2240F">
      <w:pPr>
        <w:ind w:firstLine="708"/>
        <w:jc w:val="both"/>
        <w:rPr>
          <w:b/>
        </w:rPr>
      </w:pPr>
      <w:r w:rsidRPr="00192367">
        <w:rPr>
          <w:b/>
        </w:rPr>
        <w:t>Sudac određuje  da se  istaknuta ponuda može za  stanove  povisiti u vr</w:t>
      </w:r>
      <w:r>
        <w:rPr>
          <w:b/>
        </w:rPr>
        <w:t>ijednosti   od 10.000,00  kn.</w:t>
      </w:r>
    </w:p>
    <w:p w:rsidR="00D2240F" w:rsidP="00D2240F" w:rsidRDefault="00D2240F">
      <w:pPr>
        <w:jc w:val="both"/>
      </w:pPr>
      <w:r w:rsidRPr="00192367">
        <w:rPr>
          <w:b/>
        </w:rPr>
        <w:t xml:space="preserve">Nakon isteka roka od </w:t>
      </w:r>
      <w:r>
        <w:rPr>
          <w:b/>
        </w:rPr>
        <w:t>5</w:t>
      </w:r>
      <w:r w:rsidRPr="00192367">
        <w:rPr>
          <w:b/>
        </w:rPr>
        <w:t xml:space="preserve"> minuta poslije istaknute ponude  dražba se za etažnu jedinicu završava ukoliko nema  više istaknute ponude ponuditelja</w:t>
      </w:r>
      <w:r w:rsidRPr="00192367">
        <w:t xml:space="preserve">. </w:t>
      </w:r>
    </w:p>
    <w:p w:rsidR="00D2240F" w:rsidP="00D2240F" w:rsidRDefault="00D2240F">
      <w:pPr>
        <w:jc w:val="both"/>
        <w:rPr>
          <w:b/>
        </w:rPr>
      </w:pPr>
      <w:r>
        <w:rPr>
          <w:b/>
        </w:rPr>
        <w:tab/>
      </w:r>
      <w:r w:rsidR="004D5136">
        <w:rPr>
          <w:b/>
        </w:rPr>
        <w:t>Utvrđuje se da su u 10,05 sati  ispunjeni uvjeti za početak prodaje.</w:t>
      </w:r>
    </w:p>
    <w:p w:rsidR="004D5136" w:rsidP="00D2240F" w:rsidRDefault="004D5136">
      <w:pPr>
        <w:jc w:val="both"/>
        <w:rPr>
          <w:b/>
        </w:rPr>
      </w:pPr>
    </w:p>
    <w:p w:rsidR="00D2240F" w:rsidP="00D2240F" w:rsidRDefault="00D2240F">
      <w:pPr>
        <w:ind w:firstLine="708"/>
        <w:jc w:val="both"/>
        <w:rPr>
          <w:b/>
        </w:rPr>
      </w:pPr>
      <w:r>
        <w:t>Sud određuje način unovčenja nekretnina, upisanih u zemljišne knjige</w:t>
      </w:r>
      <w:r>
        <w:rPr>
          <w:b/>
        </w:rPr>
        <w:t xml:space="preserve"> </w:t>
      </w:r>
      <w:r>
        <w:t xml:space="preserve">Općinskog suda u Novom Zagrebu, </w:t>
      </w:r>
      <w:r>
        <w:rPr>
          <w:b/>
        </w:rPr>
        <w:t>K.O. BLATO NOVO</w:t>
      </w:r>
      <w:r>
        <w:t xml:space="preserve">,  </w:t>
      </w:r>
      <w:r>
        <w:rPr>
          <w:b/>
        </w:rPr>
        <w:t xml:space="preserve">OBJEKAT S-2, </w:t>
      </w:r>
      <w:proofErr w:type="spellStart"/>
      <w:r>
        <w:rPr>
          <w:b/>
        </w:rPr>
        <w:t>Jaruščica</w:t>
      </w:r>
      <w:proofErr w:type="spellEnd"/>
      <w:r>
        <w:rPr>
          <w:b/>
        </w:rPr>
        <w:t xml:space="preserve"> 5 i 5a, </w:t>
      </w:r>
      <w:proofErr w:type="spellStart"/>
      <w:r>
        <w:rPr>
          <w:b/>
        </w:rPr>
        <w:t>Zk</w:t>
      </w:r>
      <w:proofErr w:type="spellEnd"/>
      <w:r>
        <w:rPr>
          <w:b/>
        </w:rPr>
        <w:t xml:space="preserve"> .ul. 2855. </w:t>
      </w:r>
    </w:p>
    <w:p w:rsidR="00D2240F" w:rsidP="00D2240F" w:rsidRDefault="00D2240F">
      <w:pPr>
        <w:jc w:val="both"/>
      </w:pPr>
      <w:r>
        <w:t xml:space="preserve">kako slijedi: </w:t>
      </w:r>
    </w:p>
    <w:p w:rsidR="00D2240F" w:rsidP="00D2240F" w:rsidRDefault="00D2240F">
      <w:pPr>
        <w:overflowPunct w:val="false"/>
        <w:autoSpaceDE w:val="false"/>
        <w:autoSpaceDN w:val="false"/>
        <w:adjustRightInd w:val="false"/>
        <w:jc w:val="both"/>
        <w:textAlignment w:val="baseline"/>
        <w:rPr>
          <w:b/>
        </w:rPr>
      </w:pPr>
      <w:r>
        <w:rPr>
          <w:b/>
        </w:rPr>
        <w:t xml:space="preserve">OBJEKAT S-2, </w:t>
      </w:r>
      <w:proofErr w:type="spellStart"/>
      <w:r>
        <w:rPr>
          <w:b/>
        </w:rPr>
        <w:t>Jaruščica</w:t>
      </w:r>
      <w:proofErr w:type="spellEnd"/>
      <w:r>
        <w:rPr>
          <w:b/>
        </w:rPr>
        <w:t xml:space="preserve"> 5 i 5a, </w:t>
      </w:r>
      <w:proofErr w:type="spellStart"/>
      <w:r>
        <w:rPr>
          <w:b/>
        </w:rPr>
        <w:t>Zk</w:t>
      </w:r>
      <w:proofErr w:type="spellEnd"/>
      <w:r>
        <w:rPr>
          <w:b/>
        </w:rPr>
        <w:t xml:space="preserve"> .ul. 2855. </w:t>
      </w:r>
    </w:p>
    <w:p w:rsidR="00D2240F" w:rsidP="00D2240F" w:rsidRDefault="00D2240F">
      <w:pPr>
        <w:pStyle w:val="Default"/>
        <w:rPr>
          <w:sz w:val="23"/>
          <w:szCs w:val="23"/>
        </w:rPr>
      </w:pPr>
      <w:r>
        <w:rPr>
          <w:b/>
          <w:bCs/>
          <w:sz w:val="23"/>
          <w:szCs w:val="23"/>
        </w:rPr>
        <w:t xml:space="preserve">1. 71. ETAŽA: 17/10000 </w:t>
      </w:r>
    </w:p>
    <w:p w:rsidR="00D2240F" w:rsidP="00D2240F" w:rsidRDefault="00D2240F">
      <w:pPr>
        <w:pStyle w:val="Default"/>
        <w:jc w:val="both"/>
        <w:rPr>
          <w:sz w:val="23"/>
          <w:szCs w:val="23"/>
        </w:rPr>
      </w:pPr>
      <w:r>
        <w:rPr>
          <w:sz w:val="23"/>
          <w:szCs w:val="23"/>
        </w:rPr>
        <w:t xml:space="preserve">dvosoban stan oznake B/S 9, u prvom katu objekta S 1, dilatacija B, </w:t>
      </w:r>
      <w:proofErr w:type="spellStart"/>
      <w:r>
        <w:rPr>
          <w:sz w:val="23"/>
          <w:szCs w:val="23"/>
        </w:rPr>
        <w:t>Jaruščica</w:t>
      </w:r>
      <w:proofErr w:type="spellEnd"/>
      <w:r>
        <w:rPr>
          <w:sz w:val="23"/>
          <w:szCs w:val="23"/>
        </w:rPr>
        <w:t xml:space="preserve"> 7a, sa spremištem oznake </w:t>
      </w:r>
      <w:proofErr w:type="spellStart"/>
      <w:r>
        <w:rPr>
          <w:sz w:val="23"/>
          <w:szCs w:val="23"/>
        </w:rPr>
        <w:t>spr</w:t>
      </w:r>
      <w:proofErr w:type="spellEnd"/>
      <w:r>
        <w:rPr>
          <w:sz w:val="23"/>
          <w:szCs w:val="23"/>
        </w:rPr>
        <w:t xml:space="preserve"> 51 u prizemlju objekta, neto korisne površine 42,68 m2, u etažnom elaboratu sve označeno plavom bojom </w:t>
      </w:r>
    </w:p>
    <w:p w:rsidR="00D2240F" w:rsidP="00D2240F" w:rsidRDefault="00D2240F">
      <w:pPr>
        <w:pStyle w:val="Default"/>
        <w:rPr>
          <w:sz w:val="23"/>
          <w:szCs w:val="23"/>
        </w:rPr>
      </w:pPr>
      <w:r>
        <w:rPr>
          <w:sz w:val="23"/>
          <w:szCs w:val="23"/>
        </w:rPr>
        <w:t xml:space="preserve">Na ovom ročištu za dražbu nekretnina se ne može prodati ispod vrijednosti od 401.332,96 kn. </w:t>
      </w:r>
    </w:p>
    <w:p w:rsidRPr="00B244F6" w:rsidR="00D2240F" w:rsidP="00D2240F" w:rsidRDefault="00D2240F">
      <w:pPr>
        <w:pStyle w:val="Default"/>
        <w:numPr>
          <w:ilvl w:val="0"/>
          <w:numId w:val="34"/>
        </w:numPr>
        <w:rPr>
          <w:b/>
          <w:sz w:val="23"/>
          <w:szCs w:val="23"/>
        </w:rPr>
      </w:pPr>
      <w:r>
        <w:t>Božidar Cesarec ističe ponudu u iznosu od 40</w:t>
      </w:r>
      <w:r w:rsidR="004D5136">
        <w:t>1.332,</w:t>
      </w:r>
      <w:r>
        <w:t>9</w:t>
      </w:r>
      <w:r w:rsidR="004D5136">
        <w:t>6</w:t>
      </w:r>
      <w:r>
        <w:t xml:space="preserve">  kn </w:t>
      </w:r>
      <w:r w:rsidR="004D5136">
        <w:t xml:space="preserve"> ističe u </w:t>
      </w:r>
      <w:r w:rsidRPr="004D5136" w:rsidR="004D5136">
        <w:rPr>
          <w:b/>
        </w:rPr>
        <w:t>10,08 sati</w:t>
      </w:r>
    </w:p>
    <w:p w:rsidRPr="00B244F6" w:rsidR="00B244F6" w:rsidP="00B244F6" w:rsidRDefault="00B244F6">
      <w:pPr>
        <w:pStyle w:val="Default"/>
        <w:ind w:left="720"/>
        <w:rPr>
          <w:sz w:val="23"/>
          <w:szCs w:val="23"/>
        </w:rPr>
      </w:pPr>
    </w:p>
    <w:p w:rsidRPr="00B244F6" w:rsidR="00B244F6" w:rsidP="00B244F6" w:rsidRDefault="00B244F6">
      <w:pPr>
        <w:pStyle w:val="Default"/>
        <w:ind w:left="720"/>
        <w:rPr>
          <w:sz w:val="23"/>
          <w:szCs w:val="23"/>
        </w:rPr>
      </w:pPr>
      <w:r w:rsidRPr="00B244F6">
        <w:t xml:space="preserve">Protekom 5 minuta nema druge ponude. </w:t>
      </w:r>
    </w:p>
    <w:p w:rsidR="00B244F6" w:rsidP="00B244F6" w:rsidRDefault="00B244F6">
      <w:pPr>
        <w:pStyle w:val="Default"/>
        <w:rPr>
          <w:b/>
        </w:rPr>
      </w:pPr>
    </w:p>
    <w:p w:rsidRPr="004D5136" w:rsidR="00B244F6" w:rsidP="00B244F6" w:rsidRDefault="00B244F6">
      <w:pPr>
        <w:pStyle w:val="Default"/>
        <w:rPr>
          <w:b/>
          <w:sz w:val="23"/>
          <w:szCs w:val="23"/>
        </w:rPr>
      </w:pPr>
      <w:r>
        <w:rPr>
          <w:b/>
        </w:rPr>
        <w:t>Utvrđuje se da je Božidar Cesarec</w:t>
      </w:r>
      <w:r w:rsidR="008D7AAB">
        <w:rPr>
          <w:b/>
        </w:rPr>
        <w:t xml:space="preserve">, Krapina, Alojzija Stepinca 5, OIB: 01293424507, </w:t>
      </w:r>
      <w:r>
        <w:rPr>
          <w:b/>
        </w:rPr>
        <w:t xml:space="preserve">  stekao  uvjete za   dosudu nekretnine. </w:t>
      </w:r>
    </w:p>
    <w:p w:rsidR="00D2240F" w:rsidP="00D2240F" w:rsidRDefault="00D2240F">
      <w:pPr>
        <w:pStyle w:val="Default"/>
        <w:rPr>
          <w:sz w:val="23"/>
          <w:szCs w:val="23"/>
        </w:rPr>
      </w:pPr>
    </w:p>
    <w:p w:rsidR="00D2240F" w:rsidP="00D2240F" w:rsidRDefault="00D2240F">
      <w:pPr>
        <w:pStyle w:val="Default"/>
        <w:rPr>
          <w:sz w:val="23"/>
          <w:szCs w:val="23"/>
        </w:rPr>
      </w:pPr>
      <w:r>
        <w:rPr>
          <w:b/>
          <w:bCs/>
          <w:sz w:val="23"/>
          <w:szCs w:val="23"/>
        </w:rPr>
        <w:t xml:space="preserve">2. 106. ETAŽA: 17/10000 </w:t>
      </w:r>
    </w:p>
    <w:p w:rsidR="00D2240F" w:rsidP="00D2240F" w:rsidRDefault="00D2240F">
      <w:pPr>
        <w:pStyle w:val="Default"/>
        <w:jc w:val="both"/>
        <w:rPr>
          <w:sz w:val="23"/>
          <w:szCs w:val="23"/>
        </w:rPr>
      </w:pPr>
      <w:r>
        <w:rPr>
          <w:sz w:val="23"/>
          <w:szCs w:val="23"/>
        </w:rPr>
        <w:t xml:space="preserve">dvosoban stan oznake B/S 27, u drugom katu objekta S 1, dilatacija B, </w:t>
      </w:r>
      <w:proofErr w:type="spellStart"/>
      <w:r>
        <w:rPr>
          <w:sz w:val="23"/>
          <w:szCs w:val="23"/>
        </w:rPr>
        <w:t>Jaruščica</w:t>
      </w:r>
      <w:proofErr w:type="spellEnd"/>
      <w:r>
        <w:rPr>
          <w:sz w:val="23"/>
          <w:szCs w:val="23"/>
        </w:rPr>
        <w:t xml:space="preserve"> 7a, sa spremištem oznake </w:t>
      </w:r>
      <w:proofErr w:type="spellStart"/>
      <w:r>
        <w:rPr>
          <w:sz w:val="23"/>
          <w:szCs w:val="23"/>
        </w:rPr>
        <w:t>spr</w:t>
      </w:r>
      <w:proofErr w:type="spellEnd"/>
      <w:r>
        <w:rPr>
          <w:sz w:val="23"/>
          <w:szCs w:val="23"/>
        </w:rPr>
        <w:t xml:space="preserve"> 69 u prizemlju objekta, neto korisne površine 42,48 m2, u etažnom elaboratu sve označeno plavom bojom </w:t>
      </w:r>
    </w:p>
    <w:p w:rsidR="00D2240F" w:rsidP="00D2240F" w:rsidRDefault="00D2240F">
      <w:pPr>
        <w:pStyle w:val="Default"/>
        <w:rPr>
          <w:sz w:val="23"/>
          <w:szCs w:val="23"/>
        </w:rPr>
      </w:pPr>
      <w:r>
        <w:rPr>
          <w:sz w:val="23"/>
          <w:szCs w:val="23"/>
        </w:rPr>
        <w:t xml:space="preserve">Na ovom ročištu za dražbu nekretnina se ne može prodati ispod vrijednosti od 396.337,92 kn. </w:t>
      </w:r>
    </w:p>
    <w:p w:rsidRPr="008D7AAB" w:rsidR="00D2240F" w:rsidP="00D2240F" w:rsidRDefault="00D2240F">
      <w:pPr>
        <w:pStyle w:val="Default"/>
        <w:numPr>
          <w:ilvl w:val="0"/>
          <w:numId w:val="33"/>
        </w:numPr>
        <w:rPr>
          <w:sz w:val="23"/>
          <w:szCs w:val="23"/>
        </w:rPr>
      </w:pPr>
      <w:r>
        <w:rPr>
          <w:color w:val="auto"/>
          <w:sz w:val="23"/>
          <w:szCs w:val="23"/>
        </w:rPr>
        <w:t xml:space="preserve">OPERETA LEGALIZACIJA d.o.o. </w:t>
      </w:r>
      <w:r>
        <w:t xml:space="preserve">ističe ponudu u iznosu od </w:t>
      </w:r>
      <w:r w:rsidR="008E5CED">
        <w:t xml:space="preserve">416.337,92 </w:t>
      </w:r>
      <w:r w:rsidR="004D5136">
        <w:t xml:space="preserve"> </w:t>
      </w:r>
      <w:r>
        <w:t xml:space="preserve"> kn </w:t>
      </w:r>
      <w:r w:rsidR="004D5136">
        <w:t xml:space="preserve"> u 10,</w:t>
      </w:r>
      <w:r w:rsidR="008E5CED">
        <w:t xml:space="preserve"> 15</w:t>
      </w:r>
      <w:r w:rsidR="004D5136">
        <w:t xml:space="preserve"> sati </w:t>
      </w:r>
    </w:p>
    <w:p w:rsidR="008D7AAB" w:rsidP="00D2240F" w:rsidRDefault="008D7AAB">
      <w:pPr>
        <w:pStyle w:val="Default"/>
        <w:numPr>
          <w:ilvl w:val="0"/>
          <w:numId w:val="33"/>
        </w:numPr>
        <w:rPr>
          <w:sz w:val="23"/>
          <w:szCs w:val="23"/>
        </w:rPr>
      </w:pPr>
      <w:r>
        <w:rPr>
          <w:color w:val="auto"/>
          <w:sz w:val="23"/>
          <w:szCs w:val="23"/>
        </w:rPr>
        <w:t xml:space="preserve">Petar </w:t>
      </w:r>
      <w:proofErr w:type="spellStart"/>
      <w:r>
        <w:rPr>
          <w:color w:val="auto"/>
          <w:sz w:val="23"/>
          <w:szCs w:val="23"/>
        </w:rPr>
        <w:t>Klipić</w:t>
      </w:r>
      <w:proofErr w:type="spellEnd"/>
      <w:r>
        <w:rPr>
          <w:color w:val="auto"/>
          <w:sz w:val="23"/>
          <w:szCs w:val="23"/>
        </w:rPr>
        <w:t xml:space="preserve"> ističe ponudu od 406.</w:t>
      </w:r>
      <w:r>
        <w:rPr>
          <w:sz w:val="23"/>
          <w:szCs w:val="23"/>
        </w:rPr>
        <w:t>337,92  kn u 10,15 sati</w:t>
      </w:r>
      <w:r w:rsidR="000154AA">
        <w:rPr>
          <w:sz w:val="23"/>
          <w:szCs w:val="23"/>
        </w:rPr>
        <w:t xml:space="preserve">, 426.337,92 u 10,18 sati </w:t>
      </w:r>
    </w:p>
    <w:p w:rsidRPr="00A8110A" w:rsidR="000154AA" w:rsidP="00D2240F" w:rsidRDefault="000154AA">
      <w:pPr>
        <w:pStyle w:val="Default"/>
        <w:numPr>
          <w:ilvl w:val="0"/>
          <w:numId w:val="33"/>
        </w:numPr>
        <w:rPr>
          <w:b/>
          <w:sz w:val="23"/>
          <w:szCs w:val="23"/>
        </w:rPr>
      </w:pPr>
      <w:r>
        <w:rPr>
          <w:color w:val="auto"/>
          <w:sz w:val="23"/>
          <w:szCs w:val="23"/>
        </w:rPr>
        <w:t>Darko Barišić ističe ponudu od 436.</w:t>
      </w:r>
      <w:r>
        <w:rPr>
          <w:sz w:val="23"/>
          <w:szCs w:val="23"/>
        </w:rPr>
        <w:t>337,92 u 10,19 sati</w:t>
      </w:r>
      <w:r w:rsidR="00DD78E8">
        <w:rPr>
          <w:sz w:val="23"/>
          <w:szCs w:val="23"/>
        </w:rPr>
        <w:t xml:space="preserve">, </w:t>
      </w:r>
      <w:r w:rsidRPr="00A8110A" w:rsidR="00DD78E8">
        <w:rPr>
          <w:b/>
          <w:sz w:val="23"/>
          <w:szCs w:val="23"/>
        </w:rPr>
        <w:t>4</w:t>
      </w:r>
      <w:r w:rsidRPr="00A8110A" w:rsidR="00262985">
        <w:rPr>
          <w:b/>
          <w:sz w:val="23"/>
          <w:szCs w:val="23"/>
        </w:rPr>
        <w:t>96.337,92 u 10,28 sati</w:t>
      </w:r>
    </w:p>
    <w:p w:rsidR="00DD78E8" w:rsidP="00D2240F" w:rsidRDefault="00DD78E8">
      <w:pPr>
        <w:pStyle w:val="Default"/>
        <w:numPr>
          <w:ilvl w:val="0"/>
          <w:numId w:val="33"/>
        </w:numPr>
        <w:rPr>
          <w:sz w:val="23"/>
          <w:szCs w:val="23"/>
        </w:rPr>
      </w:pPr>
      <w:r>
        <w:rPr>
          <w:color w:val="auto"/>
          <w:sz w:val="23"/>
          <w:szCs w:val="23"/>
        </w:rPr>
        <w:t xml:space="preserve">Maja </w:t>
      </w:r>
      <w:proofErr w:type="spellStart"/>
      <w:r>
        <w:rPr>
          <w:color w:val="auto"/>
          <w:sz w:val="23"/>
          <w:szCs w:val="23"/>
        </w:rPr>
        <w:t>Došlić</w:t>
      </w:r>
      <w:proofErr w:type="spellEnd"/>
      <w:r>
        <w:rPr>
          <w:color w:val="auto"/>
          <w:sz w:val="23"/>
          <w:szCs w:val="23"/>
        </w:rPr>
        <w:t xml:space="preserve"> ističe  od 446.</w:t>
      </w:r>
      <w:r>
        <w:rPr>
          <w:sz w:val="23"/>
          <w:szCs w:val="23"/>
        </w:rPr>
        <w:t xml:space="preserve">337,92 u 10,26 sati, 486.337,92 kn u 10,27 sati </w:t>
      </w:r>
    </w:p>
    <w:p w:rsidR="00DD78E8" w:rsidP="00DD78E8" w:rsidRDefault="00DD78E8">
      <w:pPr>
        <w:pStyle w:val="Default"/>
        <w:ind w:left="720"/>
        <w:rPr>
          <w:sz w:val="23"/>
          <w:szCs w:val="23"/>
        </w:rPr>
      </w:pPr>
    </w:p>
    <w:p w:rsidRPr="000154AA" w:rsidR="00A8110A" w:rsidP="00A8110A" w:rsidRDefault="00A8110A">
      <w:pPr>
        <w:pStyle w:val="Default"/>
        <w:rPr>
          <w:b/>
          <w:sz w:val="23"/>
          <w:szCs w:val="23"/>
        </w:rPr>
      </w:pPr>
      <w:r w:rsidRPr="000154AA">
        <w:rPr>
          <w:b/>
        </w:rPr>
        <w:t>Utvr</w:t>
      </w:r>
      <w:r>
        <w:rPr>
          <w:b/>
        </w:rPr>
        <w:t>đuje se  da je  Darko Barišić</w:t>
      </w:r>
      <w:r w:rsidRPr="000154AA">
        <w:rPr>
          <w:b/>
        </w:rPr>
        <w:t xml:space="preserve">, </w:t>
      </w:r>
      <w:r>
        <w:rPr>
          <w:b/>
        </w:rPr>
        <w:t xml:space="preserve"> Zagreb, </w:t>
      </w:r>
      <w:proofErr w:type="spellStart"/>
      <w:r>
        <w:rPr>
          <w:b/>
        </w:rPr>
        <w:t>Huzjanova</w:t>
      </w:r>
      <w:proofErr w:type="spellEnd"/>
      <w:r>
        <w:rPr>
          <w:b/>
        </w:rPr>
        <w:t xml:space="preserve"> ulica 22</w:t>
      </w:r>
      <w:r w:rsidRPr="000154AA">
        <w:rPr>
          <w:b/>
        </w:rPr>
        <w:t xml:space="preserve">, </w:t>
      </w:r>
      <w:r>
        <w:rPr>
          <w:b/>
        </w:rPr>
        <w:t>OIB:62519692888</w:t>
      </w:r>
      <w:r w:rsidRPr="000154AA">
        <w:rPr>
          <w:b/>
        </w:rPr>
        <w:t xml:space="preserve"> stekao pravo na dosudu nekretnine  sa najvišom ponudom. </w:t>
      </w:r>
    </w:p>
    <w:p w:rsidRPr="008D7AAB" w:rsidR="00A8110A" w:rsidP="00DD78E8" w:rsidRDefault="00A8110A">
      <w:pPr>
        <w:pStyle w:val="Default"/>
        <w:ind w:left="720"/>
        <w:rPr>
          <w:sz w:val="23"/>
          <w:szCs w:val="23"/>
        </w:rPr>
      </w:pPr>
    </w:p>
    <w:p w:rsidR="00D2240F" w:rsidP="00D2240F" w:rsidRDefault="00D2240F">
      <w:pPr>
        <w:pStyle w:val="Default"/>
        <w:rPr>
          <w:sz w:val="23"/>
          <w:szCs w:val="23"/>
        </w:rPr>
      </w:pPr>
    </w:p>
    <w:p w:rsidR="00D2240F" w:rsidP="00D2240F" w:rsidRDefault="00D2240F">
      <w:pPr>
        <w:pStyle w:val="Default"/>
        <w:rPr>
          <w:sz w:val="23"/>
          <w:szCs w:val="23"/>
        </w:rPr>
      </w:pPr>
      <w:r>
        <w:rPr>
          <w:b/>
          <w:bCs/>
          <w:sz w:val="23"/>
          <w:szCs w:val="23"/>
        </w:rPr>
        <w:t xml:space="preserve">3. 116. ETAŽA: 31/10000 </w:t>
      </w:r>
    </w:p>
    <w:p w:rsidR="00D2240F" w:rsidP="00D2240F" w:rsidRDefault="00D2240F">
      <w:pPr>
        <w:pStyle w:val="Default"/>
        <w:jc w:val="both"/>
        <w:rPr>
          <w:sz w:val="23"/>
          <w:szCs w:val="23"/>
        </w:rPr>
      </w:pPr>
      <w:r>
        <w:rPr>
          <w:sz w:val="23"/>
          <w:szCs w:val="23"/>
        </w:rPr>
        <w:t xml:space="preserve">trosoban stan oznake A/S 35, u trećem katu objekta S 1, dilatacija A, </w:t>
      </w:r>
      <w:proofErr w:type="spellStart"/>
      <w:r>
        <w:rPr>
          <w:sz w:val="23"/>
          <w:szCs w:val="23"/>
        </w:rPr>
        <w:t>Jaruščica</w:t>
      </w:r>
      <w:proofErr w:type="spellEnd"/>
      <w:r>
        <w:rPr>
          <w:sz w:val="23"/>
          <w:szCs w:val="23"/>
        </w:rPr>
        <w:t xml:space="preserve"> 7, sa spremištem oznake </w:t>
      </w:r>
      <w:proofErr w:type="spellStart"/>
      <w:r>
        <w:rPr>
          <w:sz w:val="23"/>
          <w:szCs w:val="23"/>
        </w:rPr>
        <w:t>spr</w:t>
      </w:r>
      <w:proofErr w:type="spellEnd"/>
      <w:r>
        <w:rPr>
          <w:sz w:val="23"/>
          <w:szCs w:val="23"/>
        </w:rPr>
        <w:t xml:space="preserve"> 35 u prizemlju objekta, neto korisne površine 78,72 m2, u etažnom elaboratu sve označeno crvenom bojom </w:t>
      </w:r>
    </w:p>
    <w:p w:rsidR="00D2240F" w:rsidP="00D2240F" w:rsidRDefault="00D2240F">
      <w:pPr>
        <w:pStyle w:val="Default"/>
        <w:rPr>
          <w:sz w:val="23"/>
          <w:szCs w:val="23"/>
        </w:rPr>
      </w:pPr>
      <w:r>
        <w:rPr>
          <w:sz w:val="23"/>
          <w:szCs w:val="23"/>
        </w:rPr>
        <w:t xml:space="preserve">Na ovom ročištu za dražbu nekretnina se ne može prodati ispod vrijednosti od 645.540,00 kn </w:t>
      </w:r>
    </w:p>
    <w:p w:rsidRPr="000154AA" w:rsidR="00D2240F" w:rsidP="00D2240F" w:rsidRDefault="00D2240F">
      <w:pPr>
        <w:pStyle w:val="Default"/>
        <w:numPr>
          <w:ilvl w:val="0"/>
          <w:numId w:val="33"/>
        </w:numPr>
        <w:rPr>
          <w:sz w:val="23"/>
          <w:szCs w:val="23"/>
        </w:rPr>
      </w:pPr>
      <w:r w:rsidRPr="00C2488F">
        <w:rPr>
          <w:b/>
          <w:sz w:val="23"/>
          <w:szCs w:val="23"/>
        </w:rPr>
        <w:t>Martina Vuletić</w:t>
      </w:r>
      <w:r>
        <w:rPr>
          <w:sz w:val="23"/>
          <w:szCs w:val="23"/>
        </w:rPr>
        <w:t xml:space="preserve"> </w:t>
      </w:r>
      <w:r w:rsidR="000154AA">
        <w:t>ističe ponudu u iznosu od 64</w:t>
      </w:r>
      <w:r w:rsidR="004D5136">
        <w:t>5.5</w:t>
      </w:r>
      <w:r>
        <w:t>4</w:t>
      </w:r>
      <w:r w:rsidR="004D5136">
        <w:t>0</w:t>
      </w:r>
      <w:r>
        <w:t xml:space="preserve">,00 kn </w:t>
      </w:r>
      <w:r w:rsidR="004D5136">
        <w:t xml:space="preserve"> u 10, 10 sati </w:t>
      </w:r>
      <w:r w:rsidR="000154AA">
        <w:t xml:space="preserve">, </w:t>
      </w:r>
      <w:r w:rsidRPr="00A8110A" w:rsidR="000154AA">
        <w:rPr>
          <w:b/>
        </w:rPr>
        <w:t>705.540,00 kn</w:t>
      </w:r>
      <w:r w:rsidR="000154AA">
        <w:t xml:space="preserve">  u  10,20 sati</w:t>
      </w:r>
    </w:p>
    <w:p w:rsidRPr="00CE171C" w:rsidR="000154AA" w:rsidP="00D2240F" w:rsidRDefault="000154AA">
      <w:pPr>
        <w:pStyle w:val="Default"/>
        <w:numPr>
          <w:ilvl w:val="0"/>
          <w:numId w:val="33"/>
        </w:numPr>
        <w:rPr>
          <w:sz w:val="23"/>
          <w:szCs w:val="23"/>
        </w:rPr>
      </w:pPr>
      <w:r>
        <w:t xml:space="preserve">Franjo </w:t>
      </w:r>
      <w:proofErr w:type="spellStart"/>
      <w:r>
        <w:t>Kušević</w:t>
      </w:r>
      <w:proofErr w:type="spellEnd"/>
      <w:r>
        <w:t xml:space="preserve"> ističe ponudu o</w:t>
      </w:r>
      <w:r w:rsidR="000565CE">
        <w:t>d</w:t>
      </w:r>
      <w:r>
        <w:t xml:space="preserve"> 695.540,00  kn  10,20 sati, </w:t>
      </w:r>
    </w:p>
    <w:p w:rsidR="00CE171C" w:rsidP="00CE171C" w:rsidRDefault="00CE171C">
      <w:pPr>
        <w:pStyle w:val="Default"/>
        <w:ind w:left="360"/>
        <w:rPr>
          <w:b/>
        </w:rPr>
      </w:pPr>
    </w:p>
    <w:p w:rsidRPr="000154AA" w:rsidR="00CE171C" w:rsidP="00CE171C" w:rsidRDefault="00CE171C">
      <w:pPr>
        <w:pStyle w:val="Default"/>
        <w:ind w:left="360"/>
        <w:rPr>
          <w:b/>
          <w:sz w:val="23"/>
          <w:szCs w:val="23"/>
        </w:rPr>
      </w:pPr>
      <w:r w:rsidRPr="000154AA">
        <w:rPr>
          <w:b/>
        </w:rPr>
        <w:t>Utvr</w:t>
      </w:r>
      <w:r>
        <w:rPr>
          <w:b/>
        </w:rPr>
        <w:t xml:space="preserve">đuje se  da je  Martina </w:t>
      </w:r>
      <w:r w:rsidRPr="000154AA">
        <w:rPr>
          <w:b/>
        </w:rPr>
        <w:t xml:space="preserve"> Vuletić, Zagreb, Ulica Anđela </w:t>
      </w:r>
      <w:proofErr w:type="spellStart"/>
      <w:r w:rsidRPr="000154AA">
        <w:rPr>
          <w:b/>
        </w:rPr>
        <w:t>Nuića</w:t>
      </w:r>
      <w:proofErr w:type="spellEnd"/>
      <w:r w:rsidRPr="000154AA">
        <w:rPr>
          <w:b/>
        </w:rPr>
        <w:t xml:space="preserve"> 97, </w:t>
      </w:r>
      <w:r>
        <w:rPr>
          <w:b/>
        </w:rPr>
        <w:t>OIB:73670201850,  stekla</w:t>
      </w:r>
      <w:r w:rsidRPr="000154AA">
        <w:rPr>
          <w:b/>
        </w:rPr>
        <w:t xml:space="preserve"> pravo na dosudu nekretnine  sa najvišom ponudom. </w:t>
      </w:r>
    </w:p>
    <w:p w:rsidRPr="004D5136" w:rsidR="00CE171C" w:rsidP="00CE171C" w:rsidRDefault="00CE171C">
      <w:pPr>
        <w:pStyle w:val="Default"/>
        <w:rPr>
          <w:sz w:val="23"/>
          <w:szCs w:val="23"/>
        </w:rPr>
      </w:pPr>
    </w:p>
    <w:p w:rsidRPr="00FA5048" w:rsidR="004D5136" w:rsidP="004D5136" w:rsidRDefault="004D5136">
      <w:pPr>
        <w:pStyle w:val="Default"/>
        <w:rPr>
          <w:sz w:val="23"/>
          <w:szCs w:val="23"/>
        </w:rPr>
      </w:pPr>
    </w:p>
    <w:p w:rsidR="00D2240F" w:rsidP="00D2240F" w:rsidRDefault="00D2240F">
      <w:pPr>
        <w:pStyle w:val="Default"/>
        <w:jc w:val="both"/>
        <w:rPr>
          <w:sz w:val="23"/>
          <w:szCs w:val="23"/>
        </w:rPr>
      </w:pPr>
      <w:r w:rsidRPr="00672507">
        <w:rPr>
          <w:b/>
          <w:sz w:val="23"/>
          <w:szCs w:val="23"/>
        </w:rPr>
        <w:t>4.</w:t>
      </w:r>
      <w:r>
        <w:rPr>
          <w:sz w:val="23"/>
          <w:szCs w:val="23"/>
        </w:rPr>
        <w:t xml:space="preserve"> </w:t>
      </w:r>
      <w:r>
        <w:rPr>
          <w:b/>
          <w:bCs/>
          <w:sz w:val="23"/>
          <w:szCs w:val="23"/>
        </w:rPr>
        <w:t xml:space="preserve">117. ETAŽA: 20/10000 </w:t>
      </w:r>
    </w:p>
    <w:p w:rsidR="00D2240F" w:rsidP="00D2240F" w:rsidRDefault="00D2240F">
      <w:pPr>
        <w:pStyle w:val="Default"/>
        <w:jc w:val="both"/>
        <w:rPr>
          <w:sz w:val="23"/>
          <w:szCs w:val="23"/>
        </w:rPr>
      </w:pPr>
      <w:r>
        <w:rPr>
          <w:sz w:val="23"/>
          <w:szCs w:val="23"/>
        </w:rPr>
        <w:t xml:space="preserve">dvosoban stan oznake A/S 36, u trećem katu objekta S 1, dilatacija A, </w:t>
      </w:r>
      <w:proofErr w:type="spellStart"/>
      <w:r>
        <w:rPr>
          <w:sz w:val="23"/>
          <w:szCs w:val="23"/>
        </w:rPr>
        <w:t>Jaruščica</w:t>
      </w:r>
      <w:proofErr w:type="spellEnd"/>
      <w:r>
        <w:rPr>
          <w:sz w:val="23"/>
          <w:szCs w:val="23"/>
        </w:rPr>
        <w:t xml:space="preserve"> 7, sa spremištem oznake </w:t>
      </w:r>
      <w:proofErr w:type="spellStart"/>
      <w:r>
        <w:rPr>
          <w:sz w:val="23"/>
          <w:szCs w:val="23"/>
        </w:rPr>
        <w:t>spr</w:t>
      </w:r>
      <w:proofErr w:type="spellEnd"/>
      <w:r>
        <w:rPr>
          <w:sz w:val="23"/>
          <w:szCs w:val="23"/>
        </w:rPr>
        <w:t xml:space="preserve"> 36 u prizemlju objekta, neto korisne površine 50,43 m2, u etažnom elaboratu sve označeno plavom bojom </w:t>
      </w:r>
    </w:p>
    <w:p w:rsidR="00D2240F" w:rsidP="00D2240F" w:rsidRDefault="00D2240F">
      <w:pPr>
        <w:pStyle w:val="Default"/>
        <w:rPr>
          <w:sz w:val="23"/>
          <w:szCs w:val="23"/>
        </w:rPr>
      </w:pPr>
      <w:r>
        <w:rPr>
          <w:sz w:val="23"/>
          <w:szCs w:val="23"/>
        </w:rPr>
        <w:t>Na ovom ročištu za dražbu nekretnina se ne može prodati ispod vrijednosti od 415.520,00 kn.</w:t>
      </w:r>
    </w:p>
    <w:p w:rsidRPr="000154AA" w:rsidR="00D2240F" w:rsidP="00D2240F" w:rsidRDefault="00D2240F">
      <w:pPr>
        <w:pStyle w:val="Default"/>
        <w:numPr>
          <w:ilvl w:val="0"/>
          <w:numId w:val="33"/>
        </w:numPr>
        <w:rPr>
          <w:sz w:val="23"/>
          <w:szCs w:val="23"/>
        </w:rPr>
      </w:pPr>
      <w:r>
        <w:rPr>
          <w:sz w:val="23"/>
          <w:szCs w:val="23"/>
        </w:rPr>
        <w:t xml:space="preserve">Josip Vuletić </w:t>
      </w:r>
      <w:r>
        <w:t>ističe ponudu u iznosu od 41</w:t>
      </w:r>
      <w:r w:rsidR="004D5136">
        <w:t>5.5</w:t>
      </w:r>
      <w:r>
        <w:t>2</w:t>
      </w:r>
      <w:r w:rsidR="004D5136">
        <w:t>0</w:t>
      </w:r>
      <w:r>
        <w:t xml:space="preserve">,00 kn </w:t>
      </w:r>
      <w:r w:rsidR="004D5136">
        <w:t xml:space="preserve"> u 10, 11 sati</w:t>
      </w:r>
    </w:p>
    <w:p w:rsidR="000154AA" w:rsidP="000154AA" w:rsidRDefault="000154AA">
      <w:pPr>
        <w:pStyle w:val="Default"/>
      </w:pPr>
    </w:p>
    <w:p w:rsidRPr="000154AA" w:rsidR="000154AA" w:rsidP="000154AA" w:rsidRDefault="000154AA">
      <w:pPr>
        <w:pStyle w:val="Default"/>
        <w:rPr>
          <w:b/>
          <w:sz w:val="23"/>
          <w:szCs w:val="23"/>
        </w:rPr>
      </w:pPr>
      <w:r w:rsidRPr="000154AA">
        <w:rPr>
          <w:b/>
        </w:rPr>
        <w:t xml:space="preserve">Utvrđuje se  da je Josip Vuletić, Zagreb, Ulica Anđela </w:t>
      </w:r>
      <w:proofErr w:type="spellStart"/>
      <w:r w:rsidRPr="000154AA">
        <w:rPr>
          <w:b/>
        </w:rPr>
        <w:t>Nuića</w:t>
      </w:r>
      <w:proofErr w:type="spellEnd"/>
      <w:r w:rsidRPr="000154AA">
        <w:rPr>
          <w:b/>
        </w:rPr>
        <w:t xml:space="preserve"> 97, OIB:99892984819 stekao pravo na dosudu nekretnine  sa najvišom ponudom. </w:t>
      </w:r>
    </w:p>
    <w:p w:rsidRPr="000154AA" w:rsidR="004D5136" w:rsidP="004D5136" w:rsidRDefault="004D5136">
      <w:pPr>
        <w:pStyle w:val="Default"/>
        <w:rPr>
          <w:b/>
          <w:sz w:val="23"/>
          <w:szCs w:val="23"/>
        </w:rPr>
      </w:pPr>
    </w:p>
    <w:p w:rsidR="00D2240F" w:rsidP="00D2240F" w:rsidRDefault="00D2240F">
      <w:pPr>
        <w:pStyle w:val="Default"/>
        <w:rPr>
          <w:sz w:val="23"/>
          <w:szCs w:val="23"/>
        </w:rPr>
      </w:pPr>
      <w:r>
        <w:rPr>
          <w:sz w:val="23"/>
          <w:szCs w:val="23"/>
        </w:rPr>
        <w:t xml:space="preserve"> </w:t>
      </w:r>
    </w:p>
    <w:p w:rsidR="00D2240F" w:rsidP="00D2240F" w:rsidRDefault="00D2240F">
      <w:pPr>
        <w:pStyle w:val="Default"/>
        <w:rPr>
          <w:sz w:val="23"/>
          <w:szCs w:val="23"/>
        </w:rPr>
      </w:pPr>
      <w:r>
        <w:rPr>
          <w:b/>
          <w:bCs/>
          <w:sz w:val="23"/>
          <w:szCs w:val="23"/>
        </w:rPr>
        <w:t xml:space="preserve">5. 161. ETAŽA: 27/10000 </w:t>
      </w:r>
    </w:p>
    <w:p w:rsidR="00D2240F" w:rsidP="00D2240F" w:rsidRDefault="00D2240F">
      <w:pPr>
        <w:pStyle w:val="Default"/>
        <w:jc w:val="both"/>
        <w:rPr>
          <w:sz w:val="23"/>
          <w:szCs w:val="23"/>
        </w:rPr>
      </w:pPr>
      <w:r>
        <w:rPr>
          <w:sz w:val="23"/>
          <w:szCs w:val="23"/>
        </w:rPr>
        <w:t xml:space="preserve">trosoban stan oznake A/S 62 u četvrtom katu objekta S 1, dilatacija A, </w:t>
      </w:r>
      <w:proofErr w:type="spellStart"/>
      <w:r>
        <w:rPr>
          <w:sz w:val="23"/>
          <w:szCs w:val="23"/>
        </w:rPr>
        <w:t>Jaruščica</w:t>
      </w:r>
      <w:proofErr w:type="spellEnd"/>
      <w:r>
        <w:rPr>
          <w:sz w:val="23"/>
          <w:szCs w:val="23"/>
        </w:rPr>
        <w:t xml:space="preserve"> 7, neto korisne površine 70,05 m2, u etažnom elaboratu sve označeno žutom bojom </w:t>
      </w:r>
    </w:p>
    <w:p w:rsidR="00D2240F" w:rsidP="00D2240F" w:rsidRDefault="00D2240F">
      <w:pPr>
        <w:pStyle w:val="Default"/>
        <w:rPr>
          <w:sz w:val="23"/>
          <w:szCs w:val="23"/>
        </w:rPr>
      </w:pPr>
      <w:r>
        <w:rPr>
          <w:sz w:val="23"/>
          <w:szCs w:val="23"/>
        </w:rPr>
        <w:t xml:space="preserve">Na ovom ročištu za dražbu nekretnina se ne može prodati ispod vrijednosti od 571.340,00 kn. </w:t>
      </w:r>
    </w:p>
    <w:p w:rsidRPr="00B244F6" w:rsidR="00D2240F" w:rsidP="00D2240F" w:rsidRDefault="00E104AB">
      <w:pPr>
        <w:pStyle w:val="Default"/>
        <w:numPr>
          <w:ilvl w:val="0"/>
          <w:numId w:val="33"/>
        </w:numPr>
        <w:rPr>
          <w:b/>
          <w:sz w:val="23"/>
          <w:szCs w:val="23"/>
        </w:rPr>
      </w:pPr>
      <w:r>
        <w:rPr>
          <w:sz w:val="23"/>
          <w:szCs w:val="23"/>
        </w:rPr>
        <w:t xml:space="preserve">Boris </w:t>
      </w:r>
      <w:r w:rsidR="00D2240F">
        <w:rPr>
          <w:sz w:val="23"/>
          <w:szCs w:val="23"/>
        </w:rPr>
        <w:t xml:space="preserve">Mamić </w:t>
      </w:r>
      <w:r w:rsidR="00D2240F">
        <w:t xml:space="preserve">ističe ponudu u iznosu </w:t>
      </w:r>
      <w:r w:rsidRPr="00B244F6" w:rsidR="00D2240F">
        <w:rPr>
          <w:b/>
        </w:rPr>
        <w:t>od 57</w:t>
      </w:r>
      <w:r w:rsidRPr="00B244F6" w:rsidR="00B244F6">
        <w:rPr>
          <w:b/>
        </w:rPr>
        <w:t>1.</w:t>
      </w:r>
      <w:r w:rsidRPr="00B244F6" w:rsidR="00D2240F">
        <w:rPr>
          <w:b/>
        </w:rPr>
        <w:t>34</w:t>
      </w:r>
      <w:r w:rsidRPr="00B244F6" w:rsidR="00B244F6">
        <w:rPr>
          <w:b/>
        </w:rPr>
        <w:t>0</w:t>
      </w:r>
      <w:r w:rsidRPr="00B244F6" w:rsidR="00D2240F">
        <w:rPr>
          <w:b/>
        </w:rPr>
        <w:t xml:space="preserve">,00 kn </w:t>
      </w:r>
      <w:r w:rsidRPr="00B244F6" w:rsidR="00B244F6">
        <w:rPr>
          <w:b/>
        </w:rPr>
        <w:t xml:space="preserve">  u 10, 12 sati </w:t>
      </w:r>
    </w:p>
    <w:p w:rsidR="00B244F6" w:rsidP="00B244F6" w:rsidRDefault="00B244F6">
      <w:pPr>
        <w:pStyle w:val="Default"/>
      </w:pPr>
    </w:p>
    <w:p w:rsidRPr="000154AA" w:rsidR="000154AA" w:rsidP="000154AA" w:rsidRDefault="000154AA">
      <w:pPr>
        <w:pStyle w:val="Default"/>
        <w:rPr>
          <w:b/>
          <w:sz w:val="23"/>
          <w:szCs w:val="23"/>
        </w:rPr>
      </w:pPr>
      <w:r w:rsidRPr="000154AA">
        <w:rPr>
          <w:b/>
        </w:rPr>
        <w:t>Utvr</w:t>
      </w:r>
      <w:r>
        <w:rPr>
          <w:b/>
        </w:rPr>
        <w:t>đuje se  da je  Boris  Mamić</w:t>
      </w:r>
      <w:r w:rsidRPr="000154AA">
        <w:rPr>
          <w:b/>
        </w:rPr>
        <w:t>,</w:t>
      </w:r>
      <w:r>
        <w:rPr>
          <w:b/>
        </w:rPr>
        <w:t>Zagreb, Šestinski dol 135</w:t>
      </w:r>
      <w:r w:rsidRPr="000154AA">
        <w:rPr>
          <w:b/>
        </w:rPr>
        <w:t xml:space="preserve"> , </w:t>
      </w:r>
      <w:r>
        <w:rPr>
          <w:b/>
        </w:rPr>
        <w:t xml:space="preserve">OIB:65704484623 </w:t>
      </w:r>
      <w:r w:rsidRPr="000154AA">
        <w:rPr>
          <w:b/>
        </w:rPr>
        <w:t xml:space="preserve"> stekao pravo na dosudu nekretnine  sa najvišom ponudom. </w:t>
      </w:r>
    </w:p>
    <w:p w:rsidR="000154AA" w:rsidP="00B244F6" w:rsidRDefault="000154AA">
      <w:pPr>
        <w:pStyle w:val="Default"/>
      </w:pPr>
    </w:p>
    <w:p w:rsidRPr="007730C3" w:rsidR="00B244F6" w:rsidP="00B244F6" w:rsidRDefault="00B244F6">
      <w:pPr>
        <w:pStyle w:val="Default"/>
        <w:rPr>
          <w:sz w:val="23"/>
          <w:szCs w:val="23"/>
        </w:rPr>
      </w:pPr>
    </w:p>
    <w:p w:rsidR="00D2240F" w:rsidP="00D2240F" w:rsidRDefault="00D2240F">
      <w:pPr>
        <w:pStyle w:val="Default"/>
        <w:rPr>
          <w:color w:val="auto"/>
          <w:sz w:val="23"/>
          <w:szCs w:val="23"/>
        </w:rPr>
      </w:pPr>
      <w:r>
        <w:rPr>
          <w:b/>
          <w:bCs/>
          <w:color w:val="auto"/>
          <w:sz w:val="23"/>
          <w:szCs w:val="23"/>
        </w:rPr>
        <w:t xml:space="preserve">6. 166. ETAŽA: 27/10000 </w:t>
      </w:r>
    </w:p>
    <w:p w:rsidR="00D2240F" w:rsidP="00D2240F" w:rsidRDefault="00D2240F">
      <w:pPr>
        <w:pStyle w:val="Default"/>
        <w:jc w:val="both"/>
        <w:rPr>
          <w:color w:val="auto"/>
          <w:sz w:val="23"/>
          <w:szCs w:val="23"/>
        </w:rPr>
      </w:pPr>
      <w:r>
        <w:rPr>
          <w:color w:val="auto"/>
          <w:sz w:val="23"/>
          <w:szCs w:val="23"/>
        </w:rPr>
        <w:t xml:space="preserve">trosoban stan oznake B/S 57, u četvrtom katu objekta S 1, dilatacija B, </w:t>
      </w:r>
      <w:proofErr w:type="spellStart"/>
      <w:r>
        <w:rPr>
          <w:color w:val="auto"/>
          <w:sz w:val="23"/>
          <w:szCs w:val="23"/>
        </w:rPr>
        <w:t>Jaruščica</w:t>
      </w:r>
      <w:proofErr w:type="spellEnd"/>
      <w:r>
        <w:rPr>
          <w:color w:val="auto"/>
          <w:sz w:val="23"/>
          <w:szCs w:val="23"/>
        </w:rPr>
        <w:t xml:space="preserve"> 7a, neto korisne površine 69,35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w:t>
      </w:r>
      <w:r w:rsidRPr="001E4D95">
        <w:rPr>
          <w:b/>
          <w:color w:val="auto"/>
          <w:sz w:val="23"/>
          <w:szCs w:val="23"/>
        </w:rPr>
        <w:t>od 615.451,90  kn</w:t>
      </w:r>
      <w:r>
        <w:rPr>
          <w:color w:val="auto"/>
          <w:sz w:val="23"/>
          <w:szCs w:val="23"/>
        </w:rPr>
        <w:t xml:space="preserve">. </w:t>
      </w:r>
    </w:p>
    <w:p w:rsidRPr="00B244F6" w:rsidR="00B244F6" w:rsidP="00D2240F" w:rsidRDefault="00D2240F">
      <w:pPr>
        <w:pStyle w:val="Default"/>
        <w:numPr>
          <w:ilvl w:val="0"/>
          <w:numId w:val="33"/>
        </w:numPr>
      </w:pPr>
      <w:r>
        <w:t>METRO LIVING d.o.o. ističe ponudu u izno</w:t>
      </w:r>
      <w:r w:rsidR="00B244F6">
        <w:t>su od</w:t>
      </w:r>
    </w:p>
    <w:p w:rsidR="00D2240F" w:rsidP="00D2240F" w:rsidRDefault="00D2240F">
      <w:pPr>
        <w:pStyle w:val="Default"/>
        <w:numPr>
          <w:ilvl w:val="0"/>
          <w:numId w:val="33"/>
        </w:numPr>
      </w:pPr>
      <w:r>
        <w:t xml:space="preserve">Stjepan </w:t>
      </w:r>
      <w:proofErr w:type="spellStart"/>
      <w:r>
        <w:t>Žuljić</w:t>
      </w:r>
      <w:proofErr w:type="spellEnd"/>
      <w:r>
        <w:t xml:space="preserve"> ističe ponudu u iznosu od </w:t>
      </w:r>
    </w:p>
    <w:p w:rsidRPr="00F464F8" w:rsidR="00D2240F" w:rsidP="00D2240F" w:rsidRDefault="00D2240F">
      <w:pPr>
        <w:pStyle w:val="Default"/>
        <w:numPr>
          <w:ilvl w:val="0"/>
          <w:numId w:val="33"/>
        </w:numPr>
      </w:pPr>
      <w:r>
        <w:t xml:space="preserve">Dino Marjanović ističe ponudu u iznosu od </w:t>
      </w:r>
    </w:p>
    <w:p w:rsidR="00D2240F" w:rsidP="00D2240F" w:rsidRDefault="00D2240F">
      <w:pPr>
        <w:pStyle w:val="Default"/>
        <w:numPr>
          <w:ilvl w:val="0"/>
          <w:numId w:val="33"/>
        </w:numPr>
      </w:pPr>
      <w:r>
        <w:t xml:space="preserve">Zdenka </w:t>
      </w:r>
      <w:proofErr w:type="spellStart"/>
      <w:r>
        <w:t>Štern</w:t>
      </w:r>
      <w:proofErr w:type="spellEnd"/>
      <w:r>
        <w:t xml:space="preserve">  ističe ponudu u iznosu od </w:t>
      </w:r>
    </w:p>
    <w:p w:rsidR="00D2240F" w:rsidP="00D2240F" w:rsidRDefault="00D2240F">
      <w:pPr>
        <w:pStyle w:val="Default"/>
        <w:numPr>
          <w:ilvl w:val="0"/>
          <w:numId w:val="33"/>
        </w:numPr>
      </w:pPr>
      <w:r>
        <w:t>NEKT</w:t>
      </w:r>
      <w:r w:rsidR="00B244F6">
        <w:t>US INTERIJERI  ističe ponudu od</w:t>
      </w:r>
      <w:r>
        <w:t xml:space="preserve"> </w:t>
      </w:r>
    </w:p>
    <w:p w:rsidR="00D2240F" w:rsidP="00D2240F" w:rsidRDefault="00D2240F">
      <w:pPr>
        <w:pStyle w:val="Default"/>
        <w:numPr>
          <w:ilvl w:val="0"/>
          <w:numId w:val="33"/>
        </w:numPr>
        <w:rPr>
          <w:u w:val="single"/>
        </w:rPr>
      </w:pPr>
      <w:r>
        <w:t xml:space="preserve">CENTAR VIZIJA d.o.o.  ističe ponudu </w:t>
      </w:r>
      <w:r w:rsidR="00B244F6">
        <w:rPr>
          <w:u w:val="single"/>
        </w:rPr>
        <w:t xml:space="preserve">od </w:t>
      </w:r>
    </w:p>
    <w:p w:rsidRPr="00D80719" w:rsidR="00D2240F" w:rsidP="00D2240F" w:rsidRDefault="00D2240F">
      <w:pPr>
        <w:pStyle w:val="Default"/>
        <w:numPr>
          <w:ilvl w:val="0"/>
          <w:numId w:val="33"/>
        </w:numPr>
        <w:rPr>
          <w:u w:val="single"/>
        </w:rPr>
      </w:pPr>
      <w:r w:rsidRPr="00CE74CF">
        <w:rPr>
          <w:b/>
        </w:rPr>
        <w:t xml:space="preserve">Sabina </w:t>
      </w:r>
      <w:proofErr w:type="spellStart"/>
      <w:r w:rsidRPr="00CE74CF">
        <w:rPr>
          <w:b/>
        </w:rPr>
        <w:t>Abdurahimi</w:t>
      </w:r>
      <w:proofErr w:type="spellEnd"/>
      <w:r w:rsidRPr="00CE74CF">
        <w:rPr>
          <w:b/>
        </w:rPr>
        <w:t xml:space="preserve"> ističe ponudu od</w:t>
      </w:r>
      <w:r>
        <w:t xml:space="preserve"> </w:t>
      </w:r>
      <w:r w:rsidRPr="00057782">
        <w:rPr>
          <w:b/>
        </w:rPr>
        <w:t>61</w:t>
      </w:r>
      <w:r w:rsidR="00CE74CF">
        <w:rPr>
          <w:b/>
        </w:rPr>
        <w:t>5.</w:t>
      </w:r>
      <w:r w:rsidRPr="00CE74CF" w:rsidR="00CE74CF">
        <w:rPr>
          <w:b/>
        </w:rPr>
        <w:t>451,90</w:t>
      </w:r>
      <w:r w:rsidRPr="00CE74CF">
        <w:rPr>
          <w:b/>
        </w:rPr>
        <w:t xml:space="preserve">  kn </w:t>
      </w:r>
      <w:r w:rsidRPr="00CE74CF" w:rsidR="00CE74CF">
        <w:rPr>
          <w:b/>
        </w:rPr>
        <w:t xml:space="preserve">  u 10,42 sati</w:t>
      </w:r>
      <w:r w:rsidR="00CE74CF">
        <w:t xml:space="preserve"> </w:t>
      </w:r>
    </w:p>
    <w:p w:rsidR="00D2240F" w:rsidP="00D2240F" w:rsidRDefault="00D2240F">
      <w:pPr>
        <w:pStyle w:val="Odlomakpopisa"/>
        <w:numPr>
          <w:ilvl w:val="0"/>
          <w:numId w:val="33"/>
        </w:numPr>
        <w:rPr>
          <w:rFonts w:eastAsiaTheme="minorHAnsi"/>
          <w:color w:val="000000"/>
          <w:lang w:eastAsia="en-US"/>
        </w:rPr>
      </w:pPr>
      <w:r w:rsidRPr="00D80719">
        <w:rPr>
          <w:rFonts w:eastAsiaTheme="minorHAnsi"/>
          <w:color w:val="000000"/>
          <w:lang w:eastAsia="en-US"/>
        </w:rPr>
        <w:t>Božica</w:t>
      </w:r>
      <w:r w:rsidR="00CE74CF">
        <w:rPr>
          <w:rFonts w:eastAsiaTheme="minorHAnsi"/>
          <w:color w:val="000000"/>
          <w:lang w:eastAsia="en-US"/>
        </w:rPr>
        <w:t xml:space="preserve"> </w:t>
      </w:r>
      <w:proofErr w:type="spellStart"/>
      <w:r w:rsidR="00CE74CF">
        <w:rPr>
          <w:rFonts w:eastAsiaTheme="minorHAnsi"/>
          <w:color w:val="000000"/>
          <w:lang w:eastAsia="en-US"/>
        </w:rPr>
        <w:t>Bronzović</w:t>
      </w:r>
      <w:proofErr w:type="spellEnd"/>
      <w:r w:rsidR="00CE74CF">
        <w:rPr>
          <w:rFonts w:eastAsiaTheme="minorHAnsi"/>
          <w:color w:val="000000"/>
          <w:lang w:eastAsia="en-US"/>
        </w:rPr>
        <w:t xml:space="preserve"> Arbanas </w:t>
      </w:r>
      <w:r w:rsidR="00FA71AD">
        <w:rPr>
          <w:rFonts w:eastAsiaTheme="minorHAnsi"/>
          <w:color w:val="000000"/>
          <w:lang w:eastAsia="en-US"/>
        </w:rPr>
        <w:t xml:space="preserve"> i</w:t>
      </w:r>
      <w:r w:rsidR="007C72EA">
        <w:rPr>
          <w:rFonts w:eastAsiaTheme="minorHAnsi"/>
          <w:color w:val="000000"/>
          <w:lang w:eastAsia="en-US"/>
        </w:rPr>
        <w:t xml:space="preserve"> Dragutin </w:t>
      </w:r>
      <w:r w:rsidRPr="00D80719">
        <w:rPr>
          <w:rFonts w:eastAsiaTheme="minorHAnsi"/>
          <w:color w:val="000000"/>
          <w:lang w:eastAsia="en-US"/>
        </w:rPr>
        <w:t xml:space="preserve"> Arbanas  is</w:t>
      </w:r>
      <w:r>
        <w:rPr>
          <w:rFonts w:eastAsiaTheme="minorHAnsi"/>
          <w:color w:val="000000"/>
          <w:lang w:eastAsia="en-US"/>
        </w:rPr>
        <w:t xml:space="preserve">tiče ponudu u iznosu </w:t>
      </w:r>
      <w:r w:rsidRPr="00D80719">
        <w:rPr>
          <w:rFonts w:eastAsiaTheme="minorHAnsi"/>
          <w:b/>
          <w:color w:val="000000"/>
          <w:lang w:eastAsia="en-US"/>
        </w:rPr>
        <w:t>od  kn</w:t>
      </w:r>
      <w:r w:rsidRPr="00D80719">
        <w:rPr>
          <w:rFonts w:eastAsiaTheme="minorHAnsi"/>
          <w:color w:val="000000"/>
          <w:lang w:eastAsia="en-US"/>
        </w:rPr>
        <w:t xml:space="preserve"> </w:t>
      </w:r>
    </w:p>
    <w:p w:rsidRPr="00D80719" w:rsidR="00C32F5B" w:rsidP="00C32F5B" w:rsidRDefault="00C32F5B">
      <w:pPr>
        <w:pStyle w:val="Odlomakpopisa"/>
        <w:rPr>
          <w:rFonts w:eastAsiaTheme="minorHAnsi"/>
          <w:color w:val="000000"/>
          <w:lang w:eastAsia="en-US"/>
        </w:rPr>
      </w:pPr>
    </w:p>
    <w:p w:rsidRPr="000154AA" w:rsidR="00C32F5B" w:rsidP="00C32F5B" w:rsidRDefault="00C32F5B">
      <w:pPr>
        <w:pStyle w:val="Default"/>
        <w:rPr>
          <w:b/>
          <w:sz w:val="23"/>
          <w:szCs w:val="23"/>
        </w:rPr>
      </w:pPr>
      <w:r w:rsidRPr="000154AA">
        <w:rPr>
          <w:b/>
        </w:rPr>
        <w:t>Utvr</w:t>
      </w:r>
      <w:r>
        <w:rPr>
          <w:b/>
        </w:rPr>
        <w:t xml:space="preserve">đuje se  da je  Sabina </w:t>
      </w:r>
      <w:proofErr w:type="spellStart"/>
      <w:r>
        <w:rPr>
          <w:b/>
        </w:rPr>
        <w:t>Abdurahimi</w:t>
      </w:r>
      <w:proofErr w:type="spellEnd"/>
      <w:r>
        <w:rPr>
          <w:b/>
        </w:rPr>
        <w:t xml:space="preserve">, Zagreb, </w:t>
      </w:r>
      <w:proofErr w:type="spellStart"/>
      <w:r>
        <w:rPr>
          <w:b/>
        </w:rPr>
        <w:t>Kombolova</w:t>
      </w:r>
      <w:proofErr w:type="spellEnd"/>
      <w:r>
        <w:rPr>
          <w:b/>
        </w:rPr>
        <w:t xml:space="preserve"> 3,</w:t>
      </w:r>
      <w:r w:rsidRPr="000154AA">
        <w:rPr>
          <w:b/>
        </w:rPr>
        <w:t xml:space="preserve"> </w:t>
      </w:r>
      <w:r>
        <w:rPr>
          <w:b/>
        </w:rPr>
        <w:t>OIB:67660387238  stekla</w:t>
      </w:r>
      <w:r w:rsidRPr="000154AA">
        <w:rPr>
          <w:b/>
        </w:rPr>
        <w:t xml:space="preserve"> pravo na dosudu nekretnine  sa najvišom ponudom. </w:t>
      </w:r>
    </w:p>
    <w:p w:rsidR="00CE74CF" w:rsidP="00E104AB" w:rsidRDefault="00CE74CF">
      <w:pPr>
        <w:pStyle w:val="Default"/>
      </w:pPr>
    </w:p>
    <w:p w:rsidR="00D2240F" w:rsidP="00E104AB" w:rsidRDefault="00CE74CF">
      <w:pPr>
        <w:pStyle w:val="Default"/>
      </w:pPr>
      <w:r>
        <w:t xml:space="preserve">Svi sudionici dražbe upoznati su da je tvrtka HORTIKULTRA MELKIĆ  d.o.o.   dostavila na sudski spis podnesak s prilozima  kojim  tvrdi da na stanu ima  izlučno pravo. Temeljem uvida u zemljišne knjige n a listu B </w:t>
      </w:r>
      <w:proofErr w:type="spellStart"/>
      <w:r>
        <w:t>zk</w:t>
      </w:r>
      <w:proofErr w:type="spellEnd"/>
      <w:r>
        <w:t xml:space="preserve">  uložak 2855 ,  utvrđen je stečajni dužnik  kao imatelj prava te se pristupa prodaji. </w:t>
      </w:r>
    </w:p>
    <w:p w:rsidR="00C32F5B" w:rsidP="00E104AB" w:rsidRDefault="00C32F5B">
      <w:pPr>
        <w:pStyle w:val="Default"/>
      </w:pPr>
    </w:p>
    <w:p w:rsidR="00C32F5B" w:rsidP="00E104AB" w:rsidRDefault="00C32F5B">
      <w:pPr>
        <w:pStyle w:val="Default"/>
      </w:pPr>
    </w:p>
    <w:p w:rsidR="00C32F5B" w:rsidP="00E104AB" w:rsidRDefault="00C32F5B">
      <w:pPr>
        <w:pStyle w:val="Default"/>
      </w:pPr>
    </w:p>
    <w:p w:rsidRPr="00CE74CF" w:rsidR="00C32F5B" w:rsidP="00E104AB" w:rsidRDefault="00C32F5B">
      <w:pPr>
        <w:pStyle w:val="Default"/>
      </w:pP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lastRenderedPageBreak/>
        <w:t xml:space="preserve">7. 540. ETAŽA: 20/10000 </w:t>
      </w:r>
    </w:p>
    <w:p w:rsidR="00D2240F" w:rsidP="00D2240F" w:rsidRDefault="00D2240F">
      <w:pPr>
        <w:pStyle w:val="Default"/>
        <w:jc w:val="both"/>
        <w:rPr>
          <w:color w:val="auto"/>
          <w:sz w:val="23"/>
          <w:szCs w:val="23"/>
        </w:rPr>
      </w:pPr>
      <w:r>
        <w:rPr>
          <w:color w:val="auto"/>
          <w:sz w:val="23"/>
          <w:szCs w:val="23"/>
        </w:rPr>
        <w:t xml:space="preserve">dvosoban stan oznake S 114, u prvom katu objekta S 2, </w:t>
      </w:r>
      <w:proofErr w:type="spellStart"/>
      <w:r>
        <w:rPr>
          <w:color w:val="auto"/>
          <w:sz w:val="23"/>
          <w:szCs w:val="23"/>
        </w:rPr>
        <w:t>Jaruščica</w:t>
      </w:r>
      <w:proofErr w:type="spellEnd"/>
      <w:r>
        <w:rPr>
          <w:color w:val="auto"/>
          <w:sz w:val="23"/>
          <w:szCs w:val="23"/>
        </w:rPr>
        <w:t xml:space="preserve"> 5a, sa spremištem oznake </w:t>
      </w:r>
      <w:proofErr w:type="spellStart"/>
      <w:r>
        <w:rPr>
          <w:color w:val="auto"/>
          <w:sz w:val="23"/>
          <w:szCs w:val="23"/>
        </w:rPr>
        <w:t>spr</w:t>
      </w:r>
      <w:proofErr w:type="spellEnd"/>
      <w:r>
        <w:rPr>
          <w:color w:val="auto"/>
          <w:sz w:val="23"/>
          <w:szCs w:val="23"/>
        </w:rPr>
        <w:t xml:space="preserve"> 14 u prizemlju objekta, neto korisne površine 52,07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484.577,94 kn. </w:t>
      </w:r>
    </w:p>
    <w:p w:rsidRPr="00F835AC" w:rsidR="00D2240F" w:rsidP="00D2240F" w:rsidRDefault="00D2240F">
      <w:pPr>
        <w:pStyle w:val="Default"/>
        <w:numPr>
          <w:ilvl w:val="0"/>
          <w:numId w:val="33"/>
        </w:numPr>
        <w:rPr>
          <w:b/>
          <w:color w:val="auto"/>
          <w:sz w:val="23"/>
          <w:szCs w:val="23"/>
        </w:rPr>
      </w:pPr>
      <w:r>
        <w:rPr>
          <w:color w:val="auto"/>
          <w:sz w:val="23"/>
          <w:szCs w:val="23"/>
        </w:rPr>
        <w:t xml:space="preserve">Darko </w:t>
      </w:r>
      <w:proofErr w:type="spellStart"/>
      <w:r>
        <w:rPr>
          <w:color w:val="auto"/>
          <w:sz w:val="23"/>
          <w:szCs w:val="23"/>
        </w:rPr>
        <w:t>Smoljan</w:t>
      </w:r>
      <w:proofErr w:type="spellEnd"/>
      <w:r>
        <w:rPr>
          <w:color w:val="auto"/>
          <w:sz w:val="23"/>
          <w:szCs w:val="23"/>
        </w:rPr>
        <w:t xml:space="preserve"> </w:t>
      </w:r>
      <w:r>
        <w:t>ističe ponudu u iznosu od 48</w:t>
      </w:r>
      <w:r w:rsidR="00F835AC">
        <w:t>4.</w:t>
      </w:r>
      <w:r>
        <w:t>57</w:t>
      </w:r>
      <w:r w:rsidR="00F835AC">
        <w:t xml:space="preserve">7,94 </w:t>
      </w:r>
      <w:r>
        <w:t xml:space="preserve"> kn</w:t>
      </w:r>
      <w:r w:rsidR="00F835AC">
        <w:t xml:space="preserve"> u 10,42 sati, </w:t>
      </w:r>
      <w:r w:rsidRPr="00C32F5B" w:rsidR="00F835AC">
        <w:t>504.577,94 u</w:t>
      </w:r>
      <w:r w:rsidRPr="00F835AC" w:rsidR="00F835AC">
        <w:rPr>
          <w:b/>
        </w:rPr>
        <w:t xml:space="preserve"> </w:t>
      </w:r>
      <w:r w:rsidRPr="00C32F5B" w:rsidR="00F835AC">
        <w:t>10,43</w:t>
      </w:r>
      <w:r w:rsidRPr="00C32F5B" w:rsidR="00C32F5B">
        <w:t>, 524, 544</w:t>
      </w:r>
      <w:r w:rsidR="00C32F5B">
        <w:rPr>
          <w:b/>
        </w:rPr>
        <w:t xml:space="preserve">, </w:t>
      </w:r>
    </w:p>
    <w:p w:rsidRPr="00E20AEC" w:rsidR="00D2240F" w:rsidP="00D2240F" w:rsidRDefault="00D2240F">
      <w:pPr>
        <w:pStyle w:val="Default"/>
        <w:numPr>
          <w:ilvl w:val="0"/>
          <w:numId w:val="33"/>
        </w:numPr>
        <w:rPr>
          <w:color w:val="auto"/>
          <w:sz w:val="23"/>
          <w:szCs w:val="23"/>
        </w:rPr>
      </w:pPr>
      <w:r w:rsidRPr="00572A30">
        <w:rPr>
          <w:color w:val="auto"/>
          <w:sz w:val="23"/>
          <w:szCs w:val="23"/>
        </w:rPr>
        <w:t>Anđelko Abramović</w:t>
      </w:r>
      <w:r w:rsidRPr="00572A30">
        <w:t xml:space="preserve"> </w:t>
      </w:r>
      <w:r w:rsidRPr="00C32F5B" w:rsidR="00F835AC">
        <w:t>ističe ponudu u iznosu od 494</w:t>
      </w:r>
      <w:r w:rsidRPr="00C32F5B">
        <w:t>.457,79 kn</w:t>
      </w:r>
      <w:r w:rsidR="00C32F5B">
        <w:t xml:space="preserve">, 514, 534.577,94 , </w:t>
      </w:r>
      <w:r w:rsidRPr="00572A30" w:rsidR="00C32F5B">
        <w:t>554.577,94 kn</w:t>
      </w:r>
      <w:r w:rsidR="00C32F5B">
        <w:t xml:space="preserve">  u 10,55 sati</w:t>
      </w:r>
      <w:r w:rsidR="00E20AEC">
        <w:t>, 575,</w:t>
      </w:r>
      <w:r w:rsidR="00C32F5B">
        <w:t xml:space="preserve"> </w:t>
      </w:r>
    </w:p>
    <w:p w:rsidRPr="000A1D72" w:rsidR="00E20AEC" w:rsidP="00D2240F" w:rsidRDefault="00E20AEC">
      <w:pPr>
        <w:pStyle w:val="Default"/>
        <w:numPr>
          <w:ilvl w:val="0"/>
          <w:numId w:val="33"/>
        </w:numPr>
        <w:rPr>
          <w:color w:val="auto"/>
          <w:sz w:val="23"/>
          <w:szCs w:val="23"/>
        </w:rPr>
      </w:pPr>
      <w:r w:rsidRPr="00E20AEC">
        <w:rPr>
          <w:b/>
          <w:color w:val="auto"/>
          <w:sz w:val="23"/>
          <w:szCs w:val="23"/>
        </w:rPr>
        <w:t xml:space="preserve">Vedran </w:t>
      </w:r>
      <w:proofErr w:type="spellStart"/>
      <w:r w:rsidRPr="00E20AEC">
        <w:rPr>
          <w:b/>
          <w:color w:val="auto"/>
          <w:sz w:val="23"/>
          <w:szCs w:val="23"/>
        </w:rPr>
        <w:t>Juroš</w:t>
      </w:r>
      <w:proofErr w:type="spellEnd"/>
      <w:r w:rsidRPr="00E20AEC">
        <w:rPr>
          <w:color w:val="auto"/>
          <w:sz w:val="23"/>
          <w:szCs w:val="23"/>
        </w:rPr>
        <w:t>, 565.577,94 ,</w:t>
      </w:r>
      <w:r>
        <w:rPr>
          <w:b/>
          <w:color w:val="auto"/>
          <w:sz w:val="23"/>
          <w:szCs w:val="23"/>
        </w:rPr>
        <w:t xml:space="preserve"> 585.577,94 kn  u 11,06 sati</w:t>
      </w:r>
    </w:p>
    <w:p w:rsidR="000A1D72" w:rsidP="000A1D72" w:rsidRDefault="000A1D72">
      <w:pPr>
        <w:pStyle w:val="Default"/>
        <w:rPr>
          <w:b/>
          <w:color w:val="auto"/>
          <w:sz w:val="23"/>
          <w:szCs w:val="23"/>
        </w:rPr>
      </w:pPr>
    </w:p>
    <w:p w:rsidRPr="000154AA" w:rsidR="000A1D72" w:rsidP="000A1D72" w:rsidRDefault="000A1D72">
      <w:pPr>
        <w:pStyle w:val="Default"/>
        <w:rPr>
          <w:b/>
          <w:sz w:val="23"/>
          <w:szCs w:val="23"/>
        </w:rPr>
      </w:pPr>
      <w:r w:rsidRPr="000154AA">
        <w:rPr>
          <w:b/>
        </w:rPr>
        <w:t>Utvr</w:t>
      </w:r>
      <w:r>
        <w:rPr>
          <w:b/>
        </w:rPr>
        <w:t xml:space="preserve">đuje se  da je  Vedran </w:t>
      </w:r>
      <w:proofErr w:type="spellStart"/>
      <w:r>
        <w:rPr>
          <w:b/>
        </w:rPr>
        <w:t>Juroš</w:t>
      </w:r>
      <w:proofErr w:type="spellEnd"/>
      <w:r w:rsidRPr="000154AA">
        <w:rPr>
          <w:b/>
        </w:rPr>
        <w:t xml:space="preserve">, </w:t>
      </w:r>
      <w:r>
        <w:rPr>
          <w:b/>
        </w:rPr>
        <w:t>Osijek, Ulica kralja Petra Svačića 3</w:t>
      </w:r>
      <w:r w:rsidRPr="000154AA">
        <w:rPr>
          <w:b/>
        </w:rPr>
        <w:t xml:space="preserve">, </w:t>
      </w:r>
      <w:r>
        <w:rPr>
          <w:b/>
        </w:rPr>
        <w:t xml:space="preserve">OIB:63902441919 </w:t>
      </w:r>
      <w:r w:rsidRPr="000154AA">
        <w:rPr>
          <w:b/>
        </w:rPr>
        <w:t xml:space="preserve"> stekao pravo na dosudu nekretnine  sa najvišom ponudom. </w:t>
      </w:r>
    </w:p>
    <w:p w:rsidRPr="00C32F5B" w:rsidR="000A1D72" w:rsidP="000A1D72" w:rsidRDefault="000A1D72">
      <w:pPr>
        <w:pStyle w:val="Default"/>
        <w:rPr>
          <w:color w:val="auto"/>
          <w:sz w:val="23"/>
          <w:szCs w:val="23"/>
        </w:rPr>
      </w:pPr>
    </w:p>
    <w:p w:rsidRPr="00F835AC" w:rsidR="00D2240F" w:rsidP="00F835AC" w:rsidRDefault="00D2240F">
      <w:pPr>
        <w:pStyle w:val="Default"/>
        <w:ind w:left="720"/>
        <w:rPr>
          <w:color w:val="auto"/>
          <w:sz w:val="23"/>
          <w:szCs w:val="23"/>
        </w:rPr>
      </w:pPr>
    </w:p>
    <w:p w:rsidR="00D2240F" w:rsidP="00D2240F" w:rsidRDefault="00D2240F">
      <w:pPr>
        <w:pStyle w:val="Default"/>
        <w:rPr>
          <w:color w:val="auto"/>
          <w:sz w:val="23"/>
          <w:szCs w:val="23"/>
        </w:rPr>
      </w:pPr>
      <w:r>
        <w:rPr>
          <w:b/>
          <w:bCs/>
          <w:color w:val="auto"/>
          <w:sz w:val="23"/>
          <w:szCs w:val="23"/>
        </w:rPr>
        <w:t xml:space="preserve">8. 576. ETAŽA: 21/10000 </w:t>
      </w:r>
    </w:p>
    <w:p w:rsidR="00D2240F" w:rsidP="00D2240F" w:rsidRDefault="00D2240F">
      <w:pPr>
        <w:pStyle w:val="Default"/>
        <w:jc w:val="both"/>
        <w:rPr>
          <w:color w:val="auto"/>
          <w:sz w:val="23"/>
          <w:szCs w:val="23"/>
        </w:rPr>
      </w:pPr>
      <w:r>
        <w:rPr>
          <w:color w:val="auto"/>
          <w:sz w:val="23"/>
          <w:szCs w:val="23"/>
        </w:rPr>
        <w:t xml:space="preserve">dvosoban stan oznake S 214, u drugom katu objekta S 2, </w:t>
      </w:r>
      <w:proofErr w:type="spellStart"/>
      <w:r>
        <w:rPr>
          <w:color w:val="auto"/>
          <w:sz w:val="23"/>
          <w:szCs w:val="23"/>
        </w:rPr>
        <w:t>Jaruščica</w:t>
      </w:r>
      <w:proofErr w:type="spellEnd"/>
      <w:r>
        <w:rPr>
          <w:color w:val="auto"/>
          <w:sz w:val="23"/>
          <w:szCs w:val="23"/>
        </w:rPr>
        <w:t xml:space="preserve"> 5a, sa spremištem oznake </w:t>
      </w:r>
      <w:proofErr w:type="spellStart"/>
      <w:r>
        <w:rPr>
          <w:color w:val="auto"/>
          <w:sz w:val="23"/>
          <w:szCs w:val="23"/>
        </w:rPr>
        <w:t>spr</w:t>
      </w:r>
      <w:proofErr w:type="spellEnd"/>
      <w:r>
        <w:rPr>
          <w:color w:val="auto"/>
          <w:sz w:val="23"/>
          <w:szCs w:val="23"/>
        </w:rPr>
        <w:t xml:space="preserve"> 50 u prizemlju objekta, neto korisne površine 52,71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452.620,00 kn. </w:t>
      </w:r>
    </w:p>
    <w:p w:rsidR="00D2240F" w:rsidP="00D2240F" w:rsidRDefault="00D2240F">
      <w:pPr>
        <w:pStyle w:val="Default"/>
        <w:numPr>
          <w:ilvl w:val="0"/>
          <w:numId w:val="33"/>
        </w:numPr>
        <w:rPr>
          <w:color w:val="auto"/>
          <w:sz w:val="23"/>
          <w:szCs w:val="23"/>
        </w:rPr>
      </w:pPr>
      <w:r>
        <w:rPr>
          <w:color w:val="auto"/>
          <w:sz w:val="23"/>
          <w:szCs w:val="23"/>
        </w:rPr>
        <w:t xml:space="preserve">Petra Kovač </w:t>
      </w:r>
      <w:r>
        <w:t>ističe</w:t>
      </w:r>
      <w:r w:rsidR="000565CE">
        <w:t xml:space="preserve"> ponudu u iznosu od </w:t>
      </w:r>
    </w:p>
    <w:p w:rsidRPr="00F835AC" w:rsidR="00D2240F" w:rsidP="00D2240F" w:rsidRDefault="00D2240F">
      <w:pPr>
        <w:pStyle w:val="Default"/>
        <w:numPr>
          <w:ilvl w:val="0"/>
          <w:numId w:val="33"/>
        </w:numPr>
        <w:rPr>
          <w:b/>
          <w:color w:val="auto"/>
          <w:sz w:val="23"/>
          <w:szCs w:val="23"/>
        </w:rPr>
      </w:pPr>
      <w:r w:rsidRPr="00F835AC">
        <w:rPr>
          <w:b/>
          <w:color w:val="auto"/>
          <w:sz w:val="23"/>
          <w:szCs w:val="23"/>
        </w:rPr>
        <w:t xml:space="preserve">Oliver Zorić </w:t>
      </w:r>
      <w:r w:rsidRPr="00C32F5B">
        <w:rPr>
          <w:color w:val="auto"/>
          <w:sz w:val="23"/>
          <w:szCs w:val="23"/>
        </w:rPr>
        <w:t>ističe ponudu u iznosu od 45</w:t>
      </w:r>
      <w:r w:rsidRPr="00C32F5B" w:rsidR="00F835AC">
        <w:rPr>
          <w:color w:val="auto"/>
          <w:sz w:val="23"/>
          <w:szCs w:val="23"/>
        </w:rPr>
        <w:t>2</w:t>
      </w:r>
      <w:r w:rsidRPr="00C32F5B">
        <w:rPr>
          <w:color w:val="auto"/>
          <w:sz w:val="23"/>
          <w:szCs w:val="23"/>
        </w:rPr>
        <w:t>.262,00 kn</w:t>
      </w:r>
      <w:r w:rsidRPr="00F835AC" w:rsidR="00F835AC">
        <w:rPr>
          <w:b/>
          <w:color w:val="auto"/>
          <w:sz w:val="23"/>
          <w:szCs w:val="23"/>
        </w:rPr>
        <w:t xml:space="preserve">, 472.620,00 kn u 10,44 sati </w:t>
      </w:r>
      <w:r w:rsidRPr="00F835AC">
        <w:rPr>
          <w:b/>
          <w:color w:val="auto"/>
          <w:sz w:val="23"/>
          <w:szCs w:val="23"/>
        </w:rPr>
        <w:t xml:space="preserve"> </w:t>
      </w:r>
    </w:p>
    <w:p w:rsidR="00D2240F" w:rsidP="00F835AC" w:rsidRDefault="00D2240F">
      <w:pPr>
        <w:ind w:left="360"/>
        <w:rPr>
          <w:sz w:val="23"/>
          <w:szCs w:val="23"/>
        </w:rPr>
      </w:pPr>
    </w:p>
    <w:p w:rsidRPr="000154AA" w:rsidR="00C32F5B" w:rsidP="00C32F5B" w:rsidRDefault="00C32F5B">
      <w:pPr>
        <w:pStyle w:val="Default"/>
        <w:rPr>
          <w:b/>
          <w:sz w:val="23"/>
          <w:szCs w:val="23"/>
        </w:rPr>
      </w:pPr>
      <w:r w:rsidRPr="000154AA">
        <w:rPr>
          <w:b/>
        </w:rPr>
        <w:t>Utvr</w:t>
      </w:r>
      <w:r>
        <w:rPr>
          <w:b/>
        </w:rPr>
        <w:t xml:space="preserve">đuje se  da je Oliver Zorić, Zagreb, </w:t>
      </w:r>
      <w:proofErr w:type="spellStart"/>
      <w:r>
        <w:rPr>
          <w:b/>
        </w:rPr>
        <w:t>Jaruščica</w:t>
      </w:r>
      <w:proofErr w:type="spellEnd"/>
      <w:r>
        <w:rPr>
          <w:b/>
        </w:rPr>
        <w:t xml:space="preserve"> 11</w:t>
      </w:r>
      <w:r w:rsidRPr="000154AA">
        <w:rPr>
          <w:b/>
        </w:rPr>
        <w:t xml:space="preserve">, </w:t>
      </w:r>
      <w:r>
        <w:rPr>
          <w:b/>
        </w:rPr>
        <w:t xml:space="preserve">OIB:35822433380 </w:t>
      </w:r>
      <w:r w:rsidRPr="000154AA">
        <w:rPr>
          <w:b/>
        </w:rPr>
        <w:t xml:space="preserve"> stekao pravo na dosudu nekretnine  sa najvišom ponudom. </w:t>
      </w: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9. 614. ETAŽA: 21/10000 </w:t>
      </w:r>
    </w:p>
    <w:p w:rsidR="00D2240F" w:rsidP="00D2240F" w:rsidRDefault="00D2240F">
      <w:pPr>
        <w:pStyle w:val="Default"/>
        <w:jc w:val="both"/>
        <w:rPr>
          <w:color w:val="auto"/>
          <w:sz w:val="23"/>
          <w:szCs w:val="23"/>
        </w:rPr>
      </w:pPr>
      <w:r>
        <w:rPr>
          <w:color w:val="auto"/>
          <w:sz w:val="23"/>
          <w:szCs w:val="23"/>
        </w:rPr>
        <w:t xml:space="preserve">dvosoban stan oznake S 316, u trećem katu objekta S 2, </w:t>
      </w:r>
      <w:proofErr w:type="spellStart"/>
      <w:r>
        <w:rPr>
          <w:color w:val="auto"/>
          <w:sz w:val="23"/>
          <w:szCs w:val="23"/>
        </w:rPr>
        <w:t>Jaruščica</w:t>
      </w:r>
      <w:proofErr w:type="spellEnd"/>
      <w:r>
        <w:rPr>
          <w:color w:val="auto"/>
          <w:sz w:val="23"/>
          <w:szCs w:val="23"/>
        </w:rPr>
        <w:t xml:space="preserve"> 5a, sa spremištem oznake </w:t>
      </w:r>
      <w:proofErr w:type="spellStart"/>
      <w:r>
        <w:rPr>
          <w:color w:val="auto"/>
          <w:sz w:val="23"/>
          <w:szCs w:val="23"/>
        </w:rPr>
        <w:t>spr</w:t>
      </w:r>
      <w:proofErr w:type="spellEnd"/>
      <w:r>
        <w:rPr>
          <w:color w:val="auto"/>
          <w:sz w:val="23"/>
          <w:szCs w:val="23"/>
        </w:rPr>
        <w:t xml:space="preserve"> 88 u prizemlju objekta, neto korisne površine 52,71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488.399,24 kn. </w:t>
      </w:r>
    </w:p>
    <w:p w:rsidRPr="00C32F5B" w:rsidR="00D2240F" w:rsidP="00D2240F" w:rsidRDefault="00D2240F">
      <w:pPr>
        <w:pStyle w:val="Default"/>
        <w:numPr>
          <w:ilvl w:val="0"/>
          <w:numId w:val="33"/>
        </w:numPr>
        <w:rPr>
          <w:b/>
          <w:color w:val="auto"/>
          <w:sz w:val="23"/>
          <w:szCs w:val="23"/>
        </w:rPr>
      </w:pPr>
      <w:r w:rsidRPr="00E20AEC">
        <w:rPr>
          <w:b/>
          <w:color w:val="auto"/>
          <w:sz w:val="23"/>
          <w:szCs w:val="23"/>
        </w:rPr>
        <w:t>IMPALA TRGOVINA</w:t>
      </w:r>
      <w:r>
        <w:rPr>
          <w:color w:val="auto"/>
          <w:sz w:val="23"/>
          <w:szCs w:val="23"/>
        </w:rPr>
        <w:t xml:space="preserve"> d.o.o. </w:t>
      </w:r>
      <w:r>
        <w:t>ističe</w:t>
      </w:r>
      <w:r w:rsidR="00F835AC">
        <w:t xml:space="preserve"> ponudu u iznosu od 498.399,24, kn ,   </w:t>
      </w:r>
      <w:r w:rsidRPr="00C32F5B" w:rsidR="00F835AC">
        <w:t>538.399,24 u</w:t>
      </w:r>
      <w:r w:rsidRPr="00F835AC" w:rsidR="00F835AC">
        <w:rPr>
          <w:b/>
        </w:rPr>
        <w:t xml:space="preserve"> 10,46</w:t>
      </w:r>
      <w:r w:rsidR="00F835AC">
        <w:t xml:space="preserve"> sati  </w:t>
      </w:r>
      <w:r w:rsidR="00C32F5B">
        <w:t>, 550.399,</w:t>
      </w:r>
      <w:r>
        <w:t xml:space="preserve"> </w:t>
      </w:r>
      <w:r w:rsidR="00C32F5B">
        <w:t xml:space="preserve">578, 598.399, </w:t>
      </w:r>
      <w:r w:rsidRPr="00C32F5B" w:rsidR="00C32F5B">
        <w:rPr>
          <w:b/>
        </w:rPr>
        <w:t xml:space="preserve">618.399,24 kn  u </w:t>
      </w:r>
      <w:r w:rsidR="00C32F5B">
        <w:rPr>
          <w:b/>
        </w:rPr>
        <w:t>11,00 sati</w:t>
      </w:r>
    </w:p>
    <w:p w:rsidRPr="00E20AEC" w:rsidR="00D2240F" w:rsidP="00D2240F" w:rsidRDefault="00D2240F">
      <w:pPr>
        <w:pStyle w:val="Default"/>
        <w:numPr>
          <w:ilvl w:val="0"/>
          <w:numId w:val="33"/>
        </w:numPr>
        <w:rPr>
          <w:b/>
          <w:color w:val="auto"/>
          <w:sz w:val="23"/>
          <w:szCs w:val="23"/>
        </w:rPr>
      </w:pPr>
      <w:r>
        <w:t xml:space="preserve">Darko Malenica ističe ponudu u iznosu od </w:t>
      </w:r>
      <w:r w:rsidRPr="00C32F5B">
        <w:t>48</w:t>
      </w:r>
      <w:r w:rsidRPr="00C32F5B" w:rsidR="00F835AC">
        <w:t>8.</w:t>
      </w:r>
      <w:r w:rsidRPr="00C32F5B">
        <w:t>3</w:t>
      </w:r>
      <w:r w:rsidRPr="00C32F5B" w:rsidR="00F835AC">
        <w:t>99,</w:t>
      </w:r>
      <w:r w:rsidRPr="00C32F5B">
        <w:t>2</w:t>
      </w:r>
      <w:r w:rsidRPr="00C32F5B" w:rsidR="00F835AC">
        <w:t>4</w:t>
      </w:r>
      <w:r w:rsidRPr="00C32F5B">
        <w:t xml:space="preserve"> kn</w:t>
      </w:r>
      <w:r w:rsidRPr="00C32F5B" w:rsidR="00F835AC">
        <w:t xml:space="preserve"> u 10,45 sati, 528.399,24 kn</w:t>
      </w:r>
      <w:r w:rsidR="00C32F5B">
        <w:t xml:space="preserve">, 548.399,24, </w:t>
      </w:r>
      <w:r w:rsidR="00F835AC">
        <w:rPr>
          <w:b/>
        </w:rPr>
        <w:t xml:space="preserve"> </w:t>
      </w:r>
      <w:r w:rsidRPr="00C32F5B" w:rsidR="00C32F5B">
        <w:t>568.399,24 kn u 10,59, 588.399,24, 608.399,24 kn</w:t>
      </w:r>
      <w:r w:rsidR="00E20AEC">
        <w:rPr>
          <w:b/>
        </w:rPr>
        <w:t xml:space="preserve"> </w:t>
      </w:r>
      <w:r w:rsidR="00C32F5B">
        <w:rPr>
          <w:b/>
        </w:rPr>
        <w:t xml:space="preserve"> </w:t>
      </w:r>
    </w:p>
    <w:p w:rsidR="00E20AEC" w:rsidP="00E20AEC" w:rsidRDefault="00E20AEC">
      <w:pPr>
        <w:pStyle w:val="Default"/>
        <w:ind w:left="360"/>
        <w:rPr>
          <w:b/>
        </w:rPr>
      </w:pPr>
    </w:p>
    <w:p w:rsidRPr="000154AA" w:rsidR="00E20AEC" w:rsidP="00CD13C7" w:rsidRDefault="00E20AEC">
      <w:pPr>
        <w:pStyle w:val="Default"/>
        <w:rPr>
          <w:b/>
          <w:sz w:val="23"/>
          <w:szCs w:val="23"/>
        </w:rPr>
      </w:pPr>
      <w:r w:rsidRPr="000154AA">
        <w:rPr>
          <w:b/>
        </w:rPr>
        <w:t>Utvr</w:t>
      </w:r>
      <w:r>
        <w:rPr>
          <w:b/>
        </w:rPr>
        <w:t xml:space="preserve">đuje se  da je  IMPALA TRGOVINA d.o.o. </w:t>
      </w:r>
      <w:r w:rsidR="00FF451B">
        <w:rPr>
          <w:b/>
        </w:rPr>
        <w:t xml:space="preserve">Sesvete,  Ivana </w:t>
      </w:r>
      <w:proofErr w:type="spellStart"/>
      <w:r w:rsidR="00FF451B">
        <w:rPr>
          <w:b/>
        </w:rPr>
        <w:t>keleka</w:t>
      </w:r>
      <w:proofErr w:type="spellEnd"/>
      <w:r w:rsidR="00FF451B">
        <w:rPr>
          <w:b/>
        </w:rPr>
        <w:t xml:space="preserve"> 83</w:t>
      </w:r>
      <w:r>
        <w:rPr>
          <w:b/>
        </w:rPr>
        <w:t>,</w:t>
      </w:r>
      <w:r w:rsidRPr="000154AA">
        <w:rPr>
          <w:b/>
        </w:rPr>
        <w:t xml:space="preserve"> </w:t>
      </w:r>
      <w:r>
        <w:rPr>
          <w:b/>
        </w:rPr>
        <w:t xml:space="preserve">   stekla </w:t>
      </w:r>
      <w:r w:rsidRPr="000154AA">
        <w:rPr>
          <w:b/>
        </w:rPr>
        <w:t xml:space="preserve"> pravo na dosudu nekretnine  sa najvišom ponudom. </w:t>
      </w:r>
    </w:p>
    <w:p w:rsidRPr="00C32F5B" w:rsidR="00E20AEC" w:rsidP="00E20AEC" w:rsidRDefault="00E20AEC">
      <w:pPr>
        <w:pStyle w:val="Default"/>
        <w:rPr>
          <w:b/>
          <w:color w:val="auto"/>
          <w:sz w:val="23"/>
          <w:szCs w:val="23"/>
        </w:rPr>
      </w:pPr>
    </w:p>
    <w:p w:rsidRPr="00F835AC" w:rsidR="00D2240F" w:rsidP="00D2240F" w:rsidRDefault="00D2240F">
      <w:pPr>
        <w:pStyle w:val="Default"/>
        <w:rPr>
          <w:b/>
          <w:color w:val="auto"/>
          <w:sz w:val="23"/>
          <w:szCs w:val="23"/>
        </w:rPr>
      </w:pPr>
    </w:p>
    <w:p w:rsidR="00D2240F" w:rsidP="00D2240F" w:rsidRDefault="00D2240F">
      <w:pPr>
        <w:pStyle w:val="Default"/>
        <w:rPr>
          <w:color w:val="auto"/>
          <w:sz w:val="23"/>
          <w:szCs w:val="23"/>
        </w:rPr>
      </w:pPr>
      <w:r>
        <w:rPr>
          <w:b/>
          <w:bCs/>
          <w:color w:val="auto"/>
          <w:sz w:val="23"/>
          <w:szCs w:val="23"/>
        </w:rPr>
        <w:t xml:space="preserve">10. 624. ETAŽA: 21/10000 </w:t>
      </w:r>
    </w:p>
    <w:p w:rsidR="00D2240F" w:rsidP="00D2240F" w:rsidRDefault="00D2240F">
      <w:pPr>
        <w:pStyle w:val="Default"/>
        <w:jc w:val="both"/>
        <w:rPr>
          <w:color w:val="auto"/>
          <w:sz w:val="23"/>
          <w:szCs w:val="23"/>
        </w:rPr>
      </w:pPr>
      <w:r>
        <w:rPr>
          <w:color w:val="auto"/>
          <w:sz w:val="23"/>
          <w:szCs w:val="23"/>
        </w:rPr>
        <w:t xml:space="preserve">dvosoban stan oznake S 326, u trećem katu objekta S 2, </w:t>
      </w:r>
      <w:proofErr w:type="spellStart"/>
      <w:r>
        <w:rPr>
          <w:color w:val="auto"/>
          <w:sz w:val="23"/>
          <w:szCs w:val="23"/>
        </w:rPr>
        <w:t>Jaruščica</w:t>
      </w:r>
      <w:proofErr w:type="spellEnd"/>
      <w:r>
        <w:rPr>
          <w:color w:val="auto"/>
          <w:sz w:val="23"/>
          <w:szCs w:val="23"/>
        </w:rPr>
        <w:t xml:space="preserve"> 5, sa spremištem oznake </w:t>
      </w:r>
      <w:proofErr w:type="spellStart"/>
      <w:r>
        <w:rPr>
          <w:color w:val="auto"/>
          <w:sz w:val="23"/>
          <w:szCs w:val="23"/>
        </w:rPr>
        <w:t>spr</w:t>
      </w:r>
      <w:proofErr w:type="spellEnd"/>
      <w:r>
        <w:rPr>
          <w:color w:val="auto"/>
          <w:sz w:val="23"/>
          <w:szCs w:val="23"/>
        </w:rPr>
        <w:t xml:space="preserve"> 98 u prizemlju objekta, neto korisne površine 52,70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488.369,56 kn. </w:t>
      </w:r>
    </w:p>
    <w:p w:rsidRPr="00E12281"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t>ističe</w:t>
      </w:r>
      <w:r w:rsidR="000565CE">
        <w:t xml:space="preserve"> ponudu u iznosu od</w:t>
      </w:r>
      <w:r>
        <w:t xml:space="preserve"> </w:t>
      </w:r>
    </w:p>
    <w:p w:rsidRPr="00FA5048" w:rsidR="00D2240F" w:rsidP="00D2240F" w:rsidRDefault="00D2240F">
      <w:pPr>
        <w:pStyle w:val="Default"/>
        <w:numPr>
          <w:ilvl w:val="0"/>
          <w:numId w:val="33"/>
        </w:numPr>
        <w:rPr>
          <w:color w:val="auto"/>
          <w:sz w:val="23"/>
          <w:szCs w:val="23"/>
        </w:rPr>
      </w:pPr>
      <w:r>
        <w:t xml:space="preserve">METRO LIVING d.o.o. ističe ponudu u iznosu od </w:t>
      </w:r>
      <w:r w:rsidR="00F835AC">
        <w:t>–</w:t>
      </w:r>
    </w:p>
    <w:p w:rsidRPr="00F835AC" w:rsidR="00D2240F" w:rsidP="00D2240F" w:rsidRDefault="00D2240F">
      <w:pPr>
        <w:pStyle w:val="Default"/>
        <w:numPr>
          <w:ilvl w:val="0"/>
          <w:numId w:val="33"/>
        </w:numPr>
        <w:rPr>
          <w:b/>
          <w:color w:val="auto"/>
          <w:sz w:val="23"/>
          <w:szCs w:val="23"/>
        </w:rPr>
      </w:pPr>
      <w:r>
        <w:t xml:space="preserve">Stjepan </w:t>
      </w:r>
      <w:proofErr w:type="spellStart"/>
      <w:r>
        <w:t>Žuljić</w:t>
      </w:r>
      <w:proofErr w:type="spellEnd"/>
      <w:r>
        <w:t xml:space="preserve"> is</w:t>
      </w:r>
      <w:r w:rsidR="000565CE">
        <w:t>tiče ponudu u iznosu od  498.369,56 kn</w:t>
      </w:r>
      <w:r w:rsidR="00F835AC">
        <w:t xml:space="preserve">, </w:t>
      </w:r>
      <w:r w:rsidRPr="00C32F5B" w:rsidR="00F835AC">
        <w:t>518.369,56 kn</w:t>
      </w:r>
      <w:r w:rsidRPr="00F835AC" w:rsidR="00F835AC">
        <w:rPr>
          <w:b/>
        </w:rPr>
        <w:t xml:space="preserve"> </w:t>
      </w:r>
      <w:r w:rsidRPr="00C32F5B" w:rsidR="00F835AC">
        <w:t>u 10,47 sati</w:t>
      </w:r>
    </w:p>
    <w:p w:rsidRPr="00E20AEC" w:rsidR="00D2240F" w:rsidP="00D2240F" w:rsidRDefault="00D2240F">
      <w:pPr>
        <w:pStyle w:val="Default"/>
        <w:numPr>
          <w:ilvl w:val="0"/>
          <w:numId w:val="33"/>
        </w:numPr>
        <w:rPr>
          <w:b/>
          <w:color w:val="auto"/>
          <w:sz w:val="23"/>
          <w:szCs w:val="23"/>
        </w:rPr>
      </w:pPr>
      <w:r w:rsidRPr="00E20AEC">
        <w:rPr>
          <w:b/>
        </w:rPr>
        <w:t xml:space="preserve">Josip </w:t>
      </w:r>
      <w:proofErr w:type="spellStart"/>
      <w:r w:rsidRPr="00E20AEC">
        <w:rPr>
          <w:b/>
        </w:rPr>
        <w:t>Munđar</w:t>
      </w:r>
      <w:proofErr w:type="spellEnd"/>
      <w:r>
        <w:t xml:space="preserve"> ističe ponudu  u iznosu od 48</w:t>
      </w:r>
      <w:r w:rsidR="00F835AC">
        <w:t>8.</w:t>
      </w:r>
      <w:r w:rsidR="000565CE">
        <w:t>36,95 kn</w:t>
      </w:r>
      <w:r w:rsidR="00F835AC">
        <w:t>, 508.396,56 kn</w:t>
      </w:r>
      <w:r w:rsidRPr="00C32F5B" w:rsidR="00C32F5B">
        <w:rPr>
          <w:b/>
        </w:rPr>
        <w:t>, 528.396,56 kn u 11,00 sati</w:t>
      </w:r>
      <w:r w:rsidRPr="00C32F5B" w:rsidR="00F835AC">
        <w:rPr>
          <w:b/>
        </w:rPr>
        <w:t xml:space="preserve"> </w:t>
      </w:r>
    </w:p>
    <w:p w:rsidR="00E20AEC" w:rsidP="00E20AEC" w:rsidRDefault="00E20AEC">
      <w:pPr>
        <w:pStyle w:val="Default"/>
        <w:ind w:left="360"/>
        <w:rPr>
          <w:b/>
        </w:rPr>
      </w:pPr>
    </w:p>
    <w:p w:rsidRPr="000154AA" w:rsidR="00E20AEC" w:rsidP="00E20AEC" w:rsidRDefault="00E20AEC">
      <w:pPr>
        <w:pStyle w:val="Default"/>
        <w:ind w:left="360"/>
        <w:rPr>
          <w:b/>
          <w:sz w:val="23"/>
          <w:szCs w:val="23"/>
        </w:rPr>
      </w:pPr>
      <w:r w:rsidRPr="000154AA">
        <w:rPr>
          <w:b/>
        </w:rPr>
        <w:lastRenderedPageBreak/>
        <w:t>Utvr</w:t>
      </w:r>
      <w:r>
        <w:rPr>
          <w:b/>
        </w:rPr>
        <w:t xml:space="preserve">đuje se  da je Josip  </w:t>
      </w:r>
      <w:proofErr w:type="spellStart"/>
      <w:r>
        <w:rPr>
          <w:b/>
        </w:rPr>
        <w:t>Munđar</w:t>
      </w:r>
      <w:proofErr w:type="spellEnd"/>
      <w:r>
        <w:rPr>
          <w:b/>
        </w:rPr>
        <w:t xml:space="preserve">, Zagreb, Đurđice </w:t>
      </w:r>
      <w:proofErr w:type="spellStart"/>
      <w:r>
        <w:rPr>
          <w:b/>
        </w:rPr>
        <w:t>Agićeve</w:t>
      </w:r>
      <w:proofErr w:type="spellEnd"/>
      <w:r>
        <w:rPr>
          <w:b/>
        </w:rPr>
        <w:t xml:space="preserve"> 3, </w:t>
      </w:r>
      <w:r w:rsidRPr="000154AA">
        <w:rPr>
          <w:b/>
        </w:rPr>
        <w:t xml:space="preserve"> </w:t>
      </w:r>
      <w:r>
        <w:rPr>
          <w:b/>
        </w:rPr>
        <w:t xml:space="preserve">OIB:55396621716 </w:t>
      </w:r>
      <w:r w:rsidRPr="000154AA">
        <w:rPr>
          <w:b/>
        </w:rPr>
        <w:t xml:space="preserve"> stekao pravo na dosudu nekretnine  sa najvišom ponudom. </w:t>
      </w:r>
    </w:p>
    <w:p w:rsidR="00E20AEC" w:rsidP="00E20AEC" w:rsidRDefault="00E20AEC">
      <w:pPr>
        <w:pStyle w:val="Default"/>
        <w:rPr>
          <w:b/>
          <w:color w:val="auto"/>
          <w:sz w:val="23"/>
          <w:szCs w:val="23"/>
        </w:rPr>
      </w:pPr>
    </w:p>
    <w:p w:rsidR="00D2240F" w:rsidP="002D1D34" w:rsidRDefault="00D2240F">
      <w:pPr>
        <w:pStyle w:val="Default"/>
        <w:ind w:left="720"/>
        <w:rPr>
          <w:color w:val="auto"/>
          <w:sz w:val="23"/>
          <w:szCs w:val="23"/>
        </w:rPr>
      </w:pPr>
    </w:p>
    <w:p w:rsidR="00D2240F" w:rsidP="00D2240F" w:rsidRDefault="00D2240F">
      <w:pPr>
        <w:pStyle w:val="Default"/>
        <w:rPr>
          <w:color w:val="auto"/>
          <w:sz w:val="23"/>
          <w:szCs w:val="23"/>
        </w:rPr>
      </w:pPr>
      <w:r>
        <w:rPr>
          <w:b/>
          <w:bCs/>
          <w:color w:val="auto"/>
          <w:sz w:val="23"/>
          <w:szCs w:val="23"/>
        </w:rPr>
        <w:t xml:space="preserve">11. 654. ETAŽA: 21/10000) </w:t>
      </w:r>
    </w:p>
    <w:p w:rsidR="00D2240F" w:rsidP="00D2240F" w:rsidRDefault="00D2240F">
      <w:pPr>
        <w:pStyle w:val="Default"/>
        <w:jc w:val="both"/>
        <w:rPr>
          <w:color w:val="auto"/>
          <w:sz w:val="23"/>
          <w:szCs w:val="23"/>
        </w:rPr>
      </w:pPr>
      <w:r>
        <w:rPr>
          <w:color w:val="auto"/>
          <w:sz w:val="23"/>
          <w:szCs w:val="23"/>
        </w:rPr>
        <w:t xml:space="preserve">dvosoban stan oznake S 420, u četvrtom katu objekta S 2, </w:t>
      </w:r>
      <w:proofErr w:type="spellStart"/>
      <w:r>
        <w:rPr>
          <w:color w:val="auto"/>
          <w:sz w:val="23"/>
          <w:szCs w:val="23"/>
        </w:rPr>
        <w:t>Jaruščica</w:t>
      </w:r>
      <w:proofErr w:type="spellEnd"/>
      <w:r>
        <w:rPr>
          <w:color w:val="auto"/>
          <w:sz w:val="23"/>
          <w:szCs w:val="23"/>
        </w:rPr>
        <w:t xml:space="preserve"> 5, sa spremištem oznake </w:t>
      </w:r>
      <w:proofErr w:type="spellStart"/>
      <w:r>
        <w:rPr>
          <w:color w:val="auto"/>
          <w:sz w:val="23"/>
          <w:szCs w:val="23"/>
        </w:rPr>
        <w:t>spr</w:t>
      </w:r>
      <w:proofErr w:type="spellEnd"/>
      <w:r>
        <w:rPr>
          <w:color w:val="auto"/>
          <w:sz w:val="23"/>
          <w:szCs w:val="23"/>
        </w:rPr>
        <w:t xml:space="preserve"> 128 u prizemlju objekta, neto korisne površine 52,71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452.650,00 kn. </w:t>
      </w:r>
    </w:p>
    <w:p w:rsidRPr="00B465FE" w:rsidR="00D2240F" w:rsidP="00D2240F" w:rsidRDefault="00D2240F">
      <w:pPr>
        <w:pStyle w:val="Default"/>
        <w:numPr>
          <w:ilvl w:val="0"/>
          <w:numId w:val="33"/>
        </w:numPr>
        <w:rPr>
          <w:color w:val="auto"/>
          <w:sz w:val="23"/>
          <w:szCs w:val="23"/>
        </w:rPr>
      </w:pPr>
      <w:r>
        <w:rPr>
          <w:color w:val="auto"/>
          <w:sz w:val="23"/>
          <w:szCs w:val="23"/>
        </w:rPr>
        <w:t xml:space="preserve">Marijan </w:t>
      </w:r>
      <w:proofErr w:type="spellStart"/>
      <w:r>
        <w:rPr>
          <w:color w:val="auto"/>
          <w:sz w:val="23"/>
          <w:szCs w:val="23"/>
        </w:rPr>
        <w:t>Malekin</w:t>
      </w:r>
      <w:proofErr w:type="spellEnd"/>
      <w:r>
        <w:rPr>
          <w:color w:val="auto"/>
          <w:sz w:val="23"/>
          <w:szCs w:val="23"/>
        </w:rPr>
        <w:t xml:space="preserve"> </w:t>
      </w:r>
      <w:r>
        <w:t>ist</w:t>
      </w:r>
      <w:r w:rsidR="00F835AC">
        <w:t>iče ponudu u iznosu od 452.</w:t>
      </w:r>
      <w:r>
        <w:t xml:space="preserve"> kn </w:t>
      </w:r>
      <w:r w:rsidR="00F835AC">
        <w:t xml:space="preserve">, 472. 512, 532.650,00 kn u 10 kn </w:t>
      </w:r>
      <w:r w:rsidRPr="00F835AC" w:rsidR="00F835AC">
        <w:rPr>
          <w:b/>
        </w:rPr>
        <w:t>552,650,00 kn  u 10,49</w:t>
      </w:r>
      <w:r w:rsidR="00F835AC">
        <w:t xml:space="preserve"> </w:t>
      </w:r>
    </w:p>
    <w:p w:rsidRPr="002D1D34" w:rsidR="00D2240F" w:rsidP="00D2240F" w:rsidRDefault="00D2240F">
      <w:pPr>
        <w:pStyle w:val="Default"/>
        <w:numPr>
          <w:ilvl w:val="0"/>
          <w:numId w:val="33"/>
        </w:numPr>
        <w:rPr>
          <w:color w:val="auto"/>
          <w:sz w:val="23"/>
          <w:szCs w:val="23"/>
        </w:rPr>
      </w:pPr>
      <w:r>
        <w:t>Alen Jelovac ist</w:t>
      </w:r>
      <w:r w:rsidR="000565CE">
        <w:t>iče ponudu u visini</w:t>
      </w:r>
      <w:r w:rsidR="00F835AC">
        <w:t xml:space="preserve"> 522.</w:t>
      </w:r>
      <w:r w:rsidR="000565CE">
        <w:t xml:space="preserve">650,00 kn, 542.650,00 kn </w:t>
      </w:r>
      <w:r w:rsidR="00F835AC">
        <w:t xml:space="preserve"> </w:t>
      </w:r>
    </w:p>
    <w:p w:rsidR="002D1D34" w:rsidP="002D1D34" w:rsidRDefault="002D1D34">
      <w:pPr>
        <w:pStyle w:val="Default"/>
        <w:ind w:left="720"/>
        <w:rPr>
          <w:color w:val="auto"/>
          <w:sz w:val="23"/>
          <w:szCs w:val="23"/>
        </w:rPr>
      </w:pPr>
    </w:p>
    <w:p w:rsidRPr="000154AA" w:rsidR="00C32F5B" w:rsidP="00C32F5B" w:rsidRDefault="00C32F5B">
      <w:pPr>
        <w:pStyle w:val="Default"/>
        <w:rPr>
          <w:b/>
          <w:sz w:val="23"/>
          <w:szCs w:val="23"/>
        </w:rPr>
      </w:pPr>
      <w:r w:rsidRPr="000154AA">
        <w:rPr>
          <w:b/>
        </w:rPr>
        <w:t>Utvr</w:t>
      </w:r>
      <w:r>
        <w:rPr>
          <w:b/>
        </w:rPr>
        <w:t>đuje se  da je  Mar</w:t>
      </w:r>
      <w:r w:rsidR="004B3DBC">
        <w:rPr>
          <w:b/>
        </w:rPr>
        <w:t>i</w:t>
      </w:r>
      <w:r>
        <w:rPr>
          <w:b/>
        </w:rPr>
        <w:t xml:space="preserve">jan  </w:t>
      </w:r>
      <w:proofErr w:type="spellStart"/>
      <w:r>
        <w:rPr>
          <w:b/>
        </w:rPr>
        <w:t>Malekin</w:t>
      </w:r>
      <w:proofErr w:type="spellEnd"/>
      <w:r w:rsidRPr="000154AA">
        <w:rPr>
          <w:b/>
        </w:rPr>
        <w:t xml:space="preserve">, </w:t>
      </w:r>
      <w:r>
        <w:rPr>
          <w:b/>
        </w:rPr>
        <w:t xml:space="preserve"> Sinj, Vrlička ulica 63</w:t>
      </w:r>
      <w:r w:rsidRPr="000154AA">
        <w:rPr>
          <w:b/>
        </w:rPr>
        <w:t xml:space="preserve">, </w:t>
      </w:r>
      <w:r>
        <w:rPr>
          <w:b/>
        </w:rPr>
        <w:t xml:space="preserve">OIB:58644776096, </w:t>
      </w:r>
      <w:r w:rsidRPr="000154AA">
        <w:rPr>
          <w:b/>
        </w:rPr>
        <w:t xml:space="preserve"> stekao pravo na dosudu nekretnine  sa najvišom ponudom. </w:t>
      </w:r>
    </w:p>
    <w:p w:rsidR="00F835AC" w:rsidP="00C32F5B" w:rsidRDefault="00F835AC">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12. 656. ETAŽA: 21/10000 </w:t>
      </w:r>
    </w:p>
    <w:p w:rsidR="00D2240F" w:rsidP="00D2240F" w:rsidRDefault="00D2240F">
      <w:pPr>
        <w:pStyle w:val="Default"/>
        <w:jc w:val="both"/>
        <w:rPr>
          <w:color w:val="auto"/>
          <w:sz w:val="23"/>
          <w:szCs w:val="23"/>
        </w:rPr>
      </w:pPr>
      <w:r>
        <w:rPr>
          <w:color w:val="auto"/>
          <w:sz w:val="23"/>
          <w:szCs w:val="23"/>
        </w:rPr>
        <w:t xml:space="preserve">dvosoban stan oznake S 422, u četvrtom katu objekta S 2, </w:t>
      </w:r>
      <w:proofErr w:type="spellStart"/>
      <w:r>
        <w:rPr>
          <w:color w:val="auto"/>
          <w:sz w:val="23"/>
          <w:szCs w:val="23"/>
        </w:rPr>
        <w:t>Jaruščica</w:t>
      </w:r>
      <w:proofErr w:type="spellEnd"/>
      <w:r>
        <w:rPr>
          <w:color w:val="auto"/>
          <w:sz w:val="23"/>
          <w:szCs w:val="23"/>
        </w:rPr>
        <w:t xml:space="preserve"> 5, sa otvorenom parkirnim mjestom oznake PM 20 u nivou ulice, neto korisne površine 54,94 m2, u etažnom elaboratu sve označeno plavom bojom </w:t>
      </w:r>
    </w:p>
    <w:p w:rsidR="00D2240F" w:rsidP="00D2240F" w:rsidRDefault="00D2240F">
      <w:pPr>
        <w:pStyle w:val="Default"/>
        <w:rPr>
          <w:color w:val="auto"/>
          <w:sz w:val="23"/>
          <w:szCs w:val="23"/>
        </w:rPr>
      </w:pPr>
      <w:r>
        <w:rPr>
          <w:color w:val="auto"/>
          <w:sz w:val="23"/>
          <w:szCs w:val="23"/>
        </w:rPr>
        <w:t>Na ovom ročištu za dražbu nekretnina se ne može prodati ispod vrijednosti od 467.460,00 kn.</w:t>
      </w:r>
    </w:p>
    <w:p w:rsidRPr="00B47197" w:rsidR="00D2240F" w:rsidP="00D2240F" w:rsidRDefault="00D2240F">
      <w:pPr>
        <w:pStyle w:val="Default"/>
        <w:numPr>
          <w:ilvl w:val="0"/>
          <w:numId w:val="33"/>
        </w:numPr>
        <w:rPr>
          <w:color w:val="auto"/>
          <w:sz w:val="23"/>
          <w:szCs w:val="23"/>
        </w:rPr>
      </w:pPr>
      <w:r>
        <w:t xml:space="preserve">Marjan </w:t>
      </w:r>
      <w:proofErr w:type="spellStart"/>
      <w:r>
        <w:t>Bavčević</w:t>
      </w:r>
      <w:proofErr w:type="spellEnd"/>
      <w:r>
        <w:t xml:space="preserve"> ist</w:t>
      </w:r>
      <w:r w:rsidR="00FF451B">
        <w:t>iče ponudu u iznosu o</w:t>
      </w:r>
      <w:bookmarkStart w:name="_GoBack" w:id="0"/>
      <w:bookmarkEnd w:id="0"/>
      <w:r>
        <w:t xml:space="preserve"> kn </w:t>
      </w:r>
    </w:p>
    <w:p w:rsidRPr="004D0C55"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t xml:space="preserve">ističe </w:t>
      </w:r>
      <w:r w:rsidR="000565CE">
        <w:t xml:space="preserve">ponudu u iznosu od </w:t>
      </w:r>
    </w:p>
    <w:p w:rsidRPr="007730C3" w:rsidR="00D2240F" w:rsidP="00D2240F" w:rsidRDefault="00D2240F">
      <w:pPr>
        <w:pStyle w:val="Default"/>
        <w:numPr>
          <w:ilvl w:val="0"/>
          <w:numId w:val="33"/>
        </w:numPr>
        <w:rPr>
          <w:color w:val="auto"/>
          <w:sz w:val="23"/>
          <w:szCs w:val="23"/>
        </w:rPr>
      </w:pPr>
      <w:r>
        <w:t>METRO LIVING d.o.o. ističe</w:t>
      </w:r>
      <w:r w:rsidR="000565CE">
        <w:t xml:space="preserve"> ponudu u iznosu od</w:t>
      </w:r>
    </w:p>
    <w:p w:rsidRPr="00F835AC" w:rsidR="00D2240F" w:rsidP="00D2240F" w:rsidRDefault="00D2240F">
      <w:pPr>
        <w:pStyle w:val="Default"/>
        <w:numPr>
          <w:ilvl w:val="0"/>
          <w:numId w:val="33"/>
        </w:numPr>
        <w:rPr>
          <w:b/>
          <w:color w:val="auto"/>
          <w:sz w:val="23"/>
          <w:szCs w:val="23"/>
        </w:rPr>
      </w:pPr>
      <w:r w:rsidRPr="00E20AEC">
        <w:rPr>
          <w:b/>
        </w:rPr>
        <w:t xml:space="preserve">Dalibor </w:t>
      </w:r>
      <w:proofErr w:type="spellStart"/>
      <w:r w:rsidRPr="00E20AEC">
        <w:rPr>
          <w:b/>
        </w:rPr>
        <w:t>Koljenik</w:t>
      </w:r>
      <w:proofErr w:type="spellEnd"/>
      <w:r w:rsidRPr="00E20AEC">
        <w:rPr>
          <w:b/>
        </w:rPr>
        <w:t xml:space="preserve"> ističe</w:t>
      </w:r>
      <w:r w:rsidR="000565CE">
        <w:t xml:space="preserve"> ponudu u iznosu od </w:t>
      </w:r>
      <w:r w:rsidR="00F835AC">
        <w:t xml:space="preserve"> 487.</w:t>
      </w:r>
      <w:r w:rsidR="000565CE">
        <w:t>460,00</w:t>
      </w:r>
      <w:r w:rsidR="00F835AC">
        <w:t>, 507.460,00 kn u , 527.</w:t>
      </w:r>
      <w:r w:rsidR="000565CE">
        <w:t>460</w:t>
      </w:r>
      <w:r w:rsidR="00F835AC">
        <w:t>,</w:t>
      </w:r>
      <w:r w:rsidR="000565CE">
        <w:t>00 kn,</w:t>
      </w:r>
      <w:r w:rsidR="00F835AC">
        <w:t xml:space="preserve"> </w:t>
      </w:r>
      <w:r w:rsidRPr="00F835AC" w:rsidR="00F835AC">
        <w:t>547.460,00 kn, 567.460,00 kn u 10, 587.460,00kn , 607.460,00 kn  u 10,52,</w:t>
      </w:r>
      <w:r w:rsidR="00E20AEC">
        <w:rPr>
          <w:b/>
        </w:rPr>
        <w:t xml:space="preserve"> </w:t>
      </w:r>
      <w:r w:rsidRPr="00E20AEC" w:rsidR="00E20AEC">
        <w:t>627.460,</w:t>
      </w:r>
      <w:r w:rsidRPr="00E20AEC" w:rsidR="00F835AC">
        <w:t>00 kn u 10,52 sati</w:t>
      </w:r>
      <w:r w:rsidR="00E20AEC">
        <w:rPr>
          <w:b/>
        </w:rPr>
        <w:t xml:space="preserve">, 647.460,00 kn u 11,04 sati </w:t>
      </w:r>
    </w:p>
    <w:p w:rsidRPr="0021249B" w:rsidR="00D2240F" w:rsidP="00D2240F" w:rsidRDefault="00D2240F">
      <w:pPr>
        <w:pStyle w:val="Default"/>
        <w:numPr>
          <w:ilvl w:val="0"/>
          <w:numId w:val="33"/>
        </w:numPr>
        <w:rPr>
          <w:color w:val="auto"/>
          <w:sz w:val="23"/>
          <w:szCs w:val="23"/>
        </w:rPr>
      </w:pPr>
      <w:r>
        <w:t xml:space="preserve">Matija </w:t>
      </w:r>
      <w:proofErr w:type="spellStart"/>
      <w:r>
        <w:t>Špičić</w:t>
      </w:r>
      <w:proofErr w:type="spellEnd"/>
      <w:r>
        <w:t xml:space="preserve"> ističe </w:t>
      </w:r>
      <w:r w:rsidR="000565CE">
        <w:t>ponudu u iznosu od</w:t>
      </w:r>
      <w:r w:rsidR="00F835AC">
        <w:t xml:space="preserve"> 517.460,557., 577.460,00, 597.</w:t>
      </w:r>
      <w:r w:rsidR="000565CE">
        <w:t>460</w:t>
      </w:r>
      <w:r w:rsidR="00F835AC">
        <w:t>,</w:t>
      </w:r>
      <w:r w:rsidR="000565CE">
        <w:t xml:space="preserve">00 617.460,00 kn, </w:t>
      </w:r>
      <w:r w:rsidR="00E20AEC">
        <w:t xml:space="preserve">637.460,00 kn u 11,04 </w:t>
      </w:r>
    </w:p>
    <w:p w:rsidR="00D2240F" w:rsidP="00D2240F" w:rsidRDefault="00D2240F">
      <w:pPr>
        <w:pStyle w:val="Default"/>
        <w:numPr>
          <w:ilvl w:val="0"/>
          <w:numId w:val="33"/>
        </w:numPr>
        <w:rPr>
          <w:color w:val="auto"/>
          <w:sz w:val="23"/>
          <w:szCs w:val="23"/>
        </w:rPr>
      </w:pPr>
      <w:r>
        <w:t>Nikola Kla</w:t>
      </w:r>
      <w:r w:rsidR="00F835AC">
        <w:t>ić ističe ponudu u iznosu od 46</w:t>
      </w:r>
      <w:r>
        <w:t>7</w:t>
      </w:r>
      <w:r w:rsidR="00B65B59">
        <w:t>.</w:t>
      </w:r>
      <w:r>
        <w:t>46,00 kn</w:t>
      </w:r>
      <w:r w:rsidR="00F835AC">
        <w:t>,. 537.</w:t>
      </w:r>
      <w:r w:rsidR="000565CE">
        <w:t xml:space="preserve">460,00 kn </w:t>
      </w:r>
    </w:p>
    <w:p w:rsidR="00B65B59" w:rsidP="00D2240F" w:rsidRDefault="00D2240F">
      <w:pPr>
        <w:pStyle w:val="Default"/>
        <w:rPr>
          <w:color w:val="auto"/>
          <w:sz w:val="23"/>
          <w:szCs w:val="23"/>
        </w:rPr>
      </w:pPr>
      <w:r>
        <w:rPr>
          <w:color w:val="auto"/>
          <w:sz w:val="23"/>
          <w:szCs w:val="23"/>
        </w:rPr>
        <w:t xml:space="preserve"> </w:t>
      </w:r>
    </w:p>
    <w:p w:rsidR="00B65B59" w:rsidP="00B65B59" w:rsidRDefault="00B65B59">
      <w:pPr>
        <w:pStyle w:val="Default"/>
        <w:rPr>
          <w:b/>
        </w:rPr>
      </w:pPr>
      <w:r w:rsidRPr="000154AA">
        <w:rPr>
          <w:b/>
        </w:rPr>
        <w:t>Utvr</w:t>
      </w:r>
      <w:r>
        <w:rPr>
          <w:b/>
        </w:rPr>
        <w:t xml:space="preserve">đuje se  da je  Dalibor </w:t>
      </w:r>
      <w:proofErr w:type="spellStart"/>
      <w:r>
        <w:rPr>
          <w:b/>
        </w:rPr>
        <w:t>Koljenik</w:t>
      </w:r>
      <w:proofErr w:type="spellEnd"/>
      <w:r w:rsidRPr="000154AA">
        <w:rPr>
          <w:b/>
        </w:rPr>
        <w:t xml:space="preserve">, </w:t>
      </w:r>
      <w:r>
        <w:rPr>
          <w:b/>
        </w:rPr>
        <w:t xml:space="preserve"> Našice, Koranska 8, </w:t>
      </w:r>
      <w:r w:rsidRPr="000154AA">
        <w:rPr>
          <w:b/>
        </w:rPr>
        <w:t xml:space="preserve"> </w:t>
      </w:r>
      <w:r>
        <w:rPr>
          <w:b/>
        </w:rPr>
        <w:t>OIB:32237070324,</w:t>
      </w:r>
      <w:r w:rsidRPr="000154AA">
        <w:rPr>
          <w:b/>
        </w:rPr>
        <w:t xml:space="preserve"> stekao pravo na dosudu nekretnine  sa najvišom ponudom. </w:t>
      </w:r>
    </w:p>
    <w:p w:rsidRPr="000154AA" w:rsidR="003C633D" w:rsidP="00B65B59" w:rsidRDefault="003C633D">
      <w:pPr>
        <w:pStyle w:val="Default"/>
        <w:rPr>
          <w:b/>
          <w:sz w:val="23"/>
          <w:szCs w:val="23"/>
        </w:rPr>
      </w:pPr>
    </w:p>
    <w:p w:rsidR="00B65B59" w:rsidP="00D2240F" w:rsidRDefault="00B65B59">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13. 668. ETAŽA: 20/10000 </w:t>
      </w:r>
    </w:p>
    <w:p w:rsidR="00D2240F" w:rsidP="00D2240F" w:rsidRDefault="00D2240F">
      <w:pPr>
        <w:pStyle w:val="Default"/>
        <w:jc w:val="both"/>
        <w:rPr>
          <w:color w:val="auto"/>
          <w:sz w:val="23"/>
          <w:szCs w:val="23"/>
        </w:rPr>
      </w:pPr>
      <w:r>
        <w:rPr>
          <w:color w:val="auto"/>
          <w:sz w:val="23"/>
          <w:szCs w:val="23"/>
        </w:rPr>
        <w:t xml:space="preserve">dvosoban stan oznake S 434, u četvrtom katu objekta S 2, </w:t>
      </w:r>
      <w:proofErr w:type="spellStart"/>
      <w:r>
        <w:rPr>
          <w:color w:val="auto"/>
          <w:sz w:val="23"/>
          <w:szCs w:val="23"/>
        </w:rPr>
        <w:t>Jaruščica</w:t>
      </w:r>
      <w:proofErr w:type="spellEnd"/>
      <w:r>
        <w:rPr>
          <w:color w:val="auto"/>
          <w:sz w:val="23"/>
          <w:szCs w:val="23"/>
        </w:rPr>
        <w:t xml:space="preserve"> 5, neto korisne površine 51,81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483.034,58 kn. </w:t>
      </w:r>
    </w:p>
    <w:p w:rsidRPr="003C633D" w:rsidR="00D2240F" w:rsidP="00D2240F" w:rsidRDefault="00D2240F">
      <w:pPr>
        <w:pStyle w:val="Default"/>
        <w:numPr>
          <w:ilvl w:val="0"/>
          <w:numId w:val="33"/>
        </w:numPr>
        <w:rPr>
          <w:b/>
          <w:color w:val="auto"/>
          <w:sz w:val="23"/>
          <w:szCs w:val="23"/>
        </w:rPr>
      </w:pPr>
      <w:r w:rsidRPr="003C633D">
        <w:rPr>
          <w:b/>
          <w:color w:val="auto"/>
          <w:sz w:val="23"/>
          <w:szCs w:val="23"/>
        </w:rPr>
        <w:t>Božidar Cesarec</w:t>
      </w:r>
      <w:r>
        <w:rPr>
          <w:color w:val="auto"/>
          <w:sz w:val="23"/>
          <w:szCs w:val="23"/>
        </w:rPr>
        <w:t xml:space="preserve"> </w:t>
      </w:r>
      <w:r>
        <w:t xml:space="preserve">ističe </w:t>
      </w:r>
      <w:r w:rsidR="003C633D">
        <w:t xml:space="preserve">ponudu u iznosu od 483.034,58 </w:t>
      </w:r>
      <w:r>
        <w:t xml:space="preserve"> kn</w:t>
      </w:r>
      <w:r w:rsidR="003C633D">
        <w:t xml:space="preserve">, </w:t>
      </w:r>
      <w:r w:rsidRPr="003C633D" w:rsidR="003C633D">
        <w:rPr>
          <w:b/>
        </w:rPr>
        <w:t>493.034,58 kn</w:t>
      </w:r>
      <w:r w:rsidR="003C633D">
        <w:t xml:space="preserve">  u </w:t>
      </w:r>
      <w:r w:rsidRPr="003C633D" w:rsidR="003C633D">
        <w:rPr>
          <w:b/>
        </w:rPr>
        <w:t>11,18 sati</w:t>
      </w:r>
    </w:p>
    <w:p w:rsidRPr="00252FB4"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t>ist</w:t>
      </w:r>
      <w:r w:rsidR="000565CE">
        <w:t xml:space="preserve">iče ponudu u iznosu od </w:t>
      </w:r>
    </w:p>
    <w:p w:rsidRPr="00F464F8" w:rsidR="00D2240F" w:rsidP="00D2240F" w:rsidRDefault="00D2240F">
      <w:pPr>
        <w:pStyle w:val="Default"/>
        <w:numPr>
          <w:ilvl w:val="0"/>
          <w:numId w:val="33"/>
        </w:numPr>
        <w:rPr>
          <w:color w:val="auto"/>
          <w:sz w:val="23"/>
          <w:szCs w:val="23"/>
        </w:rPr>
      </w:pPr>
      <w:r>
        <w:t>METRO LIVING d.o.</w:t>
      </w:r>
      <w:r w:rsidR="003C633D">
        <w:t>o. i</w:t>
      </w:r>
      <w:r w:rsidR="000565CE">
        <w:t>stiče ponudu u iznosu od</w:t>
      </w:r>
    </w:p>
    <w:p w:rsidRPr="00F61765" w:rsidR="00D2240F" w:rsidP="00D2240F" w:rsidRDefault="00D2240F">
      <w:pPr>
        <w:pStyle w:val="Default"/>
        <w:numPr>
          <w:ilvl w:val="0"/>
          <w:numId w:val="33"/>
        </w:numPr>
        <w:rPr>
          <w:color w:val="auto"/>
          <w:sz w:val="23"/>
          <w:szCs w:val="23"/>
        </w:rPr>
      </w:pPr>
      <w:r>
        <w:t xml:space="preserve">Stjepan </w:t>
      </w:r>
      <w:proofErr w:type="spellStart"/>
      <w:r>
        <w:t>Žulj</w:t>
      </w:r>
      <w:r w:rsidR="000565CE">
        <w:t>ić</w:t>
      </w:r>
      <w:proofErr w:type="spellEnd"/>
      <w:r w:rsidR="000565CE">
        <w:t xml:space="preserve"> ističe ponudu u iznosu od </w:t>
      </w:r>
    </w:p>
    <w:p w:rsidRPr="00983049" w:rsidR="00F61765" w:rsidP="00D2240F" w:rsidRDefault="00F61765">
      <w:pPr>
        <w:pStyle w:val="Default"/>
        <w:numPr>
          <w:ilvl w:val="0"/>
          <w:numId w:val="33"/>
        </w:numPr>
        <w:rPr>
          <w:color w:val="auto"/>
          <w:sz w:val="23"/>
          <w:szCs w:val="23"/>
        </w:rPr>
      </w:pPr>
      <w:r>
        <w:t xml:space="preserve">Miodrag  </w:t>
      </w:r>
      <w:proofErr w:type="spellStart"/>
      <w:r>
        <w:t>Lesar</w:t>
      </w:r>
      <w:proofErr w:type="spellEnd"/>
      <w:r>
        <w:t xml:space="preserve"> ističe ponudu </w:t>
      </w:r>
    </w:p>
    <w:p w:rsidR="00983049" w:rsidP="00983049" w:rsidRDefault="00983049">
      <w:pPr>
        <w:pStyle w:val="Default"/>
      </w:pPr>
    </w:p>
    <w:p w:rsidR="00733EFF" w:rsidP="00983049" w:rsidRDefault="00983049">
      <w:pPr>
        <w:pStyle w:val="Default"/>
        <w:rPr>
          <w:b/>
        </w:rPr>
      </w:pPr>
      <w:r w:rsidRPr="000154AA">
        <w:rPr>
          <w:b/>
        </w:rPr>
        <w:t>Utvr</w:t>
      </w:r>
      <w:r>
        <w:rPr>
          <w:b/>
        </w:rPr>
        <w:t xml:space="preserve">đuje se  da </w:t>
      </w:r>
      <w:r w:rsidR="00733EFF">
        <w:rPr>
          <w:b/>
        </w:rPr>
        <w:t xml:space="preserve">je Božidar Cesarec, Krapina, Alojzija Stepinca 5, OIB: 01293424507,   </w:t>
      </w:r>
    </w:p>
    <w:p w:rsidRPr="000154AA" w:rsidR="00983049" w:rsidP="00983049" w:rsidRDefault="00983049">
      <w:pPr>
        <w:pStyle w:val="Default"/>
        <w:rPr>
          <w:b/>
          <w:sz w:val="23"/>
          <w:szCs w:val="23"/>
        </w:rPr>
      </w:pPr>
      <w:r w:rsidRPr="000154AA">
        <w:rPr>
          <w:b/>
        </w:rPr>
        <w:t xml:space="preserve"> stekao pravo na dosudu nekretnine  sa najvišom ponudom. </w:t>
      </w:r>
    </w:p>
    <w:p w:rsidRPr="003C633D" w:rsidR="00983049" w:rsidP="00983049" w:rsidRDefault="00983049">
      <w:pPr>
        <w:pStyle w:val="Default"/>
        <w:rPr>
          <w:color w:val="auto"/>
          <w:sz w:val="23"/>
          <w:szCs w:val="23"/>
        </w:rPr>
      </w:pPr>
    </w:p>
    <w:p w:rsidR="003C633D" w:rsidP="003C633D" w:rsidRDefault="003C633D">
      <w:pPr>
        <w:pStyle w:val="Default"/>
      </w:pPr>
    </w:p>
    <w:p w:rsidR="003C633D" w:rsidP="003C633D" w:rsidRDefault="003C633D">
      <w:pPr>
        <w:pStyle w:val="Default"/>
      </w:pPr>
    </w:p>
    <w:p w:rsidR="003C633D" w:rsidP="003C633D" w:rsidRDefault="003C633D">
      <w:pPr>
        <w:pStyle w:val="Default"/>
        <w:rPr>
          <w:color w:val="auto"/>
          <w:sz w:val="23"/>
          <w:szCs w:val="23"/>
        </w:rPr>
      </w:pP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14. 787. ETAŽA: 14/10000 </w:t>
      </w:r>
    </w:p>
    <w:p w:rsidR="00D2240F" w:rsidP="00D2240F" w:rsidRDefault="00D2240F">
      <w:pPr>
        <w:pStyle w:val="Default"/>
        <w:jc w:val="both"/>
        <w:rPr>
          <w:color w:val="auto"/>
          <w:sz w:val="23"/>
          <w:szCs w:val="23"/>
        </w:rPr>
      </w:pPr>
      <w:r>
        <w:rPr>
          <w:color w:val="auto"/>
          <w:sz w:val="23"/>
          <w:szCs w:val="23"/>
        </w:rPr>
        <w:t xml:space="preserve">jednosoban stan oznake S 809, u osmom katu objekta S 2, </w:t>
      </w:r>
      <w:proofErr w:type="spellStart"/>
      <w:r>
        <w:rPr>
          <w:color w:val="auto"/>
          <w:sz w:val="23"/>
          <w:szCs w:val="23"/>
        </w:rPr>
        <w:t>Jaruščica</w:t>
      </w:r>
      <w:proofErr w:type="spellEnd"/>
      <w:r>
        <w:rPr>
          <w:color w:val="auto"/>
          <w:sz w:val="23"/>
          <w:szCs w:val="23"/>
        </w:rPr>
        <w:t xml:space="preserve"> 5a, neto korisne površine 32,83 m2, u etažnom elaboratu sve označeno crvenom bojom </w:t>
      </w:r>
    </w:p>
    <w:p w:rsidR="00D2240F" w:rsidP="00D2240F" w:rsidRDefault="00D2240F">
      <w:pPr>
        <w:pStyle w:val="Default"/>
        <w:rPr>
          <w:color w:val="auto"/>
          <w:sz w:val="23"/>
          <w:szCs w:val="23"/>
        </w:rPr>
      </w:pPr>
      <w:r>
        <w:rPr>
          <w:color w:val="auto"/>
          <w:sz w:val="23"/>
          <w:szCs w:val="23"/>
        </w:rPr>
        <w:t>Na ovom ročištu za dražbu nekretnina se ne može prodati ispod vrijednosti od 308.716,52 kn</w:t>
      </w:r>
    </w:p>
    <w:p w:rsidRPr="00BD0FA1"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rsidR="003C633D">
        <w:t>ističe ponudu u iznosu od 30</w:t>
      </w:r>
      <w:r>
        <w:t>8</w:t>
      </w:r>
      <w:r w:rsidR="003C633D">
        <w:t>.</w:t>
      </w:r>
      <w:r>
        <w:t>71,63 kn</w:t>
      </w:r>
      <w:r w:rsidR="003C633D">
        <w:t>, 318</w:t>
      </w:r>
      <w:r w:rsidR="001F0FFC">
        <w:t>, 338</w:t>
      </w:r>
    </w:p>
    <w:p w:rsidRPr="009755BE" w:rsidR="00D2240F" w:rsidP="00D2240F" w:rsidRDefault="00D2240F">
      <w:pPr>
        <w:pStyle w:val="Default"/>
        <w:numPr>
          <w:ilvl w:val="0"/>
          <w:numId w:val="33"/>
        </w:numPr>
        <w:rPr>
          <w:color w:val="auto"/>
          <w:sz w:val="23"/>
          <w:szCs w:val="23"/>
        </w:rPr>
      </w:pPr>
      <w:proofErr w:type="spellStart"/>
      <w:r>
        <w:rPr>
          <w:color w:val="auto"/>
          <w:sz w:val="23"/>
          <w:szCs w:val="23"/>
        </w:rPr>
        <w:t>Rina</w:t>
      </w:r>
      <w:proofErr w:type="spellEnd"/>
      <w:r>
        <w:rPr>
          <w:color w:val="auto"/>
          <w:sz w:val="23"/>
          <w:szCs w:val="23"/>
        </w:rPr>
        <w:t xml:space="preserve"> </w:t>
      </w:r>
      <w:proofErr w:type="spellStart"/>
      <w:r>
        <w:rPr>
          <w:color w:val="auto"/>
          <w:sz w:val="23"/>
          <w:szCs w:val="23"/>
        </w:rPr>
        <w:t>Broqi</w:t>
      </w:r>
      <w:proofErr w:type="spellEnd"/>
      <w:r>
        <w:rPr>
          <w:color w:val="auto"/>
          <w:sz w:val="23"/>
          <w:szCs w:val="23"/>
        </w:rPr>
        <w:t xml:space="preserve"> </w:t>
      </w:r>
      <w:r>
        <w:t>ist</w:t>
      </w:r>
      <w:r w:rsidR="000565CE">
        <w:t xml:space="preserve">iče ponudu u iznosu od </w:t>
      </w:r>
      <w:r w:rsidR="001F0FFC">
        <w:t>348</w:t>
      </w:r>
      <w:r w:rsidR="000565CE">
        <w:t>.716,52</w:t>
      </w:r>
      <w:r w:rsidR="001F0FFC">
        <w:t>, 368</w:t>
      </w:r>
      <w:r w:rsidR="000565CE">
        <w:t>.716,52, 388.716,52 kn,</w:t>
      </w:r>
      <w:r w:rsidR="00B17975">
        <w:t>408</w:t>
      </w:r>
      <w:r w:rsidR="000565CE">
        <w:t xml:space="preserve">.716,52 </w:t>
      </w:r>
    </w:p>
    <w:p w:rsidRPr="003C633D" w:rsidR="00D2240F" w:rsidP="00D2240F" w:rsidRDefault="00D2240F">
      <w:pPr>
        <w:pStyle w:val="Default"/>
        <w:numPr>
          <w:ilvl w:val="0"/>
          <w:numId w:val="33"/>
        </w:numPr>
        <w:rPr>
          <w:b/>
          <w:color w:val="auto"/>
          <w:sz w:val="23"/>
          <w:szCs w:val="23"/>
        </w:rPr>
      </w:pPr>
      <w:r w:rsidRPr="003C633D">
        <w:rPr>
          <w:b/>
        </w:rPr>
        <w:t>MIKUŠ-PAG d.o.</w:t>
      </w:r>
      <w:r w:rsidRPr="003C633D" w:rsidR="003C633D">
        <w:rPr>
          <w:b/>
        </w:rPr>
        <w:t xml:space="preserve">o. </w:t>
      </w:r>
      <w:r w:rsidRPr="003C633D" w:rsidR="003C633D">
        <w:t>ističe ponudu u iznosu od 308.71</w:t>
      </w:r>
      <w:r w:rsidRPr="003C633D">
        <w:t>6</w:t>
      </w:r>
      <w:r w:rsidRPr="003C633D" w:rsidR="003C633D">
        <w:t>,</w:t>
      </w:r>
      <w:r w:rsidRPr="003C633D">
        <w:t>5</w:t>
      </w:r>
      <w:r w:rsidRPr="003C633D" w:rsidR="003C633D">
        <w:t>2</w:t>
      </w:r>
      <w:r w:rsidRPr="003C633D">
        <w:t xml:space="preserve"> kn</w:t>
      </w:r>
      <w:r w:rsidRPr="003C633D" w:rsidR="003C633D">
        <w:rPr>
          <w:b/>
        </w:rPr>
        <w:t xml:space="preserve">, </w:t>
      </w:r>
      <w:r w:rsidRPr="001F0FFC" w:rsidR="003C633D">
        <w:t>328.716</w:t>
      </w:r>
      <w:r w:rsidRPr="001F0FFC" w:rsidR="001F0FFC">
        <w:t>,</w:t>
      </w:r>
      <w:r w:rsidRPr="001F0FFC" w:rsidR="003C633D">
        <w:t>52 u 11,19</w:t>
      </w:r>
      <w:r w:rsidRPr="003C633D" w:rsidR="003C633D">
        <w:rPr>
          <w:b/>
        </w:rPr>
        <w:t xml:space="preserve"> </w:t>
      </w:r>
      <w:r w:rsidRPr="001F0FFC" w:rsidR="003C633D">
        <w:t>sati</w:t>
      </w:r>
      <w:r w:rsidRPr="001F0FFC" w:rsidR="001F0FFC">
        <w:t>, 358.716,52,</w:t>
      </w:r>
      <w:r w:rsidR="001F0FFC">
        <w:rPr>
          <w:b/>
        </w:rPr>
        <w:t xml:space="preserve"> </w:t>
      </w:r>
      <w:r w:rsidRPr="00B17975" w:rsidR="001F0FFC">
        <w:t>378.716,52 kn  u 11,30 sati</w:t>
      </w:r>
      <w:r w:rsidRPr="00B17975" w:rsidR="00B17975">
        <w:t>, 398</w:t>
      </w:r>
      <w:r w:rsidR="00B17975">
        <w:rPr>
          <w:b/>
        </w:rPr>
        <w:t>, 418</w:t>
      </w:r>
      <w:r w:rsidR="009E4BE1">
        <w:rPr>
          <w:b/>
        </w:rPr>
        <w:t>.</w:t>
      </w:r>
      <w:r w:rsidR="00B17975">
        <w:rPr>
          <w:b/>
        </w:rPr>
        <w:t xml:space="preserve">716,52 kn  u 11,42 sati </w:t>
      </w:r>
      <w:r w:rsidR="001F0FFC">
        <w:rPr>
          <w:b/>
        </w:rPr>
        <w:t xml:space="preserve"> </w:t>
      </w:r>
    </w:p>
    <w:p w:rsidRPr="00FB0A0D" w:rsidR="00D2240F" w:rsidP="00D2240F" w:rsidRDefault="00D2240F">
      <w:pPr>
        <w:pStyle w:val="Default"/>
        <w:numPr>
          <w:ilvl w:val="0"/>
          <w:numId w:val="33"/>
        </w:numPr>
        <w:rPr>
          <w:color w:val="auto"/>
          <w:sz w:val="23"/>
          <w:szCs w:val="23"/>
        </w:rPr>
      </w:pPr>
      <w:r>
        <w:t>METRO LIVING d.o.o. ističe</w:t>
      </w:r>
      <w:r w:rsidR="000565CE">
        <w:t xml:space="preserve"> ponudu u iznosu od </w:t>
      </w:r>
    </w:p>
    <w:p w:rsidRPr="00B17975" w:rsidR="00D2240F" w:rsidP="00D2240F" w:rsidRDefault="00D2240F">
      <w:pPr>
        <w:pStyle w:val="Default"/>
        <w:numPr>
          <w:ilvl w:val="0"/>
          <w:numId w:val="33"/>
        </w:numPr>
        <w:rPr>
          <w:color w:val="auto"/>
          <w:sz w:val="23"/>
          <w:szCs w:val="23"/>
        </w:rPr>
      </w:pPr>
      <w:r>
        <w:t xml:space="preserve">Stjepan </w:t>
      </w:r>
      <w:proofErr w:type="spellStart"/>
      <w:r>
        <w:t>Žuljić</w:t>
      </w:r>
      <w:proofErr w:type="spellEnd"/>
      <w:r>
        <w:t xml:space="preserve"> ističe</w:t>
      </w:r>
      <w:r w:rsidR="000565CE">
        <w:t xml:space="preserve"> ponudu u iznosu od</w:t>
      </w:r>
    </w:p>
    <w:p w:rsidR="00B17975" w:rsidP="00B17975" w:rsidRDefault="00B17975">
      <w:pPr>
        <w:pStyle w:val="Default"/>
        <w:ind w:left="720"/>
      </w:pPr>
    </w:p>
    <w:p w:rsidRPr="000154AA" w:rsidR="00B17975" w:rsidP="00B17975" w:rsidRDefault="00B17975">
      <w:pPr>
        <w:pStyle w:val="Default"/>
        <w:rPr>
          <w:b/>
          <w:sz w:val="23"/>
          <w:szCs w:val="23"/>
        </w:rPr>
      </w:pPr>
      <w:r w:rsidRPr="000154AA">
        <w:rPr>
          <w:b/>
        </w:rPr>
        <w:t>Utvr</w:t>
      </w:r>
      <w:r>
        <w:rPr>
          <w:b/>
        </w:rPr>
        <w:t xml:space="preserve">đuje se  da je  </w:t>
      </w:r>
      <w:r w:rsidR="009E4BE1">
        <w:rPr>
          <w:b/>
        </w:rPr>
        <w:t>MIKUŠ-PAG d.o.o, Zagreb, Trpinjska ulica 5, OIB:44975546345</w:t>
      </w:r>
      <w:r w:rsidR="00BD1D83">
        <w:rPr>
          <w:b/>
        </w:rPr>
        <w:t xml:space="preserve">, direktor Goran </w:t>
      </w:r>
      <w:proofErr w:type="spellStart"/>
      <w:r w:rsidR="00BD1D83">
        <w:rPr>
          <w:b/>
        </w:rPr>
        <w:t>Mikuš</w:t>
      </w:r>
      <w:proofErr w:type="spellEnd"/>
      <w:r w:rsidR="00BD1D83">
        <w:rPr>
          <w:b/>
        </w:rPr>
        <w:t xml:space="preserve"> predaje  osobnu iskaznicu na uvid, </w:t>
      </w:r>
      <w:r w:rsidRPr="000154AA">
        <w:rPr>
          <w:b/>
        </w:rPr>
        <w:t xml:space="preserve"> stekao pravo na dosudu nekretnine  sa najvišom ponudom. </w:t>
      </w:r>
    </w:p>
    <w:p w:rsidR="00D2240F" w:rsidP="00D2240F" w:rsidRDefault="00D2240F">
      <w:pPr>
        <w:pStyle w:val="Default"/>
        <w:rPr>
          <w:color w:val="auto"/>
        </w:rPr>
      </w:pPr>
    </w:p>
    <w:p w:rsidR="00D2240F" w:rsidP="00D2240F" w:rsidRDefault="00D2240F">
      <w:pPr>
        <w:pStyle w:val="Default"/>
        <w:rPr>
          <w:color w:val="auto"/>
          <w:sz w:val="23"/>
          <w:szCs w:val="23"/>
        </w:rPr>
      </w:pPr>
      <w:r>
        <w:rPr>
          <w:b/>
          <w:bCs/>
          <w:color w:val="auto"/>
          <w:sz w:val="23"/>
          <w:szCs w:val="23"/>
        </w:rPr>
        <w:t xml:space="preserve">15. 788. ETAŽA: 14/10000 </w:t>
      </w:r>
    </w:p>
    <w:p w:rsidR="00D2240F" w:rsidP="00D2240F" w:rsidRDefault="00D2240F">
      <w:pPr>
        <w:pStyle w:val="Default"/>
        <w:jc w:val="both"/>
        <w:rPr>
          <w:color w:val="auto"/>
          <w:sz w:val="23"/>
          <w:szCs w:val="23"/>
        </w:rPr>
      </w:pPr>
      <w:r>
        <w:rPr>
          <w:color w:val="auto"/>
          <w:sz w:val="23"/>
          <w:szCs w:val="23"/>
        </w:rPr>
        <w:t xml:space="preserve">jednosoban stan oznake S 810, u osmom katu objekta S 2, </w:t>
      </w:r>
      <w:proofErr w:type="spellStart"/>
      <w:r>
        <w:rPr>
          <w:color w:val="auto"/>
          <w:sz w:val="23"/>
          <w:szCs w:val="23"/>
        </w:rPr>
        <w:t>Jaruščica</w:t>
      </w:r>
      <w:proofErr w:type="spellEnd"/>
      <w:r>
        <w:rPr>
          <w:color w:val="auto"/>
          <w:sz w:val="23"/>
          <w:szCs w:val="23"/>
        </w:rPr>
        <w:t xml:space="preserve"> 5a, neto korisne površine 32,83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308.085,82 kn. </w:t>
      </w:r>
    </w:p>
    <w:p w:rsidRPr="00BD0FA1"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t>ističe ponudu u iznosu od 30.808,58 kn</w:t>
      </w:r>
      <w:r w:rsidR="00B17975">
        <w:t>, 388.</w:t>
      </w:r>
      <w:r>
        <w:t xml:space="preserve"> </w:t>
      </w:r>
    </w:p>
    <w:p w:rsidRPr="00BE2513" w:rsidR="00D2240F" w:rsidP="00D2240F" w:rsidRDefault="00D2240F">
      <w:pPr>
        <w:pStyle w:val="Default"/>
        <w:numPr>
          <w:ilvl w:val="0"/>
          <w:numId w:val="33"/>
        </w:numPr>
        <w:rPr>
          <w:color w:val="auto"/>
          <w:sz w:val="23"/>
          <w:szCs w:val="23"/>
        </w:rPr>
      </w:pPr>
      <w:proofErr w:type="spellStart"/>
      <w:r>
        <w:t>Rina</w:t>
      </w:r>
      <w:proofErr w:type="spellEnd"/>
      <w:r>
        <w:t xml:space="preserve"> </w:t>
      </w:r>
      <w:proofErr w:type="spellStart"/>
      <w:r>
        <w:t>Broqi</w:t>
      </w:r>
      <w:proofErr w:type="spellEnd"/>
      <w:r>
        <w:t xml:space="preserve"> ističe</w:t>
      </w:r>
      <w:r w:rsidR="003C633D">
        <w:t xml:space="preserve"> ponudu u iznosu od 308.085,82</w:t>
      </w:r>
      <w:r w:rsidR="001F0FFC">
        <w:t>, 368</w:t>
      </w:r>
      <w:r w:rsidR="00B17975">
        <w:t>, 408.</w:t>
      </w:r>
    </w:p>
    <w:p w:rsidRPr="003C633D" w:rsidR="00D2240F" w:rsidP="00D2240F" w:rsidRDefault="00D2240F">
      <w:pPr>
        <w:pStyle w:val="Default"/>
        <w:numPr>
          <w:ilvl w:val="0"/>
          <w:numId w:val="33"/>
        </w:numPr>
        <w:rPr>
          <w:b/>
          <w:color w:val="auto"/>
          <w:sz w:val="23"/>
          <w:szCs w:val="23"/>
        </w:rPr>
      </w:pPr>
      <w:r w:rsidRPr="000565CE">
        <w:t>MIKUŠ-PAG d.o.o</w:t>
      </w:r>
      <w:r w:rsidRPr="003C633D">
        <w:rPr>
          <w:b/>
        </w:rPr>
        <w:t xml:space="preserve">. </w:t>
      </w:r>
      <w:r w:rsidRPr="001F0FFC">
        <w:t>ističe</w:t>
      </w:r>
      <w:r w:rsidR="000565CE">
        <w:t xml:space="preserve"> ponudu u iznosu od </w:t>
      </w:r>
      <w:r w:rsidRPr="001F0FFC" w:rsidR="003C633D">
        <w:t xml:space="preserve"> 318</w:t>
      </w:r>
      <w:r w:rsidR="000565CE">
        <w:t xml:space="preserve">.085.82, </w:t>
      </w:r>
      <w:r w:rsidRPr="003C633D" w:rsidR="003C633D">
        <w:rPr>
          <w:b/>
        </w:rPr>
        <w:t xml:space="preserve"> </w:t>
      </w:r>
      <w:r w:rsidRPr="001F0FFC" w:rsidR="003C633D">
        <w:t>338.085,82 kn u</w:t>
      </w:r>
      <w:r w:rsidRPr="003C633D" w:rsidR="003C633D">
        <w:rPr>
          <w:b/>
        </w:rPr>
        <w:t xml:space="preserve"> </w:t>
      </w:r>
      <w:r w:rsidRPr="001F0FFC" w:rsidR="003C633D">
        <w:t xml:space="preserve">11,21 </w:t>
      </w:r>
      <w:r w:rsidR="000565CE">
        <w:t>, 358.085,82 kn,</w:t>
      </w:r>
      <w:r w:rsidR="001F0FFC">
        <w:rPr>
          <w:b/>
        </w:rPr>
        <w:t xml:space="preserve">  </w:t>
      </w:r>
      <w:r w:rsidRPr="00B17975" w:rsidR="001F0FFC">
        <w:t>378.085,82 kn u 11,31 sati</w:t>
      </w:r>
      <w:r w:rsidR="000565CE">
        <w:t>, 398.085,82 kn,</w:t>
      </w:r>
      <w:r w:rsidRPr="00B17975" w:rsidR="00B17975">
        <w:t xml:space="preserve"> 418.085,82</w:t>
      </w:r>
      <w:r w:rsidR="00B17975">
        <w:rPr>
          <w:b/>
        </w:rPr>
        <w:t xml:space="preserve"> kn u 11,43 sati  </w:t>
      </w:r>
    </w:p>
    <w:p w:rsidRPr="002519BF" w:rsidR="00D2240F" w:rsidP="00D2240F" w:rsidRDefault="00D2240F">
      <w:pPr>
        <w:pStyle w:val="Default"/>
        <w:numPr>
          <w:ilvl w:val="0"/>
          <w:numId w:val="33"/>
        </w:numPr>
        <w:rPr>
          <w:color w:val="auto"/>
          <w:sz w:val="23"/>
          <w:szCs w:val="23"/>
        </w:rPr>
      </w:pPr>
      <w:r>
        <w:t>METRO LIVING d.o.o. ističe</w:t>
      </w:r>
      <w:r w:rsidR="000565CE">
        <w:t xml:space="preserve"> ponudu u iznosu od</w:t>
      </w:r>
    </w:p>
    <w:p w:rsidRPr="006E110D" w:rsidR="00D2240F" w:rsidP="00D2240F" w:rsidRDefault="00D2240F">
      <w:pPr>
        <w:pStyle w:val="Default"/>
        <w:numPr>
          <w:ilvl w:val="0"/>
          <w:numId w:val="33"/>
        </w:numPr>
        <w:rPr>
          <w:color w:val="auto"/>
          <w:sz w:val="23"/>
          <w:szCs w:val="23"/>
        </w:rPr>
      </w:pPr>
      <w:r>
        <w:t xml:space="preserve">Stjepan </w:t>
      </w:r>
      <w:proofErr w:type="spellStart"/>
      <w:r>
        <w:t>Žuljić</w:t>
      </w:r>
      <w:proofErr w:type="spellEnd"/>
      <w:r>
        <w:t xml:space="preserve"> ističe ponudu u iznosu od </w:t>
      </w:r>
    </w:p>
    <w:p w:rsidRPr="003C633D" w:rsidR="006E110D" w:rsidP="00D2240F" w:rsidRDefault="006E110D">
      <w:pPr>
        <w:pStyle w:val="Default"/>
        <w:numPr>
          <w:ilvl w:val="0"/>
          <w:numId w:val="33"/>
        </w:numPr>
        <w:rPr>
          <w:color w:val="auto"/>
          <w:sz w:val="23"/>
          <w:szCs w:val="23"/>
        </w:rPr>
      </w:pPr>
      <w:r>
        <w:t>Sanja Šukunda ističe</w:t>
      </w:r>
      <w:r w:rsidR="000565CE">
        <w:t xml:space="preserve"> ponudu u iznosu od</w:t>
      </w:r>
      <w:r w:rsidR="003C633D">
        <w:t xml:space="preserve"> 328.085,58 </w:t>
      </w:r>
      <w:r w:rsidR="001F0FFC">
        <w:t>, 348</w:t>
      </w:r>
      <w:r w:rsidR="000565CE">
        <w:t>.085.58 kn</w:t>
      </w:r>
    </w:p>
    <w:p w:rsidR="00BD1D83" w:rsidP="00BD1D83" w:rsidRDefault="00BD1D83">
      <w:pPr>
        <w:pStyle w:val="Default"/>
        <w:ind w:left="360"/>
        <w:rPr>
          <w:b/>
        </w:rPr>
      </w:pPr>
    </w:p>
    <w:p w:rsidRPr="000154AA" w:rsidR="00BD1D83" w:rsidP="00BD1D83" w:rsidRDefault="00BD1D83">
      <w:pPr>
        <w:pStyle w:val="Default"/>
        <w:ind w:left="360"/>
        <w:jc w:val="both"/>
        <w:rPr>
          <w:b/>
          <w:sz w:val="23"/>
          <w:szCs w:val="23"/>
        </w:rPr>
      </w:pPr>
      <w:r w:rsidRPr="000154AA">
        <w:rPr>
          <w:b/>
        </w:rPr>
        <w:t>Utvr</w:t>
      </w:r>
      <w:r>
        <w:rPr>
          <w:b/>
        </w:rPr>
        <w:t xml:space="preserve">đuje se  da je  MIKUŠ-PAG d.o.o, Zagreb, Trpinjska ulica 5, OIB:44975546345, direktor Goran </w:t>
      </w:r>
      <w:proofErr w:type="spellStart"/>
      <w:r>
        <w:rPr>
          <w:b/>
        </w:rPr>
        <w:t>Mikuš</w:t>
      </w:r>
      <w:proofErr w:type="spellEnd"/>
      <w:r>
        <w:rPr>
          <w:b/>
        </w:rPr>
        <w:t xml:space="preserve"> predaje  osobnu iskaznicu na uvid, </w:t>
      </w:r>
      <w:r w:rsidRPr="000154AA">
        <w:rPr>
          <w:b/>
        </w:rPr>
        <w:t xml:space="preserve"> stekao pravo na dosudu nekretnine  sa najvišom ponudom. </w:t>
      </w:r>
    </w:p>
    <w:p w:rsidR="00D2240F" w:rsidP="00D2240F" w:rsidRDefault="00D2240F">
      <w:pPr>
        <w:pStyle w:val="Default"/>
        <w:rPr>
          <w:color w:val="auto"/>
          <w:sz w:val="23"/>
          <w:szCs w:val="23"/>
        </w:rPr>
      </w:pPr>
    </w:p>
    <w:p w:rsidR="00BD1D83" w:rsidP="00D2240F" w:rsidRDefault="00BD1D83">
      <w:pPr>
        <w:pStyle w:val="Default"/>
        <w:rPr>
          <w:color w:val="auto"/>
          <w:sz w:val="23"/>
          <w:szCs w:val="23"/>
        </w:rPr>
      </w:pPr>
    </w:p>
    <w:p w:rsidR="002D1D34" w:rsidP="00D2240F" w:rsidRDefault="00D2240F">
      <w:pPr>
        <w:pStyle w:val="Default"/>
        <w:rPr>
          <w:color w:val="auto"/>
          <w:sz w:val="23"/>
          <w:szCs w:val="23"/>
        </w:rPr>
      </w:pPr>
      <w:r>
        <w:rPr>
          <w:b/>
          <w:bCs/>
          <w:color w:val="auto"/>
          <w:sz w:val="23"/>
          <w:szCs w:val="23"/>
        </w:rPr>
        <w:t xml:space="preserve">16. 794. ETAŽA: 20/10000 </w:t>
      </w:r>
    </w:p>
    <w:p w:rsidR="00D2240F" w:rsidP="00D2240F" w:rsidRDefault="00D2240F">
      <w:pPr>
        <w:pStyle w:val="Default"/>
        <w:jc w:val="both"/>
        <w:rPr>
          <w:color w:val="auto"/>
          <w:sz w:val="23"/>
          <w:szCs w:val="23"/>
        </w:rPr>
      </w:pPr>
      <w:r>
        <w:rPr>
          <w:color w:val="auto"/>
          <w:sz w:val="23"/>
          <w:szCs w:val="23"/>
        </w:rPr>
        <w:t xml:space="preserve">dvosoban stan oznake S 816, u osmom katu objekta S 2, </w:t>
      </w:r>
      <w:proofErr w:type="spellStart"/>
      <w:r>
        <w:rPr>
          <w:color w:val="auto"/>
          <w:sz w:val="23"/>
          <w:szCs w:val="23"/>
        </w:rPr>
        <w:t>Jaruščica</w:t>
      </w:r>
      <w:proofErr w:type="spellEnd"/>
      <w:r>
        <w:rPr>
          <w:color w:val="auto"/>
          <w:sz w:val="23"/>
          <w:szCs w:val="23"/>
        </w:rPr>
        <w:t xml:space="preserve"> 5a, neto korisne površine 51,81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484.034,58 kn. </w:t>
      </w:r>
    </w:p>
    <w:p w:rsidRPr="006074A7"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t>ist</w:t>
      </w:r>
      <w:r w:rsidR="000565CE">
        <w:t xml:space="preserve">iče ponudu u iznosu od </w:t>
      </w:r>
      <w:r>
        <w:t xml:space="preserve"> </w:t>
      </w:r>
    </w:p>
    <w:p w:rsidRPr="00E20C7E" w:rsidR="00D2240F" w:rsidP="00D2240F" w:rsidRDefault="00D2240F">
      <w:pPr>
        <w:pStyle w:val="Default"/>
        <w:numPr>
          <w:ilvl w:val="0"/>
          <w:numId w:val="33"/>
        </w:numPr>
        <w:rPr>
          <w:color w:val="auto"/>
          <w:sz w:val="23"/>
          <w:szCs w:val="23"/>
        </w:rPr>
      </w:pPr>
      <w:r>
        <w:t>METRO LIVING d.</w:t>
      </w:r>
      <w:r w:rsidR="000565CE">
        <w:t xml:space="preserve">o.o. ističe ponudu u iznosu od </w:t>
      </w:r>
    </w:p>
    <w:p w:rsidR="00D2240F" w:rsidP="00D2240F" w:rsidRDefault="00D2240F">
      <w:pPr>
        <w:pStyle w:val="Odlomakpopisa"/>
        <w:numPr>
          <w:ilvl w:val="0"/>
          <w:numId w:val="33"/>
        </w:numPr>
        <w:rPr>
          <w:rFonts w:eastAsiaTheme="minorHAnsi"/>
          <w:b/>
          <w:sz w:val="23"/>
          <w:szCs w:val="23"/>
          <w:lang w:eastAsia="en-US"/>
        </w:rPr>
      </w:pPr>
      <w:r w:rsidRPr="003C633D">
        <w:rPr>
          <w:rFonts w:eastAsiaTheme="minorHAnsi"/>
          <w:b/>
          <w:sz w:val="23"/>
          <w:szCs w:val="23"/>
          <w:lang w:eastAsia="en-US"/>
        </w:rPr>
        <w:t xml:space="preserve">Božica </w:t>
      </w:r>
      <w:proofErr w:type="spellStart"/>
      <w:r w:rsidRPr="003C633D">
        <w:rPr>
          <w:rFonts w:eastAsiaTheme="minorHAnsi"/>
          <w:b/>
          <w:sz w:val="23"/>
          <w:szCs w:val="23"/>
          <w:lang w:eastAsia="en-US"/>
        </w:rPr>
        <w:t>Bronzović</w:t>
      </w:r>
      <w:proofErr w:type="spellEnd"/>
      <w:r w:rsidRPr="003C633D">
        <w:rPr>
          <w:rFonts w:eastAsiaTheme="minorHAnsi"/>
          <w:b/>
          <w:sz w:val="23"/>
          <w:szCs w:val="23"/>
          <w:lang w:eastAsia="en-US"/>
        </w:rPr>
        <w:t xml:space="preserve"> Arbanas </w:t>
      </w:r>
      <w:r w:rsidRPr="003C633D" w:rsidR="003C633D">
        <w:rPr>
          <w:rFonts w:eastAsiaTheme="minorHAnsi"/>
          <w:b/>
          <w:sz w:val="23"/>
          <w:szCs w:val="23"/>
          <w:lang w:eastAsia="en-US"/>
        </w:rPr>
        <w:t xml:space="preserve"> i Dragutin Arbanas </w:t>
      </w:r>
      <w:r w:rsidRPr="003C633D">
        <w:rPr>
          <w:rFonts w:eastAsiaTheme="minorHAnsi"/>
          <w:b/>
          <w:sz w:val="23"/>
          <w:szCs w:val="23"/>
          <w:lang w:eastAsia="en-US"/>
        </w:rPr>
        <w:t>isti</w:t>
      </w:r>
      <w:r w:rsidRPr="003C633D" w:rsidR="003C633D">
        <w:rPr>
          <w:rFonts w:eastAsiaTheme="minorHAnsi"/>
          <w:b/>
          <w:sz w:val="23"/>
          <w:szCs w:val="23"/>
          <w:lang w:eastAsia="en-US"/>
        </w:rPr>
        <w:t xml:space="preserve">če ponudu u iznosu od  484.034, 58 kn u 11,22 </w:t>
      </w:r>
      <w:r w:rsidRPr="003C633D">
        <w:rPr>
          <w:rFonts w:eastAsiaTheme="minorHAnsi"/>
          <w:b/>
          <w:sz w:val="23"/>
          <w:szCs w:val="23"/>
          <w:lang w:eastAsia="en-US"/>
        </w:rPr>
        <w:t xml:space="preserve"> kn </w:t>
      </w:r>
    </w:p>
    <w:p w:rsidR="001F0FFC" w:rsidP="001F0FFC" w:rsidRDefault="001F0FFC">
      <w:pPr>
        <w:pStyle w:val="Default"/>
        <w:ind w:left="360"/>
        <w:rPr>
          <w:b/>
        </w:rPr>
      </w:pPr>
    </w:p>
    <w:p w:rsidRPr="000154AA" w:rsidR="001F0FFC" w:rsidP="00745799" w:rsidRDefault="001F0FFC">
      <w:pPr>
        <w:pStyle w:val="Default"/>
        <w:ind w:left="360"/>
        <w:jc w:val="both"/>
        <w:rPr>
          <w:b/>
          <w:sz w:val="23"/>
          <w:szCs w:val="23"/>
        </w:rPr>
      </w:pPr>
      <w:r w:rsidRPr="000154AA">
        <w:rPr>
          <w:b/>
        </w:rPr>
        <w:t>Utvr</w:t>
      </w:r>
      <w:r>
        <w:rPr>
          <w:b/>
        </w:rPr>
        <w:t xml:space="preserve">đuje se  da je  Božica </w:t>
      </w:r>
      <w:proofErr w:type="spellStart"/>
      <w:r>
        <w:rPr>
          <w:b/>
        </w:rPr>
        <w:t>Bronzović</w:t>
      </w:r>
      <w:proofErr w:type="spellEnd"/>
      <w:r>
        <w:rPr>
          <w:b/>
        </w:rPr>
        <w:t xml:space="preserve"> Arbanas,</w:t>
      </w:r>
      <w:r w:rsidR="00E74ACE">
        <w:rPr>
          <w:b/>
        </w:rPr>
        <w:t xml:space="preserve"> </w:t>
      </w:r>
      <w:r>
        <w:rPr>
          <w:b/>
        </w:rPr>
        <w:t xml:space="preserve">Zagreb, </w:t>
      </w:r>
      <w:proofErr w:type="spellStart"/>
      <w:r>
        <w:rPr>
          <w:b/>
        </w:rPr>
        <w:t>Jaruščica</w:t>
      </w:r>
      <w:proofErr w:type="spellEnd"/>
      <w:r>
        <w:rPr>
          <w:b/>
        </w:rPr>
        <w:t xml:space="preserve"> 5a,  OIB:81109718920  i Dragutin Arbanas, </w:t>
      </w:r>
      <w:proofErr w:type="spellStart"/>
      <w:r>
        <w:rPr>
          <w:b/>
        </w:rPr>
        <w:t>Prvan</w:t>
      </w:r>
      <w:proofErr w:type="spellEnd"/>
      <w:r>
        <w:rPr>
          <w:b/>
        </w:rPr>
        <w:t xml:space="preserve"> Selo, Perušić, </w:t>
      </w:r>
      <w:proofErr w:type="spellStart"/>
      <w:r>
        <w:rPr>
          <w:b/>
        </w:rPr>
        <w:t>Prvan</w:t>
      </w:r>
      <w:proofErr w:type="spellEnd"/>
      <w:r>
        <w:rPr>
          <w:b/>
        </w:rPr>
        <w:t xml:space="preserve"> Selo 1, OIB: 74403699021, stekli su </w:t>
      </w:r>
      <w:r w:rsidRPr="000154AA">
        <w:rPr>
          <w:b/>
        </w:rPr>
        <w:t xml:space="preserve"> pravo na dosudu nekretnine  sa najvišom ponudom. </w:t>
      </w:r>
    </w:p>
    <w:p w:rsidR="002D1D34" w:rsidP="003C633D" w:rsidRDefault="002D1D34">
      <w:pPr>
        <w:ind w:left="360"/>
        <w:rPr>
          <w:rFonts w:eastAsiaTheme="minorHAnsi"/>
          <w:sz w:val="23"/>
          <w:szCs w:val="23"/>
          <w:lang w:eastAsia="en-US"/>
        </w:rPr>
      </w:pPr>
    </w:p>
    <w:p w:rsidRPr="003C633D" w:rsidR="000565CE" w:rsidP="003C633D" w:rsidRDefault="000565CE">
      <w:pPr>
        <w:ind w:left="360"/>
        <w:rPr>
          <w:rFonts w:eastAsiaTheme="minorHAnsi"/>
          <w:sz w:val="23"/>
          <w:szCs w:val="23"/>
          <w:lang w:eastAsia="en-US"/>
        </w:rPr>
      </w:pP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lastRenderedPageBreak/>
        <w:t xml:space="preserve">17. 796. ETAŽA: 20/10000 </w:t>
      </w:r>
    </w:p>
    <w:p w:rsidR="00D2240F" w:rsidP="00D2240F" w:rsidRDefault="00D2240F">
      <w:pPr>
        <w:pStyle w:val="Default"/>
        <w:jc w:val="both"/>
        <w:rPr>
          <w:color w:val="auto"/>
          <w:sz w:val="23"/>
          <w:szCs w:val="23"/>
        </w:rPr>
      </w:pPr>
      <w:r>
        <w:rPr>
          <w:color w:val="auto"/>
          <w:sz w:val="23"/>
          <w:szCs w:val="23"/>
        </w:rPr>
        <w:t xml:space="preserve">dvosoban stan oznake S 818, u osmom katu objekta S 2, </w:t>
      </w:r>
      <w:proofErr w:type="spellStart"/>
      <w:r>
        <w:rPr>
          <w:color w:val="auto"/>
          <w:sz w:val="23"/>
          <w:szCs w:val="23"/>
        </w:rPr>
        <w:t>Jaruščica</w:t>
      </w:r>
      <w:proofErr w:type="spellEnd"/>
      <w:r>
        <w:rPr>
          <w:color w:val="auto"/>
          <w:sz w:val="23"/>
          <w:szCs w:val="23"/>
        </w:rPr>
        <w:t xml:space="preserve"> 5a, neto korisne površine 51,81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484.100,00 kn. </w:t>
      </w:r>
    </w:p>
    <w:p w:rsidRPr="003E71B2" w:rsidR="00D2240F" w:rsidP="00D2240F" w:rsidRDefault="00D2240F">
      <w:pPr>
        <w:pStyle w:val="Default"/>
        <w:numPr>
          <w:ilvl w:val="0"/>
          <w:numId w:val="33"/>
        </w:numPr>
        <w:rPr>
          <w:color w:val="auto"/>
          <w:sz w:val="23"/>
          <w:szCs w:val="23"/>
        </w:rPr>
      </w:pPr>
      <w:r w:rsidRPr="00E74ACE">
        <w:rPr>
          <w:b/>
          <w:color w:val="auto"/>
          <w:sz w:val="23"/>
          <w:szCs w:val="23"/>
        </w:rPr>
        <w:t xml:space="preserve">Matija Jozić </w:t>
      </w:r>
      <w:r w:rsidRPr="00E74ACE" w:rsidR="003C633D">
        <w:rPr>
          <w:b/>
        </w:rPr>
        <w:t>ističe</w:t>
      </w:r>
      <w:r w:rsidR="003C633D">
        <w:t xml:space="preserve"> ponudu u iznosu od 484.</w:t>
      </w:r>
      <w:r>
        <w:t>10</w:t>
      </w:r>
      <w:r w:rsidR="003C633D">
        <w:t>0</w:t>
      </w:r>
      <w:r w:rsidR="000565CE">
        <w:t>,00 kn</w:t>
      </w:r>
      <w:r w:rsidR="00E74ACE">
        <w:t xml:space="preserve">, </w:t>
      </w:r>
      <w:r w:rsidRPr="00E74ACE" w:rsidR="00E74ACE">
        <w:rPr>
          <w:b/>
        </w:rPr>
        <w:t>494.100,00</w:t>
      </w:r>
      <w:r w:rsidR="00E74ACE">
        <w:rPr>
          <w:b/>
        </w:rPr>
        <w:t xml:space="preserve"> </w:t>
      </w:r>
      <w:r w:rsidRPr="00E74ACE" w:rsidR="00E74ACE">
        <w:rPr>
          <w:b/>
        </w:rPr>
        <w:t>kn u 11,35 sati,</w:t>
      </w:r>
      <w:r w:rsidR="00E74ACE">
        <w:t xml:space="preserve"> </w:t>
      </w:r>
    </w:p>
    <w:p w:rsidRPr="00D06F8D" w:rsidR="00D2240F" w:rsidP="00D2240F" w:rsidRDefault="00D2240F">
      <w:pPr>
        <w:pStyle w:val="Default"/>
        <w:numPr>
          <w:ilvl w:val="0"/>
          <w:numId w:val="33"/>
        </w:numPr>
        <w:rPr>
          <w:color w:val="auto"/>
          <w:sz w:val="23"/>
          <w:szCs w:val="23"/>
        </w:rPr>
      </w:pPr>
      <w:r>
        <w:t>METRO LIVING d.o.o. istič</w:t>
      </w:r>
      <w:r w:rsidR="000565CE">
        <w:t xml:space="preserve">e ponudu u iznosu od </w:t>
      </w:r>
    </w:p>
    <w:p w:rsidRPr="00254F3F" w:rsidR="00D2240F" w:rsidP="00D2240F" w:rsidRDefault="00D2240F">
      <w:pPr>
        <w:pStyle w:val="Default"/>
        <w:numPr>
          <w:ilvl w:val="0"/>
          <w:numId w:val="33"/>
        </w:numPr>
        <w:rPr>
          <w:color w:val="auto"/>
          <w:sz w:val="23"/>
          <w:szCs w:val="23"/>
        </w:rPr>
      </w:pPr>
      <w:r>
        <w:t>Štefica Šimunić i</w:t>
      </w:r>
      <w:r w:rsidR="000565CE">
        <w:t xml:space="preserve">stiče ponudu u iznosu od </w:t>
      </w:r>
    </w:p>
    <w:p w:rsidRPr="007B7A0C" w:rsidR="00D2240F" w:rsidP="00D2240F" w:rsidRDefault="00D2240F">
      <w:pPr>
        <w:pStyle w:val="Default"/>
        <w:numPr>
          <w:ilvl w:val="0"/>
          <w:numId w:val="33"/>
        </w:numPr>
        <w:rPr>
          <w:color w:val="auto"/>
          <w:sz w:val="23"/>
          <w:szCs w:val="23"/>
        </w:rPr>
      </w:pPr>
      <w:r w:rsidRPr="003C633D">
        <w:rPr>
          <w:b/>
        </w:rPr>
        <w:t xml:space="preserve">Iris </w:t>
      </w:r>
      <w:proofErr w:type="spellStart"/>
      <w:r w:rsidRPr="003C633D">
        <w:rPr>
          <w:b/>
        </w:rPr>
        <w:t>Cekuš</w:t>
      </w:r>
      <w:proofErr w:type="spellEnd"/>
      <w:r w:rsidRPr="003C633D">
        <w:rPr>
          <w:b/>
        </w:rPr>
        <w:t xml:space="preserve">  </w:t>
      </w:r>
      <w:proofErr w:type="spellStart"/>
      <w:r w:rsidRPr="003C633D" w:rsidR="003C633D">
        <w:rPr>
          <w:b/>
        </w:rPr>
        <w:t>Soltz</w:t>
      </w:r>
      <w:proofErr w:type="spellEnd"/>
      <w:r w:rsidRPr="003C633D" w:rsidR="003C633D">
        <w:rPr>
          <w:b/>
        </w:rPr>
        <w:t xml:space="preserve"> </w:t>
      </w:r>
      <w:r w:rsidRPr="00E74ACE" w:rsidR="003C633D">
        <w:t>ističe ponudu u visini 48</w:t>
      </w:r>
      <w:r w:rsidRPr="00E74ACE">
        <w:t>4</w:t>
      </w:r>
      <w:r w:rsidRPr="00E74ACE" w:rsidR="003C633D">
        <w:t>.</w:t>
      </w:r>
      <w:r w:rsidRPr="00E74ACE">
        <w:t>10</w:t>
      </w:r>
      <w:r w:rsidRPr="00E74ACE" w:rsidR="003C633D">
        <w:t>0</w:t>
      </w:r>
      <w:r w:rsidRPr="00E74ACE">
        <w:t xml:space="preserve">,00 kn </w:t>
      </w:r>
      <w:r w:rsidRPr="00E74ACE" w:rsidR="003C633D">
        <w:t xml:space="preserve"> u 11,23 sati</w:t>
      </w:r>
    </w:p>
    <w:p w:rsidR="007B7A0C" w:rsidP="007B7A0C" w:rsidRDefault="007B7A0C">
      <w:pPr>
        <w:pStyle w:val="Default"/>
        <w:rPr>
          <w:color w:val="auto"/>
          <w:sz w:val="23"/>
          <w:szCs w:val="23"/>
        </w:rPr>
      </w:pPr>
    </w:p>
    <w:p w:rsidRPr="000154AA" w:rsidR="007B7A0C" w:rsidP="007B7A0C" w:rsidRDefault="007B7A0C">
      <w:pPr>
        <w:pStyle w:val="Default"/>
        <w:rPr>
          <w:b/>
          <w:sz w:val="23"/>
          <w:szCs w:val="23"/>
        </w:rPr>
      </w:pPr>
      <w:r w:rsidRPr="000154AA">
        <w:rPr>
          <w:b/>
        </w:rPr>
        <w:t>Utvr</w:t>
      </w:r>
      <w:r>
        <w:rPr>
          <w:b/>
        </w:rPr>
        <w:t xml:space="preserve">đuje se  da je  Matija Jozić, Sesvete, </w:t>
      </w:r>
      <w:r w:rsidR="00F840E0">
        <w:rPr>
          <w:b/>
        </w:rPr>
        <w:t xml:space="preserve"> </w:t>
      </w:r>
      <w:proofErr w:type="spellStart"/>
      <w:r>
        <w:rPr>
          <w:b/>
        </w:rPr>
        <w:t>Štibrenska</w:t>
      </w:r>
      <w:proofErr w:type="spellEnd"/>
      <w:r>
        <w:rPr>
          <w:b/>
        </w:rPr>
        <w:t xml:space="preserve"> ulica 1a</w:t>
      </w:r>
      <w:r w:rsidRPr="000154AA">
        <w:rPr>
          <w:b/>
        </w:rPr>
        <w:t xml:space="preserve">, </w:t>
      </w:r>
      <w:r>
        <w:rPr>
          <w:b/>
        </w:rPr>
        <w:t xml:space="preserve">OIB:63838897711, </w:t>
      </w:r>
      <w:r w:rsidRPr="000154AA">
        <w:rPr>
          <w:b/>
        </w:rPr>
        <w:t xml:space="preserve"> stekao pravo na dosudu nekretnine  sa najvišom ponudom. </w:t>
      </w:r>
    </w:p>
    <w:p w:rsidRPr="00E74ACE" w:rsidR="007B7A0C" w:rsidP="007B7A0C" w:rsidRDefault="007B7A0C">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18. 798. ETAŽA: 20/10000 </w:t>
      </w:r>
    </w:p>
    <w:p w:rsidR="00D2240F" w:rsidP="00D2240F" w:rsidRDefault="00D2240F">
      <w:pPr>
        <w:pStyle w:val="Default"/>
        <w:jc w:val="both"/>
        <w:rPr>
          <w:color w:val="auto"/>
          <w:sz w:val="23"/>
          <w:szCs w:val="23"/>
        </w:rPr>
      </w:pPr>
      <w:r>
        <w:rPr>
          <w:color w:val="auto"/>
          <w:sz w:val="23"/>
          <w:szCs w:val="23"/>
        </w:rPr>
        <w:t xml:space="preserve">dvosoban stan oznake S 820, u osmom katu objekta S 2, </w:t>
      </w:r>
      <w:proofErr w:type="spellStart"/>
      <w:r>
        <w:rPr>
          <w:color w:val="auto"/>
          <w:sz w:val="23"/>
          <w:szCs w:val="23"/>
        </w:rPr>
        <w:t>Jaruščica</w:t>
      </w:r>
      <w:proofErr w:type="spellEnd"/>
      <w:r>
        <w:rPr>
          <w:color w:val="auto"/>
          <w:sz w:val="23"/>
          <w:szCs w:val="23"/>
        </w:rPr>
        <w:t xml:space="preserve"> 5, neto korisne površine 51,81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484.200,00 kn. </w:t>
      </w:r>
    </w:p>
    <w:p w:rsidRPr="00D02B17" w:rsidR="00D2240F" w:rsidP="00D2240F" w:rsidRDefault="00D2240F">
      <w:pPr>
        <w:pStyle w:val="Default"/>
        <w:numPr>
          <w:ilvl w:val="0"/>
          <w:numId w:val="33"/>
        </w:numPr>
        <w:rPr>
          <w:color w:val="auto"/>
          <w:sz w:val="23"/>
          <w:szCs w:val="23"/>
        </w:rPr>
      </w:pPr>
      <w:r>
        <w:rPr>
          <w:color w:val="auto"/>
          <w:sz w:val="23"/>
          <w:szCs w:val="23"/>
        </w:rPr>
        <w:t xml:space="preserve">Anica Brozović </w:t>
      </w:r>
      <w:r>
        <w:t>ist</w:t>
      </w:r>
      <w:r w:rsidR="00F840E0">
        <w:t xml:space="preserve">iče ponudu u iznosu od </w:t>
      </w:r>
      <w:r>
        <w:t xml:space="preserve"> kn</w:t>
      </w:r>
    </w:p>
    <w:p w:rsidRPr="007730C3" w:rsidR="00D2240F" w:rsidP="00D2240F" w:rsidRDefault="00D2240F">
      <w:pPr>
        <w:pStyle w:val="Default"/>
        <w:numPr>
          <w:ilvl w:val="0"/>
          <w:numId w:val="33"/>
        </w:numPr>
        <w:rPr>
          <w:color w:val="auto"/>
          <w:sz w:val="23"/>
          <w:szCs w:val="23"/>
        </w:rPr>
      </w:pPr>
      <w:r>
        <w:t>METRO LIVING d.o.o. ist</w:t>
      </w:r>
      <w:r w:rsidR="00F840E0">
        <w:t>iče ponudu u iznosu od</w:t>
      </w:r>
      <w:r>
        <w:t xml:space="preserve"> kn</w:t>
      </w:r>
    </w:p>
    <w:p w:rsidRPr="00CA4818" w:rsidR="00D2240F" w:rsidP="00D2240F" w:rsidRDefault="00D2240F">
      <w:pPr>
        <w:pStyle w:val="Default"/>
        <w:numPr>
          <w:ilvl w:val="0"/>
          <w:numId w:val="33"/>
        </w:numPr>
        <w:rPr>
          <w:color w:val="auto"/>
          <w:sz w:val="23"/>
          <w:szCs w:val="23"/>
        </w:rPr>
      </w:pPr>
      <w:r>
        <w:t>Josip Petričević isti</w:t>
      </w:r>
      <w:r w:rsidR="00F840E0">
        <w:t xml:space="preserve">če ponudu u iznosu od </w:t>
      </w:r>
      <w:r>
        <w:t>kn</w:t>
      </w:r>
    </w:p>
    <w:p w:rsidRPr="00E17074" w:rsidR="00D2240F" w:rsidP="00D2240F" w:rsidRDefault="00D2240F">
      <w:pPr>
        <w:pStyle w:val="Default"/>
        <w:numPr>
          <w:ilvl w:val="0"/>
          <w:numId w:val="33"/>
        </w:numPr>
        <w:rPr>
          <w:color w:val="auto"/>
          <w:sz w:val="23"/>
          <w:szCs w:val="23"/>
        </w:rPr>
      </w:pPr>
      <w:r>
        <w:t xml:space="preserve">Tamara Kos ističe </w:t>
      </w:r>
      <w:r w:rsidR="00983049">
        <w:t>ponudu od 52</w:t>
      </w:r>
      <w:r>
        <w:t>4</w:t>
      </w:r>
      <w:r w:rsidR="00983049">
        <w:t>.</w:t>
      </w:r>
      <w:r>
        <w:t>20</w:t>
      </w:r>
      <w:r w:rsidR="00983049">
        <w:t>0</w:t>
      </w:r>
      <w:r>
        <w:t xml:space="preserve">,00 kn </w:t>
      </w:r>
      <w:r w:rsidR="00983049">
        <w:t xml:space="preserve"> u 11,25 </w:t>
      </w:r>
      <w:r w:rsidR="00E74ACE">
        <w:t xml:space="preserve">, 544,200,00 kn u , 564.200,00 , 584.200,00 kn </w:t>
      </w:r>
    </w:p>
    <w:p w:rsidRPr="00137AE4" w:rsidR="00D2240F" w:rsidP="00D2240F" w:rsidRDefault="00D2240F">
      <w:pPr>
        <w:pStyle w:val="Default"/>
        <w:numPr>
          <w:ilvl w:val="0"/>
          <w:numId w:val="33"/>
        </w:numPr>
        <w:rPr>
          <w:color w:val="auto"/>
          <w:sz w:val="23"/>
          <w:szCs w:val="23"/>
        </w:rPr>
      </w:pPr>
      <w:r>
        <w:t>CENTAR VI</w:t>
      </w:r>
      <w:r w:rsidR="00F840E0">
        <w:t xml:space="preserve">ZIJA  ističe ponudu od </w:t>
      </w:r>
      <w:r>
        <w:t xml:space="preserve"> kn </w:t>
      </w:r>
    </w:p>
    <w:p w:rsidRPr="00137AE4" w:rsidR="00D2240F" w:rsidP="00D2240F" w:rsidRDefault="00D2240F">
      <w:pPr>
        <w:pStyle w:val="Default"/>
        <w:numPr>
          <w:ilvl w:val="0"/>
          <w:numId w:val="33"/>
        </w:numPr>
        <w:rPr>
          <w:color w:val="auto"/>
          <w:sz w:val="23"/>
          <w:szCs w:val="23"/>
        </w:rPr>
      </w:pPr>
      <w:r>
        <w:t xml:space="preserve">Ilija </w:t>
      </w:r>
      <w:proofErr w:type="spellStart"/>
      <w:r>
        <w:t>Tufek</w:t>
      </w:r>
      <w:r w:rsidR="00F840E0">
        <w:t>ović</w:t>
      </w:r>
      <w:proofErr w:type="spellEnd"/>
      <w:r w:rsidR="00F840E0">
        <w:t xml:space="preserve">  ističe ponudu od</w:t>
      </w:r>
      <w:r>
        <w:t xml:space="preserve"> kn </w:t>
      </w:r>
    </w:p>
    <w:p w:rsidRPr="00137AE4" w:rsidR="00D2240F" w:rsidP="00D2240F" w:rsidRDefault="00D2240F">
      <w:pPr>
        <w:pStyle w:val="Default"/>
        <w:numPr>
          <w:ilvl w:val="0"/>
          <w:numId w:val="33"/>
        </w:numPr>
        <w:rPr>
          <w:color w:val="auto"/>
          <w:sz w:val="23"/>
          <w:szCs w:val="23"/>
        </w:rPr>
      </w:pPr>
      <w:r>
        <w:t xml:space="preserve">Matej </w:t>
      </w:r>
      <w:proofErr w:type="spellStart"/>
      <w:r>
        <w:t>Jambra</w:t>
      </w:r>
      <w:r w:rsidR="000565CE">
        <w:t>k</w:t>
      </w:r>
      <w:proofErr w:type="spellEnd"/>
      <w:r w:rsidR="000565CE">
        <w:t xml:space="preserve">  ističe ponudu od</w:t>
      </w:r>
      <w:r w:rsidR="00983049">
        <w:t xml:space="preserve"> 494.420,00 kn u 11,24 </w:t>
      </w:r>
      <w:r>
        <w:t xml:space="preserve"> </w:t>
      </w:r>
    </w:p>
    <w:p w:rsidRPr="00983049" w:rsidR="00D2240F" w:rsidP="00D2240F" w:rsidRDefault="00D2240F">
      <w:pPr>
        <w:pStyle w:val="Default"/>
        <w:numPr>
          <w:ilvl w:val="0"/>
          <w:numId w:val="33"/>
        </w:numPr>
        <w:rPr>
          <w:b/>
          <w:color w:val="auto"/>
          <w:sz w:val="23"/>
          <w:szCs w:val="23"/>
        </w:rPr>
      </w:pPr>
      <w:r w:rsidRPr="00983049">
        <w:rPr>
          <w:b/>
        </w:rPr>
        <w:t xml:space="preserve">Ivan Kralj </w:t>
      </w:r>
      <w:r w:rsidR="000565CE">
        <w:t xml:space="preserve">ističe ponudu od  </w:t>
      </w:r>
      <w:r w:rsidRPr="00983049" w:rsidR="00983049">
        <w:rPr>
          <w:b/>
        </w:rPr>
        <w:t xml:space="preserve"> </w:t>
      </w:r>
      <w:r w:rsidRPr="00983049" w:rsidR="00983049">
        <w:t>504</w:t>
      </w:r>
      <w:r w:rsidR="000565CE">
        <w:t>.200,00</w:t>
      </w:r>
      <w:r w:rsidRPr="00983049" w:rsidR="00983049">
        <w:t>,</w:t>
      </w:r>
      <w:r w:rsidR="00983049">
        <w:t xml:space="preserve"> </w:t>
      </w:r>
      <w:r w:rsidR="00E74ACE">
        <w:t xml:space="preserve"> </w:t>
      </w:r>
      <w:r w:rsidRPr="00E74ACE" w:rsidR="00983049">
        <w:t>534.200,00 u  11,25 sati</w:t>
      </w:r>
      <w:r w:rsidRPr="00E74ACE" w:rsidR="00E74ACE">
        <w:t>, 554.200,00</w:t>
      </w:r>
      <w:r w:rsidR="00E74ACE">
        <w:rPr>
          <w:b/>
        </w:rPr>
        <w:t xml:space="preserve"> </w:t>
      </w:r>
      <w:r w:rsidRPr="00E74ACE" w:rsidR="00E74ACE">
        <w:t>kn u 11,36 sati, 574.200,00 kn</w:t>
      </w:r>
      <w:r w:rsidR="00E74ACE">
        <w:rPr>
          <w:b/>
        </w:rPr>
        <w:t xml:space="preserve"> u 11,37 sati, 594.200,00 kn  11,37 sati </w:t>
      </w:r>
    </w:p>
    <w:p w:rsidRPr="00586CBF" w:rsidR="00D2240F" w:rsidP="00D2240F" w:rsidRDefault="00D2240F">
      <w:pPr>
        <w:pStyle w:val="Default"/>
        <w:numPr>
          <w:ilvl w:val="0"/>
          <w:numId w:val="33"/>
        </w:numPr>
        <w:rPr>
          <w:color w:val="auto"/>
          <w:sz w:val="23"/>
          <w:szCs w:val="23"/>
        </w:rPr>
      </w:pPr>
      <w:r>
        <w:t xml:space="preserve">Tatjana </w:t>
      </w:r>
      <w:proofErr w:type="spellStart"/>
      <w:r>
        <w:t>Matekov</w:t>
      </w:r>
      <w:r w:rsidR="00983049">
        <w:t>ić</w:t>
      </w:r>
      <w:proofErr w:type="spellEnd"/>
      <w:r w:rsidR="00983049">
        <w:t xml:space="preserve"> ističe ponudu u iznosu od 48</w:t>
      </w:r>
      <w:r>
        <w:t>4</w:t>
      </w:r>
      <w:r w:rsidR="00983049">
        <w:t>.</w:t>
      </w:r>
      <w:r>
        <w:t>20</w:t>
      </w:r>
      <w:r w:rsidR="00983049">
        <w:t>0</w:t>
      </w:r>
      <w:r>
        <w:t xml:space="preserve">,00 kn </w:t>
      </w:r>
      <w:r w:rsidR="00983049">
        <w:t xml:space="preserve"> u 11,24 </w:t>
      </w:r>
    </w:p>
    <w:p w:rsidR="00D2240F" w:rsidP="00D2240F" w:rsidRDefault="00D2240F">
      <w:pPr>
        <w:pStyle w:val="Default"/>
        <w:numPr>
          <w:ilvl w:val="0"/>
          <w:numId w:val="33"/>
        </w:numPr>
        <w:rPr>
          <w:color w:val="auto"/>
          <w:sz w:val="23"/>
          <w:szCs w:val="23"/>
        </w:rPr>
      </w:pPr>
      <w:r>
        <w:t xml:space="preserve">Igor Bubnjić </w:t>
      </w:r>
      <w:r w:rsidR="000565CE">
        <w:t xml:space="preserve">ističe ponudu u iznosu </w:t>
      </w:r>
      <w:r w:rsidR="000565CE">
        <w:rPr>
          <w:color w:val="auto"/>
          <w:sz w:val="23"/>
          <w:szCs w:val="23"/>
        </w:rPr>
        <w:t xml:space="preserve">514.200,00 kn </w:t>
      </w:r>
    </w:p>
    <w:p w:rsidRPr="00F840E0" w:rsidR="00F840E0" w:rsidP="00F840E0" w:rsidRDefault="00F840E0">
      <w:pPr>
        <w:pStyle w:val="Default"/>
        <w:ind w:left="720"/>
        <w:rPr>
          <w:b/>
          <w:sz w:val="23"/>
          <w:szCs w:val="23"/>
        </w:rPr>
      </w:pPr>
    </w:p>
    <w:p w:rsidRPr="000154AA" w:rsidR="00F840E0" w:rsidP="00F840E0" w:rsidRDefault="00F840E0">
      <w:pPr>
        <w:pStyle w:val="Default"/>
        <w:rPr>
          <w:b/>
          <w:sz w:val="23"/>
          <w:szCs w:val="23"/>
        </w:rPr>
      </w:pPr>
      <w:r w:rsidRPr="000154AA">
        <w:rPr>
          <w:b/>
        </w:rPr>
        <w:t>Utvr</w:t>
      </w:r>
      <w:r>
        <w:rPr>
          <w:b/>
        </w:rPr>
        <w:t>đuje se  da je  Ivan  Kralj, Lučko  V. Vrbice 15</w:t>
      </w:r>
      <w:r w:rsidRPr="000154AA">
        <w:rPr>
          <w:b/>
        </w:rPr>
        <w:t xml:space="preserve">, </w:t>
      </w:r>
      <w:r>
        <w:rPr>
          <w:b/>
        </w:rPr>
        <w:t xml:space="preserve">OIB:54078371993, </w:t>
      </w:r>
      <w:r w:rsidRPr="000154AA">
        <w:rPr>
          <w:b/>
        </w:rPr>
        <w:t xml:space="preserve"> stekao pravo na dosudu nekretnine  sa najvišom ponudom. </w:t>
      </w:r>
    </w:p>
    <w:p w:rsidR="00F840E0" w:rsidP="00F840E0" w:rsidRDefault="00F840E0">
      <w:pPr>
        <w:pStyle w:val="Default"/>
        <w:rPr>
          <w:color w:val="auto"/>
          <w:sz w:val="23"/>
          <w:szCs w:val="23"/>
        </w:rPr>
      </w:pP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19. 800. ETAŽA: 20/10000 </w:t>
      </w:r>
    </w:p>
    <w:p w:rsidR="00D2240F" w:rsidP="00D2240F" w:rsidRDefault="00D2240F">
      <w:pPr>
        <w:pStyle w:val="Default"/>
        <w:jc w:val="both"/>
        <w:rPr>
          <w:color w:val="auto"/>
          <w:sz w:val="23"/>
          <w:szCs w:val="23"/>
        </w:rPr>
      </w:pPr>
      <w:r>
        <w:rPr>
          <w:color w:val="auto"/>
          <w:sz w:val="23"/>
          <w:szCs w:val="23"/>
        </w:rPr>
        <w:t xml:space="preserve">dvosoban stan oznake S 822, u osmom katu objekta S 2, </w:t>
      </w:r>
      <w:proofErr w:type="spellStart"/>
      <w:r>
        <w:rPr>
          <w:color w:val="auto"/>
          <w:sz w:val="23"/>
          <w:szCs w:val="23"/>
        </w:rPr>
        <w:t>Jaruščica</w:t>
      </w:r>
      <w:proofErr w:type="spellEnd"/>
      <w:r>
        <w:rPr>
          <w:color w:val="auto"/>
          <w:sz w:val="23"/>
          <w:szCs w:val="23"/>
        </w:rPr>
        <w:t xml:space="preserve"> 5, neto korisne površine 51,81 m2, u etažnom elaboratu sve označeno plavom bojom. </w:t>
      </w:r>
    </w:p>
    <w:p w:rsidR="00D2240F" w:rsidP="00D2240F" w:rsidRDefault="00D2240F">
      <w:pPr>
        <w:pStyle w:val="Default"/>
        <w:rPr>
          <w:color w:val="auto"/>
          <w:sz w:val="23"/>
          <w:szCs w:val="23"/>
        </w:rPr>
      </w:pPr>
      <w:r>
        <w:rPr>
          <w:color w:val="auto"/>
          <w:sz w:val="23"/>
          <w:szCs w:val="23"/>
        </w:rPr>
        <w:t>Na ovom ročištu za dražbu nekretnina se ne može prodati ispod vrijednosti od 484.300,00 kn.</w:t>
      </w:r>
    </w:p>
    <w:p w:rsidRPr="00BE2513" w:rsidR="00D2240F" w:rsidP="00D2240F" w:rsidRDefault="00D2240F">
      <w:pPr>
        <w:pStyle w:val="Default"/>
        <w:numPr>
          <w:ilvl w:val="0"/>
          <w:numId w:val="33"/>
        </w:numPr>
        <w:rPr>
          <w:color w:val="auto"/>
          <w:sz w:val="23"/>
          <w:szCs w:val="23"/>
        </w:rPr>
      </w:pPr>
      <w:r>
        <w:rPr>
          <w:color w:val="auto"/>
          <w:sz w:val="23"/>
          <w:szCs w:val="23"/>
        </w:rPr>
        <w:t xml:space="preserve">OPERETA LEGALIZACIJA d.o.o. </w:t>
      </w:r>
      <w:r w:rsidR="00983049">
        <w:t>ističe ponudu u iznosu od 48</w:t>
      </w:r>
      <w:r>
        <w:t>4</w:t>
      </w:r>
      <w:r w:rsidR="00983049">
        <w:t>.</w:t>
      </w:r>
      <w:r>
        <w:t>30</w:t>
      </w:r>
      <w:r w:rsidR="00983049">
        <w:t>0</w:t>
      </w:r>
      <w:r>
        <w:t xml:space="preserve">,00 kn </w:t>
      </w:r>
    </w:p>
    <w:p w:rsidRPr="00983049" w:rsidR="00D2240F" w:rsidP="00D2240F" w:rsidRDefault="00D2240F">
      <w:pPr>
        <w:pStyle w:val="Default"/>
        <w:numPr>
          <w:ilvl w:val="0"/>
          <w:numId w:val="33"/>
        </w:numPr>
        <w:rPr>
          <w:b/>
          <w:color w:val="auto"/>
          <w:sz w:val="23"/>
          <w:szCs w:val="23"/>
        </w:rPr>
      </w:pPr>
      <w:r w:rsidRPr="00983049">
        <w:rPr>
          <w:b/>
          <w:color w:val="auto"/>
          <w:sz w:val="23"/>
          <w:szCs w:val="23"/>
        </w:rPr>
        <w:t xml:space="preserve">Zvjezdana Balen </w:t>
      </w:r>
      <w:proofErr w:type="spellStart"/>
      <w:r w:rsidRPr="00983049">
        <w:rPr>
          <w:b/>
          <w:color w:val="auto"/>
          <w:sz w:val="23"/>
          <w:szCs w:val="23"/>
        </w:rPr>
        <w:t>Vuglač</w:t>
      </w:r>
      <w:proofErr w:type="spellEnd"/>
      <w:r w:rsidRPr="00983049">
        <w:rPr>
          <w:b/>
          <w:color w:val="auto"/>
          <w:sz w:val="23"/>
          <w:szCs w:val="23"/>
        </w:rPr>
        <w:t xml:space="preserve"> </w:t>
      </w:r>
      <w:r w:rsidRPr="00983049" w:rsidR="00983049">
        <w:rPr>
          <w:b/>
        </w:rPr>
        <w:t>ističe ponudu u iznosu od 48</w:t>
      </w:r>
      <w:r w:rsidRPr="00983049">
        <w:rPr>
          <w:b/>
        </w:rPr>
        <w:t>4</w:t>
      </w:r>
      <w:r w:rsidRPr="00983049" w:rsidR="00983049">
        <w:rPr>
          <w:b/>
        </w:rPr>
        <w:t>.</w:t>
      </w:r>
      <w:r w:rsidRPr="00983049">
        <w:rPr>
          <w:b/>
        </w:rPr>
        <w:t>3</w:t>
      </w:r>
      <w:r w:rsidRPr="00983049" w:rsidR="00983049">
        <w:rPr>
          <w:b/>
        </w:rPr>
        <w:t>0</w:t>
      </w:r>
      <w:r w:rsidRPr="00983049">
        <w:rPr>
          <w:b/>
        </w:rPr>
        <w:t xml:space="preserve">0,00 kn </w:t>
      </w:r>
      <w:r w:rsidRPr="00983049" w:rsidR="00983049">
        <w:rPr>
          <w:b/>
        </w:rPr>
        <w:t xml:space="preserve"> u 11,26 sati </w:t>
      </w:r>
    </w:p>
    <w:p w:rsidRPr="0001284C" w:rsidR="00D2240F" w:rsidP="00D2240F" w:rsidRDefault="00D2240F">
      <w:pPr>
        <w:pStyle w:val="Default"/>
        <w:numPr>
          <w:ilvl w:val="0"/>
          <w:numId w:val="33"/>
        </w:numPr>
        <w:rPr>
          <w:color w:val="auto"/>
          <w:sz w:val="23"/>
          <w:szCs w:val="23"/>
        </w:rPr>
      </w:pPr>
      <w:r>
        <w:t>METRO LIVING d.o.o. ist</w:t>
      </w:r>
      <w:r w:rsidR="00983049">
        <w:t xml:space="preserve">iče ponudu u iznosu od </w:t>
      </w:r>
      <w:r>
        <w:t xml:space="preserve"> kn </w:t>
      </w:r>
    </w:p>
    <w:p w:rsidRPr="00EF0C75" w:rsidR="00D2240F" w:rsidP="00D2240F" w:rsidRDefault="00E74ACE">
      <w:pPr>
        <w:pStyle w:val="Default"/>
        <w:numPr>
          <w:ilvl w:val="0"/>
          <w:numId w:val="33"/>
        </w:numPr>
        <w:rPr>
          <w:color w:val="auto"/>
          <w:sz w:val="23"/>
          <w:szCs w:val="23"/>
        </w:rPr>
      </w:pPr>
      <w:r>
        <w:t xml:space="preserve">Stjepan </w:t>
      </w:r>
      <w:proofErr w:type="spellStart"/>
      <w:r>
        <w:t>Žulji</w:t>
      </w:r>
      <w:r w:rsidR="00D2240F">
        <w:t>ć</w:t>
      </w:r>
      <w:proofErr w:type="spellEnd"/>
      <w:r w:rsidR="00D2240F">
        <w:t xml:space="preserve"> ist</w:t>
      </w:r>
      <w:r w:rsidR="00983049">
        <w:t xml:space="preserve">iče ponudu u iznosu od </w:t>
      </w:r>
      <w:r w:rsidR="00D2240F">
        <w:t xml:space="preserve"> kn</w:t>
      </w:r>
    </w:p>
    <w:p w:rsidRPr="00EF0C75" w:rsidR="00D2240F" w:rsidP="00D2240F" w:rsidRDefault="00D2240F">
      <w:pPr>
        <w:pStyle w:val="Odlomakpopisa"/>
        <w:numPr>
          <w:ilvl w:val="0"/>
          <w:numId w:val="33"/>
        </w:numPr>
        <w:rPr>
          <w:rFonts w:eastAsiaTheme="minorHAnsi"/>
          <w:sz w:val="23"/>
          <w:szCs w:val="23"/>
          <w:lang w:eastAsia="en-US"/>
        </w:rPr>
      </w:pPr>
      <w:r w:rsidRPr="00EF0C75">
        <w:rPr>
          <w:rFonts w:eastAsiaTheme="minorHAnsi"/>
          <w:sz w:val="23"/>
          <w:szCs w:val="23"/>
          <w:lang w:eastAsia="en-US"/>
        </w:rPr>
        <w:t xml:space="preserve">Božica </w:t>
      </w:r>
      <w:proofErr w:type="spellStart"/>
      <w:r w:rsidRPr="00EF0C75">
        <w:rPr>
          <w:rFonts w:eastAsiaTheme="minorHAnsi"/>
          <w:sz w:val="23"/>
          <w:szCs w:val="23"/>
          <w:lang w:eastAsia="en-US"/>
        </w:rPr>
        <w:t>Bronzović</w:t>
      </w:r>
      <w:proofErr w:type="spellEnd"/>
      <w:r w:rsidRPr="00EF0C75">
        <w:rPr>
          <w:rFonts w:eastAsiaTheme="minorHAnsi"/>
          <w:sz w:val="23"/>
          <w:szCs w:val="23"/>
          <w:lang w:eastAsia="en-US"/>
        </w:rPr>
        <w:t xml:space="preserve">  Arbanas </w:t>
      </w:r>
      <w:r w:rsidR="00983049">
        <w:rPr>
          <w:rFonts w:eastAsiaTheme="minorHAnsi"/>
          <w:sz w:val="23"/>
          <w:szCs w:val="23"/>
          <w:lang w:eastAsia="en-US"/>
        </w:rPr>
        <w:t xml:space="preserve"> i Dragutin Arbanas</w:t>
      </w:r>
      <w:r w:rsidRPr="00EF0C75">
        <w:rPr>
          <w:rFonts w:eastAsiaTheme="minorHAnsi"/>
          <w:sz w:val="23"/>
          <w:szCs w:val="23"/>
          <w:lang w:eastAsia="en-US"/>
        </w:rPr>
        <w:t xml:space="preserve"> is</w:t>
      </w:r>
      <w:r w:rsidR="00983049">
        <w:rPr>
          <w:rFonts w:eastAsiaTheme="minorHAnsi"/>
          <w:sz w:val="23"/>
          <w:szCs w:val="23"/>
          <w:lang w:eastAsia="en-US"/>
        </w:rPr>
        <w:t>tiču</w:t>
      </w:r>
      <w:r w:rsidR="000565CE">
        <w:rPr>
          <w:rFonts w:eastAsiaTheme="minorHAnsi"/>
          <w:sz w:val="23"/>
          <w:szCs w:val="23"/>
          <w:lang w:eastAsia="en-US"/>
        </w:rPr>
        <w:t xml:space="preserve"> ponudu u iznosu </w:t>
      </w:r>
    </w:p>
    <w:p w:rsidR="00D2240F" w:rsidP="00983049" w:rsidRDefault="00D2240F">
      <w:pPr>
        <w:pStyle w:val="Default"/>
        <w:ind w:left="360"/>
        <w:rPr>
          <w:color w:val="auto"/>
          <w:sz w:val="23"/>
          <w:szCs w:val="23"/>
        </w:rPr>
      </w:pPr>
    </w:p>
    <w:p w:rsidRPr="000154AA" w:rsidR="00E74ACE" w:rsidP="00E74ACE" w:rsidRDefault="00E74ACE">
      <w:pPr>
        <w:pStyle w:val="Default"/>
        <w:rPr>
          <w:b/>
          <w:sz w:val="23"/>
          <w:szCs w:val="23"/>
        </w:rPr>
      </w:pPr>
      <w:r w:rsidRPr="000154AA">
        <w:rPr>
          <w:b/>
        </w:rPr>
        <w:t>Utvr</w:t>
      </w:r>
      <w:r>
        <w:rPr>
          <w:b/>
        </w:rPr>
        <w:t xml:space="preserve">đuje se  da je  Zvjezdana Balen </w:t>
      </w:r>
      <w:proofErr w:type="spellStart"/>
      <w:r>
        <w:rPr>
          <w:b/>
        </w:rPr>
        <w:t>Vuglač</w:t>
      </w:r>
      <w:proofErr w:type="spellEnd"/>
      <w:r w:rsidRPr="000154AA">
        <w:rPr>
          <w:b/>
        </w:rPr>
        <w:t>,</w:t>
      </w:r>
      <w:r>
        <w:rPr>
          <w:b/>
        </w:rPr>
        <w:t xml:space="preserve"> </w:t>
      </w:r>
      <w:proofErr w:type="spellStart"/>
      <w:r>
        <w:rPr>
          <w:b/>
        </w:rPr>
        <w:t>Marinići</w:t>
      </w:r>
      <w:proofErr w:type="spellEnd"/>
      <w:r>
        <w:rPr>
          <w:b/>
        </w:rPr>
        <w:t xml:space="preserve">, </w:t>
      </w:r>
      <w:proofErr w:type="spellStart"/>
      <w:r>
        <w:rPr>
          <w:b/>
        </w:rPr>
        <w:t>Viškovo</w:t>
      </w:r>
      <w:proofErr w:type="spellEnd"/>
      <w:r>
        <w:rPr>
          <w:b/>
        </w:rPr>
        <w:t xml:space="preserve">, </w:t>
      </w:r>
      <w:proofErr w:type="spellStart"/>
      <w:r>
        <w:rPr>
          <w:b/>
        </w:rPr>
        <w:t>Marinići</w:t>
      </w:r>
      <w:proofErr w:type="spellEnd"/>
      <w:r>
        <w:rPr>
          <w:b/>
        </w:rPr>
        <w:t xml:space="preserve"> 80b</w:t>
      </w:r>
      <w:r w:rsidRPr="000154AA">
        <w:rPr>
          <w:b/>
        </w:rPr>
        <w:t xml:space="preserve"> , </w:t>
      </w:r>
      <w:r>
        <w:rPr>
          <w:b/>
        </w:rPr>
        <w:t xml:space="preserve">OIB:41427375263, stekla </w:t>
      </w:r>
      <w:r w:rsidRPr="000154AA">
        <w:rPr>
          <w:b/>
        </w:rPr>
        <w:t xml:space="preserve"> pravo na dosudu nekretnine  sa najvišom ponudom. </w:t>
      </w:r>
    </w:p>
    <w:p w:rsidR="00D2240F" w:rsidP="00D2240F" w:rsidRDefault="00D2240F">
      <w:pPr>
        <w:pStyle w:val="Default"/>
        <w:rPr>
          <w:color w:val="auto"/>
          <w:sz w:val="23"/>
          <w:szCs w:val="23"/>
        </w:rPr>
      </w:pPr>
      <w:r>
        <w:rPr>
          <w:color w:val="auto"/>
          <w:sz w:val="23"/>
          <w:szCs w:val="23"/>
        </w:rPr>
        <w:t xml:space="preserve"> </w:t>
      </w:r>
    </w:p>
    <w:p w:rsidR="00BD1D83" w:rsidP="00D2240F" w:rsidRDefault="00BD1D83">
      <w:pPr>
        <w:pStyle w:val="Default"/>
        <w:rPr>
          <w:color w:val="auto"/>
          <w:sz w:val="23"/>
          <w:szCs w:val="23"/>
        </w:rPr>
      </w:pPr>
    </w:p>
    <w:p w:rsidR="00BD1D83" w:rsidP="00D2240F" w:rsidRDefault="00BD1D83">
      <w:pPr>
        <w:pStyle w:val="Default"/>
        <w:rPr>
          <w:color w:val="auto"/>
          <w:sz w:val="23"/>
          <w:szCs w:val="23"/>
        </w:rPr>
      </w:pPr>
    </w:p>
    <w:p w:rsidR="00BD1D83" w:rsidP="00D2240F" w:rsidRDefault="00BD1D83">
      <w:pPr>
        <w:pStyle w:val="Default"/>
        <w:rPr>
          <w:color w:val="auto"/>
          <w:sz w:val="23"/>
          <w:szCs w:val="23"/>
        </w:rPr>
      </w:pPr>
    </w:p>
    <w:p w:rsidR="00BD1D83" w:rsidP="00D2240F" w:rsidRDefault="00BD1D83">
      <w:pPr>
        <w:pStyle w:val="Default"/>
        <w:rPr>
          <w:color w:val="auto"/>
          <w:sz w:val="23"/>
          <w:szCs w:val="23"/>
        </w:rPr>
      </w:pPr>
    </w:p>
    <w:p w:rsidR="00BD1D83" w:rsidP="00D2240F" w:rsidRDefault="00BD1D83">
      <w:pPr>
        <w:pStyle w:val="Default"/>
        <w:rPr>
          <w:color w:val="auto"/>
          <w:sz w:val="23"/>
          <w:szCs w:val="23"/>
        </w:rPr>
      </w:pPr>
    </w:p>
    <w:p w:rsidR="00BD1D83" w:rsidP="00D2240F" w:rsidRDefault="00BD1D83">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20. 802. ETAŽA: 20/10000 </w:t>
      </w:r>
    </w:p>
    <w:p w:rsidR="00D2240F" w:rsidP="00D2240F" w:rsidRDefault="00D2240F">
      <w:pPr>
        <w:pStyle w:val="Default"/>
        <w:jc w:val="both"/>
        <w:rPr>
          <w:color w:val="auto"/>
          <w:sz w:val="23"/>
          <w:szCs w:val="23"/>
        </w:rPr>
      </w:pPr>
      <w:r>
        <w:rPr>
          <w:color w:val="auto"/>
          <w:sz w:val="23"/>
          <w:szCs w:val="23"/>
        </w:rPr>
        <w:t xml:space="preserve">dvosoban stan oznake S 824, u osmom katu objekta S 2, </w:t>
      </w:r>
      <w:proofErr w:type="spellStart"/>
      <w:r>
        <w:rPr>
          <w:color w:val="auto"/>
          <w:sz w:val="23"/>
          <w:szCs w:val="23"/>
        </w:rPr>
        <w:t>Jaruščica</w:t>
      </w:r>
      <w:proofErr w:type="spellEnd"/>
      <w:r>
        <w:rPr>
          <w:color w:val="auto"/>
          <w:sz w:val="23"/>
          <w:szCs w:val="23"/>
        </w:rPr>
        <w:t xml:space="preserve"> 5, neto korisne površine 51,81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484.400,00 kn. </w:t>
      </w:r>
    </w:p>
    <w:p w:rsidRPr="0032072F" w:rsidR="00D2240F" w:rsidP="00D2240F" w:rsidRDefault="00D2240F">
      <w:pPr>
        <w:pStyle w:val="Default"/>
        <w:numPr>
          <w:ilvl w:val="0"/>
          <w:numId w:val="33"/>
        </w:numPr>
        <w:rPr>
          <w:b/>
          <w:bCs/>
          <w:color w:val="auto"/>
          <w:sz w:val="23"/>
          <w:szCs w:val="23"/>
        </w:rPr>
      </w:pPr>
      <w:r w:rsidRPr="0032072F">
        <w:rPr>
          <w:color w:val="auto"/>
          <w:sz w:val="23"/>
          <w:szCs w:val="23"/>
        </w:rPr>
        <w:t xml:space="preserve">OPERETA LEGALIZACIJA d.o.o. </w:t>
      </w:r>
      <w:r>
        <w:t>ist</w:t>
      </w:r>
      <w:r w:rsidR="007416FB">
        <w:t xml:space="preserve">iče ponudu u iznosu od </w:t>
      </w:r>
      <w:r>
        <w:t xml:space="preserve"> kn</w:t>
      </w:r>
    </w:p>
    <w:p w:rsidRPr="003F672F" w:rsidR="00D2240F" w:rsidP="00D2240F" w:rsidRDefault="00D2240F">
      <w:pPr>
        <w:pStyle w:val="Default"/>
        <w:numPr>
          <w:ilvl w:val="0"/>
          <w:numId w:val="33"/>
        </w:numPr>
        <w:rPr>
          <w:b/>
          <w:bCs/>
          <w:color w:val="auto"/>
          <w:sz w:val="23"/>
          <w:szCs w:val="23"/>
        </w:rPr>
      </w:pPr>
      <w:r>
        <w:t xml:space="preserve">METRO LIVING d.o.o. ističe ponudu u iznosu </w:t>
      </w:r>
    </w:p>
    <w:p w:rsidRPr="00385186" w:rsidR="00D2240F" w:rsidP="00D2240F" w:rsidRDefault="00983049">
      <w:pPr>
        <w:pStyle w:val="Odlomakpopisa"/>
        <w:numPr>
          <w:ilvl w:val="0"/>
          <w:numId w:val="31"/>
        </w:numPr>
        <w:rPr>
          <w:b/>
        </w:rPr>
      </w:pPr>
      <w:r w:rsidRPr="00385186">
        <w:rPr>
          <w:b/>
        </w:rPr>
        <w:t>Josip  Jelić</w:t>
      </w:r>
      <w:r>
        <w:t xml:space="preserve">  ističe ponudu u iznosu od </w:t>
      </w:r>
      <w:r w:rsidR="00D2240F">
        <w:t xml:space="preserve"> </w:t>
      </w:r>
      <w:r w:rsidRPr="00B17975" w:rsidR="00B17975">
        <w:t>494.400,00 kn</w:t>
      </w:r>
      <w:r w:rsidR="00B17975">
        <w:t xml:space="preserve"> , 514, </w:t>
      </w:r>
      <w:r w:rsidR="00FB5006">
        <w:t>534,554</w:t>
      </w:r>
      <w:r w:rsidR="00385186">
        <w:t xml:space="preserve">, </w:t>
      </w:r>
      <w:r w:rsidRPr="00385186" w:rsidR="00385186">
        <w:rPr>
          <w:b/>
        </w:rPr>
        <w:t>574.400,00 kn u 11,53 sati</w:t>
      </w:r>
    </w:p>
    <w:p w:rsidRPr="00385186" w:rsidR="00D2240F" w:rsidP="00D2240F" w:rsidRDefault="00D2240F">
      <w:pPr>
        <w:pStyle w:val="Odlomakpopisa"/>
        <w:numPr>
          <w:ilvl w:val="0"/>
          <w:numId w:val="31"/>
        </w:numPr>
      </w:pPr>
      <w:r w:rsidRPr="007416FB">
        <w:t xml:space="preserve">Filip </w:t>
      </w:r>
      <w:proofErr w:type="spellStart"/>
      <w:r w:rsidRPr="007416FB">
        <w:t>Gril</w:t>
      </w:r>
      <w:r w:rsidRPr="007416FB" w:rsidR="00983049">
        <w:t>ec</w:t>
      </w:r>
      <w:proofErr w:type="spellEnd"/>
      <w:r w:rsidRPr="007416FB" w:rsidR="00983049">
        <w:t xml:space="preserve"> ističe</w:t>
      </w:r>
      <w:r w:rsidRPr="00983049" w:rsidR="00983049">
        <w:t xml:space="preserve"> ponudu u iznosu od </w:t>
      </w:r>
      <w:r w:rsidRPr="00B17975" w:rsidR="00983049">
        <w:t>48</w:t>
      </w:r>
      <w:r w:rsidRPr="00B17975">
        <w:t>4</w:t>
      </w:r>
      <w:r w:rsidRPr="00B17975" w:rsidR="00983049">
        <w:t>.</w:t>
      </w:r>
      <w:r w:rsidRPr="00B17975">
        <w:t>4</w:t>
      </w:r>
      <w:r w:rsidRPr="00B17975" w:rsidR="00983049">
        <w:t>0</w:t>
      </w:r>
      <w:r w:rsidRPr="00B17975">
        <w:t>0,00 kn</w:t>
      </w:r>
      <w:r w:rsidRPr="00B17975" w:rsidR="00983049">
        <w:t xml:space="preserve"> u 11,27 sati </w:t>
      </w:r>
      <w:r w:rsidRPr="00B17975" w:rsidR="00B17975">
        <w:t>, 504.</w:t>
      </w:r>
      <w:r w:rsidR="00B17975">
        <w:rPr>
          <w:b/>
        </w:rPr>
        <w:t xml:space="preserve">, </w:t>
      </w:r>
      <w:r w:rsidRPr="00FB5006" w:rsidR="00B17975">
        <w:t>524.400,00 kn u 11,41 sati</w:t>
      </w:r>
      <w:r w:rsidRPr="00FB5006" w:rsidR="00FB5006">
        <w:t>, 544.400,00 kn,</w:t>
      </w:r>
      <w:r w:rsidR="00FB5006">
        <w:rPr>
          <w:b/>
        </w:rPr>
        <w:t xml:space="preserve"> </w:t>
      </w:r>
      <w:r w:rsidRPr="00385186" w:rsidR="00FB5006">
        <w:t xml:space="preserve">564.400,00 kn u 11,49 sati </w:t>
      </w:r>
    </w:p>
    <w:p w:rsidRPr="007416FB" w:rsidR="007416FB" w:rsidP="007416FB" w:rsidRDefault="007416FB">
      <w:pPr>
        <w:pStyle w:val="Default"/>
        <w:ind w:left="720"/>
        <w:rPr>
          <w:b/>
          <w:sz w:val="23"/>
          <w:szCs w:val="23"/>
        </w:rPr>
      </w:pPr>
    </w:p>
    <w:p w:rsidRPr="000154AA" w:rsidR="007416FB" w:rsidP="007416FB" w:rsidRDefault="007416FB">
      <w:pPr>
        <w:pStyle w:val="Default"/>
        <w:rPr>
          <w:b/>
          <w:sz w:val="23"/>
          <w:szCs w:val="23"/>
        </w:rPr>
      </w:pPr>
      <w:r w:rsidRPr="000154AA">
        <w:rPr>
          <w:b/>
        </w:rPr>
        <w:t>Utvr</w:t>
      </w:r>
      <w:r>
        <w:rPr>
          <w:b/>
        </w:rPr>
        <w:t>đuje se  da je   Josip Jelić, Velika Gorica, Slavka Kolara 35, OIB:40473949514</w:t>
      </w:r>
      <w:r w:rsidR="00D235E2">
        <w:rPr>
          <w:b/>
        </w:rPr>
        <w:t xml:space="preserve">, </w:t>
      </w:r>
      <w:r w:rsidRPr="000154AA">
        <w:rPr>
          <w:b/>
        </w:rPr>
        <w:t xml:space="preserve"> stekao pravo na dosudu nekretnine  sa najvišom ponudom. </w:t>
      </w:r>
    </w:p>
    <w:p w:rsidRPr="0032072F" w:rsidR="00D2240F" w:rsidP="00D2240F" w:rsidRDefault="00D2240F">
      <w:pPr>
        <w:pStyle w:val="Default"/>
        <w:ind w:left="720"/>
        <w:rPr>
          <w:b/>
          <w:bCs/>
          <w:color w:val="auto"/>
          <w:sz w:val="23"/>
          <w:szCs w:val="23"/>
        </w:rPr>
      </w:pPr>
    </w:p>
    <w:p w:rsidR="00D2240F" w:rsidP="00D2240F" w:rsidRDefault="00D2240F">
      <w:pPr>
        <w:pStyle w:val="Default"/>
        <w:rPr>
          <w:color w:val="auto"/>
          <w:sz w:val="23"/>
          <w:szCs w:val="23"/>
        </w:rPr>
      </w:pPr>
      <w:r>
        <w:rPr>
          <w:b/>
          <w:bCs/>
          <w:color w:val="auto"/>
          <w:sz w:val="23"/>
          <w:szCs w:val="23"/>
        </w:rPr>
        <w:t xml:space="preserve">21. 804. ETAŽA: 20/10000 </w:t>
      </w:r>
    </w:p>
    <w:p w:rsidR="00D2240F" w:rsidP="00D2240F" w:rsidRDefault="00D2240F">
      <w:pPr>
        <w:pStyle w:val="Default"/>
        <w:jc w:val="both"/>
        <w:rPr>
          <w:color w:val="auto"/>
          <w:sz w:val="23"/>
          <w:szCs w:val="23"/>
        </w:rPr>
      </w:pPr>
      <w:r>
        <w:rPr>
          <w:color w:val="auto"/>
          <w:sz w:val="23"/>
          <w:szCs w:val="23"/>
        </w:rPr>
        <w:t xml:space="preserve">dvosoban stan oznake S 826, u osmom katu objekta S 2, </w:t>
      </w:r>
      <w:proofErr w:type="spellStart"/>
      <w:r>
        <w:rPr>
          <w:color w:val="auto"/>
          <w:sz w:val="23"/>
          <w:szCs w:val="23"/>
        </w:rPr>
        <w:t>Jaruščica</w:t>
      </w:r>
      <w:proofErr w:type="spellEnd"/>
      <w:r>
        <w:rPr>
          <w:color w:val="auto"/>
          <w:sz w:val="23"/>
          <w:szCs w:val="23"/>
        </w:rPr>
        <w:t xml:space="preserve"> 5, neto korisne površine 51,80 m2, u etažnom elaboratu sve označeno plavom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482.975,22 kn. </w:t>
      </w:r>
    </w:p>
    <w:p w:rsidR="00D2240F" w:rsidP="00D2240F" w:rsidRDefault="00D2240F">
      <w:pPr>
        <w:pStyle w:val="Default"/>
        <w:numPr>
          <w:ilvl w:val="0"/>
          <w:numId w:val="32"/>
        </w:numPr>
        <w:rPr>
          <w:color w:val="auto"/>
          <w:sz w:val="23"/>
          <w:szCs w:val="23"/>
        </w:rPr>
      </w:pPr>
      <w:r w:rsidRPr="00E727A0">
        <w:rPr>
          <w:b/>
          <w:color w:val="auto"/>
          <w:sz w:val="23"/>
          <w:szCs w:val="23"/>
        </w:rPr>
        <w:t xml:space="preserve">Sandi </w:t>
      </w:r>
      <w:proofErr w:type="spellStart"/>
      <w:r w:rsidRPr="00E727A0">
        <w:rPr>
          <w:b/>
          <w:color w:val="auto"/>
          <w:sz w:val="23"/>
          <w:szCs w:val="23"/>
        </w:rPr>
        <w:t>Križman</w:t>
      </w:r>
      <w:proofErr w:type="spellEnd"/>
      <w:r w:rsidRPr="00E727A0">
        <w:rPr>
          <w:b/>
          <w:color w:val="auto"/>
          <w:sz w:val="23"/>
          <w:szCs w:val="23"/>
        </w:rPr>
        <w:t xml:space="preserve"> </w:t>
      </w:r>
      <w:r w:rsidRPr="005D394D">
        <w:rPr>
          <w:color w:val="auto"/>
          <w:sz w:val="23"/>
          <w:szCs w:val="23"/>
        </w:rPr>
        <w:t>ističe ponudu u iznosu od</w:t>
      </w:r>
      <w:r w:rsidR="005D394D">
        <w:rPr>
          <w:color w:val="auto"/>
          <w:sz w:val="23"/>
          <w:szCs w:val="23"/>
        </w:rPr>
        <w:t xml:space="preserve"> 48</w:t>
      </w:r>
      <w:r>
        <w:rPr>
          <w:color w:val="auto"/>
          <w:sz w:val="23"/>
          <w:szCs w:val="23"/>
        </w:rPr>
        <w:t>2</w:t>
      </w:r>
      <w:r w:rsidR="005D394D">
        <w:rPr>
          <w:color w:val="auto"/>
          <w:sz w:val="23"/>
          <w:szCs w:val="23"/>
        </w:rPr>
        <w:t>.97</w:t>
      </w:r>
      <w:r>
        <w:rPr>
          <w:color w:val="auto"/>
          <w:sz w:val="23"/>
          <w:szCs w:val="23"/>
        </w:rPr>
        <w:t>5</w:t>
      </w:r>
      <w:r w:rsidR="005D394D">
        <w:rPr>
          <w:color w:val="auto"/>
          <w:sz w:val="23"/>
          <w:szCs w:val="23"/>
        </w:rPr>
        <w:t>,2</w:t>
      </w:r>
      <w:r>
        <w:rPr>
          <w:color w:val="auto"/>
          <w:sz w:val="23"/>
          <w:szCs w:val="23"/>
        </w:rPr>
        <w:t>2 kn</w:t>
      </w:r>
      <w:r w:rsidR="00E727A0">
        <w:rPr>
          <w:color w:val="auto"/>
          <w:sz w:val="23"/>
          <w:szCs w:val="23"/>
        </w:rPr>
        <w:t xml:space="preserve">, </w:t>
      </w:r>
      <w:r w:rsidRPr="00E727A0" w:rsidR="00E727A0">
        <w:rPr>
          <w:b/>
          <w:color w:val="auto"/>
          <w:sz w:val="23"/>
          <w:szCs w:val="23"/>
        </w:rPr>
        <w:t>492.975,22 kn  u 11,55 sati</w:t>
      </w:r>
    </w:p>
    <w:p w:rsidRPr="00054B46" w:rsidR="00D2240F" w:rsidP="00D2240F" w:rsidRDefault="00D2240F">
      <w:pPr>
        <w:pStyle w:val="Default"/>
        <w:numPr>
          <w:ilvl w:val="0"/>
          <w:numId w:val="32"/>
        </w:numPr>
        <w:rPr>
          <w:color w:val="auto"/>
          <w:sz w:val="23"/>
          <w:szCs w:val="23"/>
        </w:rPr>
      </w:pPr>
      <w:r>
        <w:t>OPERETA LEGALIZACIJA d.o.o. ist</w:t>
      </w:r>
      <w:r w:rsidR="005D394D">
        <w:t xml:space="preserve">iče ponudu u iznosu od </w:t>
      </w:r>
    </w:p>
    <w:p w:rsidRPr="005D394D" w:rsidR="005D394D" w:rsidP="00D2240F" w:rsidRDefault="00D2240F">
      <w:pPr>
        <w:pStyle w:val="Default"/>
        <w:numPr>
          <w:ilvl w:val="0"/>
          <w:numId w:val="32"/>
        </w:numPr>
        <w:rPr>
          <w:color w:val="auto"/>
          <w:sz w:val="23"/>
          <w:szCs w:val="23"/>
        </w:rPr>
      </w:pPr>
      <w:r>
        <w:t>METRO LIVING d.o.o. ist</w:t>
      </w:r>
      <w:r w:rsidR="00E727A0">
        <w:t xml:space="preserve">iče </w:t>
      </w:r>
      <w:r w:rsidR="005D394D">
        <w:t xml:space="preserve">ponudu u iznosu od </w:t>
      </w:r>
    </w:p>
    <w:p w:rsidRPr="005D394D" w:rsidR="00D2240F" w:rsidP="00D2240F" w:rsidRDefault="00D2240F">
      <w:pPr>
        <w:pStyle w:val="Default"/>
        <w:numPr>
          <w:ilvl w:val="0"/>
          <w:numId w:val="32"/>
        </w:numPr>
        <w:rPr>
          <w:color w:val="auto"/>
          <w:sz w:val="23"/>
          <w:szCs w:val="23"/>
        </w:rPr>
      </w:pPr>
      <w:r>
        <w:t xml:space="preserve">Vedran </w:t>
      </w:r>
      <w:proofErr w:type="spellStart"/>
      <w:r>
        <w:t>Juroš</w:t>
      </w:r>
      <w:proofErr w:type="spellEnd"/>
      <w:r>
        <w:t xml:space="preserve"> ist</w:t>
      </w:r>
      <w:r w:rsidR="005D394D">
        <w:t xml:space="preserve">iče ponudu u iznosu od </w:t>
      </w:r>
    </w:p>
    <w:p w:rsidRPr="005A58AA" w:rsidR="00D2240F" w:rsidP="00D2240F" w:rsidRDefault="00D2240F">
      <w:pPr>
        <w:pStyle w:val="Default"/>
        <w:numPr>
          <w:ilvl w:val="0"/>
          <w:numId w:val="32"/>
        </w:numPr>
        <w:rPr>
          <w:color w:val="auto"/>
          <w:sz w:val="23"/>
          <w:szCs w:val="23"/>
        </w:rPr>
      </w:pPr>
      <w:r>
        <w:t xml:space="preserve">Ivan  </w:t>
      </w:r>
      <w:r w:rsidR="00E727A0">
        <w:t xml:space="preserve">Kralj ističe ponudu od </w:t>
      </w:r>
      <w:r>
        <w:t xml:space="preserve"> kn </w:t>
      </w:r>
    </w:p>
    <w:p w:rsidRPr="009A0035" w:rsidR="00D2240F" w:rsidP="00D2240F" w:rsidRDefault="00D2240F">
      <w:pPr>
        <w:pStyle w:val="Default"/>
        <w:numPr>
          <w:ilvl w:val="0"/>
          <w:numId w:val="32"/>
        </w:numPr>
        <w:rPr>
          <w:color w:val="auto"/>
          <w:sz w:val="23"/>
          <w:szCs w:val="23"/>
        </w:rPr>
      </w:pPr>
      <w:r>
        <w:t>Dominik Brk</w:t>
      </w:r>
      <w:r w:rsidR="00E727A0">
        <w:t xml:space="preserve">ić </w:t>
      </w:r>
      <w:r w:rsidR="005D394D">
        <w:t xml:space="preserve">ističe ponudu u iznosu od </w:t>
      </w:r>
      <w:r>
        <w:t xml:space="preserve"> </w:t>
      </w:r>
    </w:p>
    <w:p w:rsidR="009A0035" w:rsidP="009A0035" w:rsidRDefault="009A0035">
      <w:pPr>
        <w:pStyle w:val="Default"/>
      </w:pPr>
    </w:p>
    <w:p w:rsidRPr="000154AA" w:rsidR="009A0035" w:rsidP="009A0035" w:rsidRDefault="009A0035">
      <w:pPr>
        <w:pStyle w:val="Default"/>
        <w:rPr>
          <w:b/>
          <w:sz w:val="23"/>
          <w:szCs w:val="23"/>
        </w:rPr>
      </w:pPr>
      <w:r w:rsidRPr="000154AA">
        <w:rPr>
          <w:b/>
        </w:rPr>
        <w:t>Utvr</w:t>
      </w:r>
      <w:r>
        <w:rPr>
          <w:b/>
        </w:rPr>
        <w:t xml:space="preserve">đuje se  da je Sandi </w:t>
      </w:r>
      <w:proofErr w:type="spellStart"/>
      <w:r>
        <w:rPr>
          <w:b/>
        </w:rPr>
        <w:t>Križman</w:t>
      </w:r>
      <w:proofErr w:type="spellEnd"/>
      <w:r>
        <w:rPr>
          <w:b/>
        </w:rPr>
        <w:t xml:space="preserve">,  </w:t>
      </w:r>
      <w:proofErr w:type="spellStart"/>
      <w:r>
        <w:rPr>
          <w:b/>
        </w:rPr>
        <w:t>Pamići</w:t>
      </w:r>
      <w:proofErr w:type="spellEnd"/>
      <w:r>
        <w:rPr>
          <w:b/>
        </w:rPr>
        <w:t xml:space="preserve"> 6, Žminj, OIB:36232038528 </w:t>
      </w:r>
      <w:r w:rsidRPr="000154AA">
        <w:rPr>
          <w:b/>
        </w:rPr>
        <w:t xml:space="preserve"> stekao pravo na dosudu nekretnine  sa najvišom ponudom. </w:t>
      </w: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22. 805. ETAŽA: 14/10000 </w:t>
      </w:r>
    </w:p>
    <w:p w:rsidR="00D2240F" w:rsidP="00D2240F" w:rsidRDefault="00D2240F">
      <w:pPr>
        <w:pStyle w:val="Default"/>
        <w:jc w:val="both"/>
        <w:rPr>
          <w:color w:val="auto"/>
          <w:sz w:val="23"/>
          <w:szCs w:val="23"/>
        </w:rPr>
      </w:pPr>
      <w:r>
        <w:rPr>
          <w:color w:val="auto"/>
          <w:sz w:val="23"/>
          <w:szCs w:val="23"/>
        </w:rPr>
        <w:t xml:space="preserve">jednosoban stan oznake S 827, u osmom katu objekta S 2, </w:t>
      </w:r>
      <w:proofErr w:type="spellStart"/>
      <w:r>
        <w:rPr>
          <w:color w:val="auto"/>
          <w:sz w:val="23"/>
          <w:szCs w:val="23"/>
        </w:rPr>
        <w:t>Jaruščica</w:t>
      </w:r>
      <w:proofErr w:type="spellEnd"/>
      <w:r>
        <w:rPr>
          <w:color w:val="auto"/>
          <w:sz w:val="23"/>
          <w:szCs w:val="23"/>
        </w:rPr>
        <w:t xml:space="preserve"> 5, neto korisne površine 32,83 m2, u etažnom elaboratu sve označeno žutom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308.100,00 kn. </w:t>
      </w:r>
    </w:p>
    <w:p w:rsidRPr="00230D2D" w:rsidR="00D2240F" w:rsidP="00D2240F" w:rsidRDefault="00D2240F">
      <w:pPr>
        <w:pStyle w:val="Default"/>
        <w:numPr>
          <w:ilvl w:val="0"/>
          <w:numId w:val="32"/>
        </w:numPr>
        <w:rPr>
          <w:color w:val="auto"/>
          <w:sz w:val="23"/>
          <w:szCs w:val="23"/>
        </w:rPr>
      </w:pPr>
      <w:r>
        <w:t>OPERETA LEGALIZACIJA d.o.o. ističe</w:t>
      </w:r>
      <w:r w:rsidR="005D394D">
        <w:t xml:space="preserve"> ponudu u iznosu od </w:t>
      </w:r>
      <w:r>
        <w:t xml:space="preserve"> </w:t>
      </w:r>
    </w:p>
    <w:p w:rsidRPr="002B27C0" w:rsidR="00D2240F" w:rsidP="00D2240F" w:rsidRDefault="00D2240F">
      <w:pPr>
        <w:pStyle w:val="Default"/>
        <w:numPr>
          <w:ilvl w:val="0"/>
          <w:numId w:val="32"/>
        </w:numPr>
        <w:rPr>
          <w:color w:val="auto"/>
          <w:sz w:val="23"/>
          <w:szCs w:val="23"/>
        </w:rPr>
      </w:pPr>
      <w:r>
        <w:t>METRO LIVING d.o.o. ističe</w:t>
      </w:r>
      <w:r w:rsidR="005D394D">
        <w:t xml:space="preserve"> ponudu u iznosu od </w:t>
      </w:r>
    </w:p>
    <w:p w:rsidRPr="005D7DB7" w:rsidR="00D2240F" w:rsidP="00D2240F" w:rsidRDefault="00D2240F">
      <w:pPr>
        <w:pStyle w:val="Default"/>
        <w:numPr>
          <w:ilvl w:val="0"/>
          <w:numId w:val="32"/>
        </w:numPr>
        <w:rPr>
          <w:color w:val="auto"/>
          <w:sz w:val="23"/>
          <w:szCs w:val="23"/>
        </w:rPr>
      </w:pPr>
      <w:r>
        <w:rPr>
          <w:color w:val="auto"/>
          <w:sz w:val="23"/>
          <w:szCs w:val="23"/>
        </w:rPr>
        <w:t xml:space="preserve">Ivona </w:t>
      </w:r>
      <w:proofErr w:type="spellStart"/>
      <w:r>
        <w:rPr>
          <w:color w:val="auto"/>
          <w:sz w:val="23"/>
          <w:szCs w:val="23"/>
        </w:rPr>
        <w:t>Vuglač</w:t>
      </w:r>
      <w:proofErr w:type="spellEnd"/>
      <w:r>
        <w:rPr>
          <w:color w:val="auto"/>
          <w:sz w:val="23"/>
          <w:szCs w:val="23"/>
        </w:rPr>
        <w:t xml:space="preserve"> </w:t>
      </w:r>
      <w:r>
        <w:t>ističe</w:t>
      </w:r>
      <w:r w:rsidR="005D394D">
        <w:t xml:space="preserve"> ponudu u iznosu od </w:t>
      </w:r>
    </w:p>
    <w:p w:rsidRPr="002519BF" w:rsidR="00D2240F" w:rsidP="00D2240F" w:rsidRDefault="00D2240F">
      <w:pPr>
        <w:pStyle w:val="Default"/>
        <w:numPr>
          <w:ilvl w:val="0"/>
          <w:numId w:val="32"/>
        </w:numPr>
        <w:rPr>
          <w:color w:val="auto"/>
          <w:sz w:val="23"/>
          <w:szCs w:val="23"/>
        </w:rPr>
      </w:pPr>
      <w:r w:rsidRPr="00CC12ED">
        <w:rPr>
          <w:b/>
        </w:rPr>
        <w:t>MIKUŠ-PAG</w:t>
      </w:r>
      <w:r>
        <w:t xml:space="preserve"> d.o.o. is</w:t>
      </w:r>
      <w:r w:rsidR="005D394D">
        <w:t>tiče ponudu u iznosu od 338.100, 00 kn, 358.100,00</w:t>
      </w:r>
      <w:r w:rsidR="00CC12ED">
        <w:t xml:space="preserve">, </w:t>
      </w:r>
      <w:r w:rsidRPr="00E43729" w:rsidR="00CC12ED">
        <w:t>378,100,00 kn u 12.08 sati</w:t>
      </w:r>
      <w:r w:rsidRPr="00E43729" w:rsidR="00E43729">
        <w:rPr>
          <w:b/>
        </w:rPr>
        <w:t>, 398.100,00 kn u 12,17 sati</w:t>
      </w:r>
      <w:r w:rsidR="00E43729">
        <w:t xml:space="preserve"> </w:t>
      </w:r>
    </w:p>
    <w:p w:rsidRPr="00DF2FCB" w:rsidR="00D2240F" w:rsidP="00D2240F" w:rsidRDefault="00D2240F">
      <w:pPr>
        <w:pStyle w:val="Default"/>
        <w:numPr>
          <w:ilvl w:val="0"/>
          <w:numId w:val="32"/>
        </w:numPr>
        <w:rPr>
          <w:color w:val="auto"/>
          <w:sz w:val="23"/>
          <w:szCs w:val="23"/>
        </w:rPr>
      </w:pPr>
      <w:r>
        <w:t xml:space="preserve">Stjepan </w:t>
      </w:r>
      <w:proofErr w:type="spellStart"/>
      <w:r>
        <w:t>Žuljić</w:t>
      </w:r>
      <w:proofErr w:type="spellEnd"/>
      <w:r>
        <w:t xml:space="preserve"> </w:t>
      </w:r>
      <w:r w:rsidR="00CC12ED">
        <w:t xml:space="preserve">ističe ponudu u iznosu </w:t>
      </w:r>
      <w:r>
        <w:t>,00 kn</w:t>
      </w:r>
      <w:r w:rsidR="00CC12ED">
        <w:t xml:space="preserve">, 368.100,00kn </w:t>
      </w:r>
    </w:p>
    <w:p w:rsidRPr="00057782" w:rsidR="00D2240F" w:rsidP="00D2240F" w:rsidRDefault="00D2240F">
      <w:pPr>
        <w:pStyle w:val="Default"/>
        <w:numPr>
          <w:ilvl w:val="0"/>
          <w:numId w:val="32"/>
        </w:numPr>
        <w:rPr>
          <w:color w:val="auto"/>
          <w:sz w:val="23"/>
          <w:szCs w:val="23"/>
        </w:rPr>
      </w:pPr>
      <w:r>
        <w:t xml:space="preserve">Vedran </w:t>
      </w:r>
      <w:proofErr w:type="spellStart"/>
      <w:r>
        <w:t>Jur</w:t>
      </w:r>
      <w:r w:rsidR="00E727A0">
        <w:t>oš</w:t>
      </w:r>
      <w:proofErr w:type="spellEnd"/>
      <w:r w:rsidR="00E727A0">
        <w:t xml:space="preserve"> ističe ponudu u iznosu od 30</w:t>
      </w:r>
      <w:r>
        <w:t>8</w:t>
      </w:r>
      <w:r w:rsidR="00E727A0">
        <w:t>.</w:t>
      </w:r>
      <w:r>
        <w:t>10</w:t>
      </w:r>
      <w:r w:rsidR="00E727A0">
        <w:t>0</w:t>
      </w:r>
      <w:r>
        <w:t xml:space="preserve">,00 kn </w:t>
      </w:r>
      <w:r w:rsidR="00E727A0">
        <w:t xml:space="preserve"> u 11,56 </w:t>
      </w:r>
      <w:r w:rsidR="00CC12ED">
        <w:t xml:space="preserve">, 328.100,00 kn u 12,07 sati, 348.100,00 u </w:t>
      </w:r>
      <w:r w:rsidR="00E43729">
        <w:t>, 388</w:t>
      </w:r>
    </w:p>
    <w:p w:rsidRPr="00254F3F" w:rsidR="00D2240F" w:rsidP="00D2240F" w:rsidRDefault="00D2240F">
      <w:pPr>
        <w:pStyle w:val="Default"/>
        <w:numPr>
          <w:ilvl w:val="0"/>
          <w:numId w:val="32"/>
        </w:numPr>
        <w:rPr>
          <w:color w:val="auto"/>
          <w:sz w:val="23"/>
          <w:szCs w:val="23"/>
        </w:rPr>
      </w:pPr>
      <w:proofErr w:type="spellStart"/>
      <w:r>
        <w:t>Rina</w:t>
      </w:r>
      <w:proofErr w:type="spellEnd"/>
      <w:r>
        <w:t xml:space="preserve"> </w:t>
      </w:r>
      <w:proofErr w:type="spellStart"/>
      <w:r>
        <w:t>Broqi</w:t>
      </w:r>
      <w:proofErr w:type="spellEnd"/>
      <w:r>
        <w:t xml:space="preserve"> ist</w:t>
      </w:r>
      <w:r w:rsidR="00CC12ED">
        <w:t xml:space="preserve">iče ponudu u iznosu od </w:t>
      </w:r>
      <w:r>
        <w:t xml:space="preserve"> kn </w:t>
      </w:r>
    </w:p>
    <w:p w:rsidRPr="00E727A0" w:rsidR="00D2240F" w:rsidP="00D2240F" w:rsidRDefault="00D2240F">
      <w:pPr>
        <w:pStyle w:val="Default"/>
        <w:numPr>
          <w:ilvl w:val="0"/>
          <w:numId w:val="32"/>
        </w:numPr>
        <w:rPr>
          <w:b/>
          <w:color w:val="auto"/>
          <w:sz w:val="23"/>
          <w:szCs w:val="23"/>
        </w:rPr>
      </w:pPr>
      <w:r w:rsidRPr="00E43729">
        <w:t xml:space="preserve">Iris </w:t>
      </w:r>
      <w:proofErr w:type="spellStart"/>
      <w:r w:rsidRPr="00E43729">
        <w:t>Cekuš</w:t>
      </w:r>
      <w:proofErr w:type="spellEnd"/>
      <w:r w:rsidRPr="00E43729">
        <w:t xml:space="preserve">  </w:t>
      </w:r>
      <w:proofErr w:type="spellStart"/>
      <w:r w:rsidRPr="00E43729">
        <w:t>Soltz</w:t>
      </w:r>
      <w:proofErr w:type="spellEnd"/>
      <w:r>
        <w:t xml:space="preserve"> ističe</w:t>
      </w:r>
      <w:r w:rsidR="005D394D">
        <w:t xml:space="preserve"> ponudu u iznosu od</w:t>
      </w:r>
      <w:r w:rsidRPr="002B3AC9" w:rsidR="00E727A0">
        <w:t>318.100,00 u 11,56  sati</w:t>
      </w:r>
      <w:r w:rsidR="00E727A0">
        <w:rPr>
          <w:b/>
        </w:rPr>
        <w:t xml:space="preserve"> </w:t>
      </w:r>
    </w:p>
    <w:p w:rsidR="00D2240F" w:rsidP="00D2240F" w:rsidRDefault="00D2240F">
      <w:pPr>
        <w:pStyle w:val="Default"/>
        <w:rPr>
          <w:color w:val="auto"/>
          <w:sz w:val="23"/>
          <w:szCs w:val="23"/>
        </w:rPr>
      </w:pPr>
    </w:p>
    <w:p w:rsidRPr="000154AA" w:rsidR="00915883" w:rsidP="00915883" w:rsidRDefault="00915883">
      <w:pPr>
        <w:pStyle w:val="Default"/>
        <w:jc w:val="both"/>
        <w:rPr>
          <w:b/>
          <w:sz w:val="23"/>
          <w:szCs w:val="23"/>
        </w:rPr>
      </w:pPr>
      <w:r w:rsidRPr="000154AA">
        <w:rPr>
          <w:b/>
        </w:rPr>
        <w:t>Utvr</w:t>
      </w:r>
      <w:r>
        <w:rPr>
          <w:b/>
        </w:rPr>
        <w:t xml:space="preserve">đuje se  da je  MIKUŠ-PAG d.o.o, Zagreb, Trpinjska ulica 5, OIB:44975546345, direktor Goran </w:t>
      </w:r>
      <w:proofErr w:type="spellStart"/>
      <w:r>
        <w:rPr>
          <w:b/>
        </w:rPr>
        <w:t>Mikuš</w:t>
      </w:r>
      <w:proofErr w:type="spellEnd"/>
      <w:r>
        <w:rPr>
          <w:b/>
        </w:rPr>
        <w:t xml:space="preserve"> predaje  osobnu iskaznicu na uvid, </w:t>
      </w:r>
      <w:r w:rsidRPr="000154AA">
        <w:rPr>
          <w:b/>
        </w:rPr>
        <w:t xml:space="preserve"> stekao pravo na dosudu nekretnine  sa najvišom ponudom. </w:t>
      </w:r>
    </w:p>
    <w:p w:rsidR="00915883" w:rsidP="00915883" w:rsidRDefault="00915883">
      <w:pPr>
        <w:pStyle w:val="Default"/>
        <w:rPr>
          <w:color w:val="auto"/>
          <w:sz w:val="23"/>
          <w:szCs w:val="23"/>
        </w:rPr>
      </w:pPr>
    </w:p>
    <w:p w:rsidR="002B3AC9" w:rsidP="00D2240F" w:rsidRDefault="002B3AC9">
      <w:pPr>
        <w:pStyle w:val="Default"/>
        <w:rPr>
          <w:color w:val="auto"/>
          <w:sz w:val="23"/>
          <w:szCs w:val="23"/>
        </w:rPr>
      </w:pPr>
    </w:p>
    <w:p w:rsidR="00D1447E" w:rsidP="00D2240F" w:rsidRDefault="00D1447E">
      <w:pPr>
        <w:pStyle w:val="Default"/>
        <w:rPr>
          <w:color w:val="auto"/>
          <w:sz w:val="23"/>
          <w:szCs w:val="23"/>
        </w:rPr>
      </w:pPr>
    </w:p>
    <w:p w:rsidR="00D1447E" w:rsidP="00D2240F" w:rsidRDefault="00D1447E">
      <w:pPr>
        <w:pStyle w:val="Default"/>
        <w:rPr>
          <w:color w:val="auto"/>
          <w:sz w:val="23"/>
          <w:szCs w:val="23"/>
        </w:rPr>
      </w:pPr>
    </w:p>
    <w:p w:rsidR="002B3AC9" w:rsidP="00D2240F" w:rsidRDefault="002B3AC9">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23. 806. ETAŽA: 14/10000 </w:t>
      </w:r>
    </w:p>
    <w:p w:rsidR="00D2240F" w:rsidP="00D2240F" w:rsidRDefault="00D2240F">
      <w:pPr>
        <w:pStyle w:val="Default"/>
        <w:jc w:val="both"/>
        <w:rPr>
          <w:color w:val="auto"/>
          <w:sz w:val="23"/>
          <w:szCs w:val="23"/>
        </w:rPr>
      </w:pPr>
      <w:r>
        <w:rPr>
          <w:color w:val="auto"/>
          <w:sz w:val="23"/>
          <w:szCs w:val="23"/>
        </w:rPr>
        <w:t xml:space="preserve">jednosoban stan oznake S 828, u osmom katu objekta S 2, </w:t>
      </w:r>
      <w:proofErr w:type="spellStart"/>
      <w:r>
        <w:rPr>
          <w:color w:val="auto"/>
          <w:sz w:val="23"/>
          <w:szCs w:val="23"/>
        </w:rPr>
        <w:t>Jaruščica</w:t>
      </w:r>
      <w:proofErr w:type="spellEnd"/>
      <w:r>
        <w:rPr>
          <w:color w:val="auto"/>
          <w:sz w:val="23"/>
          <w:szCs w:val="23"/>
        </w:rPr>
        <w:t xml:space="preserve"> 5, neto korisne površine 32,83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308.200,00 kn. </w:t>
      </w:r>
    </w:p>
    <w:p w:rsidRPr="00DD10FA" w:rsidR="00D2240F" w:rsidP="00D2240F" w:rsidRDefault="00D2240F">
      <w:pPr>
        <w:pStyle w:val="Default"/>
        <w:numPr>
          <w:ilvl w:val="0"/>
          <w:numId w:val="32"/>
        </w:numPr>
        <w:rPr>
          <w:color w:val="auto"/>
          <w:sz w:val="23"/>
          <w:szCs w:val="23"/>
        </w:rPr>
      </w:pPr>
      <w:r>
        <w:rPr>
          <w:color w:val="auto"/>
          <w:sz w:val="23"/>
          <w:szCs w:val="23"/>
        </w:rPr>
        <w:t xml:space="preserve">Marjan </w:t>
      </w:r>
      <w:proofErr w:type="spellStart"/>
      <w:r>
        <w:rPr>
          <w:color w:val="auto"/>
          <w:sz w:val="23"/>
          <w:szCs w:val="23"/>
        </w:rPr>
        <w:t>Bavčević</w:t>
      </w:r>
      <w:proofErr w:type="spellEnd"/>
      <w:r>
        <w:rPr>
          <w:color w:val="auto"/>
          <w:sz w:val="23"/>
          <w:szCs w:val="23"/>
        </w:rPr>
        <w:t xml:space="preserve"> </w:t>
      </w:r>
      <w:r w:rsidR="00E727A0">
        <w:t>ističe ponudu u iznosu od 30</w:t>
      </w:r>
      <w:r>
        <w:t>8</w:t>
      </w:r>
      <w:r w:rsidR="00E727A0">
        <w:t>.</w:t>
      </w:r>
      <w:r>
        <w:t xml:space="preserve">20,00 kn </w:t>
      </w:r>
    </w:p>
    <w:p w:rsidRPr="00F91A44" w:rsidR="00D2240F" w:rsidP="00D2240F" w:rsidRDefault="00D2240F">
      <w:pPr>
        <w:pStyle w:val="Default"/>
        <w:numPr>
          <w:ilvl w:val="0"/>
          <w:numId w:val="32"/>
        </w:numPr>
        <w:rPr>
          <w:color w:val="auto"/>
          <w:sz w:val="23"/>
          <w:szCs w:val="23"/>
        </w:rPr>
      </w:pPr>
      <w:r>
        <w:t>OPERETA LEGALIZACIJA d.o.o. ističe</w:t>
      </w:r>
      <w:r w:rsidR="005D394D">
        <w:t xml:space="preserve"> ponudu u iznosu od </w:t>
      </w:r>
      <w:r>
        <w:t xml:space="preserve"> </w:t>
      </w:r>
    </w:p>
    <w:p w:rsidRPr="00E727A0" w:rsidR="00D2240F" w:rsidP="00D2240F" w:rsidRDefault="00D2240F">
      <w:pPr>
        <w:pStyle w:val="Default"/>
        <w:numPr>
          <w:ilvl w:val="0"/>
          <w:numId w:val="32"/>
        </w:numPr>
        <w:rPr>
          <w:b/>
          <w:color w:val="auto"/>
          <w:sz w:val="23"/>
          <w:szCs w:val="23"/>
        </w:rPr>
      </w:pPr>
      <w:r w:rsidRPr="00E727A0">
        <w:rPr>
          <w:b/>
        </w:rPr>
        <w:t>MIKUŠ-PAG d</w:t>
      </w:r>
      <w:r w:rsidRPr="00E727A0">
        <w:t>.o.o. ističe</w:t>
      </w:r>
      <w:r w:rsidR="005D394D">
        <w:t xml:space="preserve"> ponudu u iznosu od  318.200,00,</w:t>
      </w:r>
      <w:r w:rsidRPr="00E727A0" w:rsidR="00E727A0">
        <w:t xml:space="preserve"> 338.</w:t>
      </w:r>
      <w:r w:rsidR="005D394D">
        <w:t>200,00,</w:t>
      </w:r>
      <w:r w:rsidRPr="00E727A0">
        <w:t xml:space="preserve"> </w:t>
      </w:r>
      <w:r w:rsidRPr="00E727A0" w:rsidR="00E727A0">
        <w:t>368</w:t>
      </w:r>
      <w:r w:rsidR="005D394D">
        <w:rPr>
          <w:b/>
        </w:rPr>
        <w:t>.</w:t>
      </w:r>
      <w:r w:rsidR="005D394D">
        <w:t xml:space="preserve">200,00 kn, </w:t>
      </w:r>
      <w:r w:rsidRPr="00E727A0" w:rsidR="00E727A0">
        <w:rPr>
          <w:b/>
        </w:rPr>
        <w:t xml:space="preserve">418.200,00 kn </w:t>
      </w:r>
      <w:r w:rsidR="00E727A0">
        <w:rPr>
          <w:b/>
        </w:rPr>
        <w:t xml:space="preserve"> u 11,58 sati</w:t>
      </w:r>
    </w:p>
    <w:p w:rsidRPr="00FB0A0D" w:rsidR="00D2240F" w:rsidP="00D2240F" w:rsidRDefault="00D2240F">
      <w:pPr>
        <w:pStyle w:val="Default"/>
        <w:numPr>
          <w:ilvl w:val="0"/>
          <w:numId w:val="32"/>
        </w:numPr>
        <w:rPr>
          <w:color w:val="auto"/>
          <w:sz w:val="23"/>
          <w:szCs w:val="23"/>
        </w:rPr>
      </w:pPr>
      <w:r>
        <w:t>METRO LIVING d.o.o. ističe ponudu u iznosu od</w:t>
      </w:r>
      <w:r w:rsidR="005D394D">
        <w:t xml:space="preserve"> </w:t>
      </w:r>
    </w:p>
    <w:p w:rsidRPr="00815346" w:rsidR="00D2240F" w:rsidP="00D2240F" w:rsidRDefault="00D2240F">
      <w:pPr>
        <w:pStyle w:val="Default"/>
        <w:numPr>
          <w:ilvl w:val="0"/>
          <w:numId w:val="32"/>
        </w:numPr>
        <w:rPr>
          <w:color w:val="auto"/>
          <w:sz w:val="23"/>
          <w:szCs w:val="23"/>
        </w:rPr>
      </w:pPr>
      <w:r>
        <w:t xml:space="preserve">Stjepan </w:t>
      </w:r>
      <w:proofErr w:type="spellStart"/>
      <w:r>
        <w:t>Žuljević</w:t>
      </w:r>
      <w:proofErr w:type="spellEnd"/>
      <w:r>
        <w:t xml:space="preserve"> ističe</w:t>
      </w:r>
      <w:r w:rsidR="005D394D">
        <w:t xml:space="preserve"> ponudu u iznosu od </w:t>
      </w:r>
      <w:r w:rsidR="00E727A0">
        <w:t xml:space="preserve"> 328</w:t>
      </w:r>
      <w:r w:rsidR="005D394D">
        <w:t>.200,00</w:t>
      </w:r>
      <w:r w:rsidR="00E727A0">
        <w:t>,358</w:t>
      </w:r>
      <w:r w:rsidR="005D394D">
        <w:t>.200,00</w:t>
      </w:r>
      <w:r w:rsidR="00E727A0">
        <w:t xml:space="preserve">,400.200,00 kn   </w:t>
      </w:r>
    </w:p>
    <w:p w:rsidRPr="002B3AC9" w:rsidR="00D2240F" w:rsidP="00D2240F" w:rsidRDefault="00D2240F">
      <w:pPr>
        <w:pStyle w:val="Default"/>
        <w:numPr>
          <w:ilvl w:val="0"/>
          <w:numId w:val="32"/>
        </w:numPr>
        <w:rPr>
          <w:color w:val="auto"/>
          <w:sz w:val="23"/>
          <w:szCs w:val="23"/>
        </w:rPr>
      </w:pPr>
      <w:r>
        <w:t xml:space="preserve">Višnja </w:t>
      </w:r>
      <w:proofErr w:type="spellStart"/>
      <w:r>
        <w:t>Bro</w:t>
      </w:r>
      <w:r w:rsidR="00E727A0">
        <w:t>qi</w:t>
      </w:r>
      <w:proofErr w:type="spellEnd"/>
      <w:r w:rsidR="00E727A0">
        <w:t xml:space="preserve"> ističe ponudu u iznosu od 30</w:t>
      </w:r>
      <w:r>
        <w:t>8</w:t>
      </w:r>
      <w:r w:rsidR="00E727A0">
        <w:t>.</w:t>
      </w:r>
      <w:r>
        <w:t>2</w:t>
      </w:r>
      <w:r w:rsidR="00E727A0">
        <w:t>0</w:t>
      </w:r>
      <w:r>
        <w:t>0,00 kn</w:t>
      </w:r>
      <w:r w:rsidR="00E727A0">
        <w:t xml:space="preserve"> u 11,57 </w:t>
      </w:r>
    </w:p>
    <w:p w:rsidRPr="00E727A0" w:rsidR="002B3AC9" w:rsidP="002B3AC9" w:rsidRDefault="002B3AC9">
      <w:pPr>
        <w:pStyle w:val="Default"/>
        <w:rPr>
          <w:color w:val="auto"/>
          <w:sz w:val="23"/>
          <w:szCs w:val="23"/>
        </w:rPr>
      </w:pPr>
    </w:p>
    <w:p w:rsidRPr="000154AA" w:rsidR="002B3AC9" w:rsidP="002B3AC9" w:rsidRDefault="002B3AC9">
      <w:pPr>
        <w:pStyle w:val="Default"/>
        <w:jc w:val="both"/>
        <w:rPr>
          <w:b/>
          <w:sz w:val="23"/>
          <w:szCs w:val="23"/>
        </w:rPr>
      </w:pPr>
      <w:r w:rsidRPr="000154AA">
        <w:rPr>
          <w:b/>
        </w:rPr>
        <w:t>Utvr</w:t>
      </w:r>
      <w:r>
        <w:rPr>
          <w:b/>
        </w:rPr>
        <w:t xml:space="preserve">đuje se  da je  MIKUŠ-PAG d.o.o, Zagreb, Trpinjska ulica 5, OIB:44975546345, direktor Goran </w:t>
      </w:r>
      <w:proofErr w:type="spellStart"/>
      <w:r>
        <w:rPr>
          <w:b/>
        </w:rPr>
        <w:t>Mikuš</w:t>
      </w:r>
      <w:proofErr w:type="spellEnd"/>
      <w:r>
        <w:rPr>
          <w:b/>
        </w:rPr>
        <w:t xml:space="preserve"> predaje  osobnu iskaznicu na uvid, </w:t>
      </w:r>
      <w:r w:rsidRPr="000154AA">
        <w:rPr>
          <w:b/>
        </w:rPr>
        <w:t xml:space="preserve"> stekao pravo na dosudu nekretnine  sa najvišom ponudom. </w:t>
      </w: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24. 812. ETAŽA: 20/10000 </w:t>
      </w:r>
    </w:p>
    <w:p w:rsidR="00D2240F" w:rsidP="00D2240F" w:rsidRDefault="00D2240F">
      <w:pPr>
        <w:pStyle w:val="Default"/>
        <w:jc w:val="both"/>
        <w:rPr>
          <w:color w:val="auto"/>
          <w:sz w:val="23"/>
          <w:szCs w:val="23"/>
        </w:rPr>
      </w:pPr>
      <w:r>
        <w:rPr>
          <w:color w:val="auto"/>
          <w:sz w:val="23"/>
          <w:szCs w:val="23"/>
        </w:rPr>
        <w:t xml:space="preserve">dvosoban stan oznake S 834, u osmom katu objekta S 2, </w:t>
      </w:r>
      <w:proofErr w:type="spellStart"/>
      <w:r>
        <w:rPr>
          <w:color w:val="auto"/>
          <w:sz w:val="23"/>
          <w:szCs w:val="23"/>
        </w:rPr>
        <w:t>Jaruščica</w:t>
      </w:r>
      <w:proofErr w:type="spellEnd"/>
      <w:r>
        <w:rPr>
          <w:color w:val="auto"/>
          <w:sz w:val="23"/>
          <w:szCs w:val="23"/>
        </w:rPr>
        <w:t xml:space="preserve"> 5, neto korisne površine 51,81 m2, u etažnom elaboratu sve označeno plavom bojom. </w:t>
      </w:r>
    </w:p>
    <w:p w:rsidR="00D2240F" w:rsidP="00D2240F" w:rsidRDefault="00D2240F">
      <w:pPr>
        <w:pStyle w:val="Default"/>
        <w:rPr>
          <w:b/>
          <w:bCs/>
          <w:color w:val="auto"/>
          <w:sz w:val="23"/>
          <w:szCs w:val="23"/>
        </w:rPr>
      </w:pPr>
      <w:r>
        <w:rPr>
          <w:color w:val="auto"/>
          <w:sz w:val="23"/>
          <w:szCs w:val="23"/>
        </w:rPr>
        <w:t>Na ovom ročištu za dražbu nekretnina se ne može prodati ispod vrijednosti od 484.050,00 kn.</w:t>
      </w:r>
      <w:r w:rsidRPr="00F8746F">
        <w:rPr>
          <w:b/>
          <w:bCs/>
          <w:color w:val="auto"/>
          <w:sz w:val="23"/>
          <w:szCs w:val="23"/>
        </w:rPr>
        <w:t xml:space="preserve"> </w:t>
      </w:r>
    </w:p>
    <w:p w:rsidRPr="00E727A0" w:rsidR="00D2240F" w:rsidP="00D2240F" w:rsidRDefault="00D2240F">
      <w:pPr>
        <w:pStyle w:val="Default"/>
        <w:numPr>
          <w:ilvl w:val="0"/>
          <w:numId w:val="32"/>
        </w:numPr>
        <w:rPr>
          <w:b/>
          <w:bCs/>
          <w:color w:val="auto"/>
          <w:sz w:val="23"/>
          <w:szCs w:val="23"/>
        </w:rPr>
      </w:pPr>
      <w:r w:rsidRPr="00E727A0">
        <w:rPr>
          <w:b/>
          <w:bCs/>
          <w:color w:val="auto"/>
          <w:sz w:val="23"/>
          <w:szCs w:val="23"/>
        </w:rPr>
        <w:t xml:space="preserve">Marjan </w:t>
      </w:r>
      <w:proofErr w:type="spellStart"/>
      <w:r w:rsidRPr="00E727A0">
        <w:rPr>
          <w:b/>
          <w:bCs/>
          <w:color w:val="auto"/>
          <w:sz w:val="23"/>
          <w:szCs w:val="23"/>
        </w:rPr>
        <w:t>Leši</w:t>
      </w:r>
      <w:proofErr w:type="spellEnd"/>
      <w:r w:rsidRPr="00E727A0">
        <w:rPr>
          <w:b/>
          <w:bCs/>
          <w:color w:val="auto"/>
          <w:sz w:val="23"/>
          <w:szCs w:val="23"/>
        </w:rPr>
        <w:t xml:space="preserve"> </w:t>
      </w:r>
      <w:r w:rsidRPr="00E727A0" w:rsidR="00E727A0">
        <w:rPr>
          <w:b/>
        </w:rPr>
        <w:t>ističe ponudu u iznosu od 48</w:t>
      </w:r>
      <w:r w:rsidRPr="00E727A0">
        <w:rPr>
          <w:b/>
        </w:rPr>
        <w:t>4</w:t>
      </w:r>
      <w:r w:rsidRPr="00E727A0" w:rsidR="00E727A0">
        <w:rPr>
          <w:b/>
        </w:rPr>
        <w:t>.</w:t>
      </w:r>
      <w:r w:rsidRPr="00E727A0">
        <w:rPr>
          <w:b/>
        </w:rPr>
        <w:t>05</w:t>
      </w:r>
      <w:r w:rsidRPr="00E727A0" w:rsidR="00E727A0">
        <w:rPr>
          <w:b/>
        </w:rPr>
        <w:t>0</w:t>
      </w:r>
      <w:r w:rsidRPr="00E727A0">
        <w:rPr>
          <w:b/>
        </w:rPr>
        <w:t xml:space="preserve">,00 kn </w:t>
      </w:r>
      <w:r w:rsidRPr="00E727A0" w:rsidR="00E727A0">
        <w:rPr>
          <w:b/>
        </w:rPr>
        <w:t xml:space="preserve"> u 11,58 sati</w:t>
      </w:r>
    </w:p>
    <w:p w:rsidRPr="006074A7" w:rsidR="00D2240F" w:rsidP="00D2240F" w:rsidRDefault="00D2240F">
      <w:pPr>
        <w:pStyle w:val="Default"/>
        <w:numPr>
          <w:ilvl w:val="0"/>
          <w:numId w:val="32"/>
        </w:numPr>
        <w:rPr>
          <w:b/>
          <w:bCs/>
          <w:color w:val="auto"/>
          <w:sz w:val="23"/>
          <w:szCs w:val="23"/>
        </w:rPr>
      </w:pPr>
      <w:r>
        <w:t>OPERETA LEGALIZACIJA d.o.o. ist</w:t>
      </w:r>
      <w:r w:rsidR="002B3AC9">
        <w:t xml:space="preserve">iče ponudu u iznosu od </w:t>
      </w:r>
      <w:r>
        <w:t xml:space="preserve"> kn</w:t>
      </w:r>
    </w:p>
    <w:p w:rsidR="00D2240F" w:rsidP="00D2240F" w:rsidRDefault="00D2240F">
      <w:pPr>
        <w:pStyle w:val="Default"/>
        <w:numPr>
          <w:ilvl w:val="0"/>
          <w:numId w:val="32"/>
        </w:numPr>
        <w:rPr>
          <w:color w:val="auto"/>
          <w:sz w:val="23"/>
          <w:szCs w:val="23"/>
        </w:rPr>
      </w:pPr>
      <w:r>
        <w:t>METRO LIVING d.o.o. is</w:t>
      </w:r>
      <w:r w:rsidR="002B3AC9">
        <w:t>tiče ponudu u iznosu od</w:t>
      </w:r>
      <w:r>
        <w:t xml:space="preserve"> kn</w:t>
      </w:r>
    </w:p>
    <w:p w:rsidRPr="00D80719" w:rsidR="00D2240F" w:rsidP="00D2240F" w:rsidRDefault="00E727A0">
      <w:pPr>
        <w:pStyle w:val="Default"/>
        <w:numPr>
          <w:ilvl w:val="0"/>
          <w:numId w:val="32"/>
        </w:numPr>
        <w:rPr>
          <w:bCs/>
          <w:color w:val="auto"/>
          <w:sz w:val="23"/>
          <w:szCs w:val="23"/>
        </w:rPr>
      </w:pPr>
      <w:r>
        <w:t xml:space="preserve">Stjepan </w:t>
      </w:r>
      <w:proofErr w:type="spellStart"/>
      <w:r>
        <w:t>Žulj</w:t>
      </w:r>
      <w:r w:rsidR="00D2240F">
        <w:t>ić</w:t>
      </w:r>
      <w:proofErr w:type="spellEnd"/>
      <w:r w:rsidR="00D2240F">
        <w:t xml:space="preserve"> ist</w:t>
      </w:r>
      <w:r w:rsidR="002B3AC9">
        <w:t xml:space="preserve">iče ponudu u iznosu od </w:t>
      </w:r>
      <w:r w:rsidR="00D2240F">
        <w:t xml:space="preserve"> kn</w:t>
      </w:r>
    </w:p>
    <w:p w:rsidRPr="00D80719" w:rsidR="00D2240F" w:rsidP="00D2240F" w:rsidRDefault="00D2240F">
      <w:pPr>
        <w:pStyle w:val="Odlomakpopisa"/>
        <w:numPr>
          <w:ilvl w:val="0"/>
          <w:numId w:val="32"/>
        </w:numPr>
        <w:rPr>
          <w:rFonts w:eastAsiaTheme="minorHAnsi"/>
          <w:bCs/>
          <w:sz w:val="23"/>
          <w:szCs w:val="23"/>
          <w:lang w:eastAsia="en-US"/>
        </w:rPr>
      </w:pPr>
      <w:r w:rsidRPr="00D80719">
        <w:rPr>
          <w:rFonts w:eastAsiaTheme="minorHAnsi"/>
          <w:bCs/>
          <w:sz w:val="23"/>
          <w:szCs w:val="23"/>
          <w:lang w:eastAsia="en-US"/>
        </w:rPr>
        <w:t xml:space="preserve">Božica </w:t>
      </w:r>
      <w:proofErr w:type="spellStart"/>
      <w:r w:rsidRPr="00D80719">
        <w:rPr>
          <w:rFonts w:eastAsiaTheme="minorHAnsi"/>
          <w:bCs/>
          <w:sz w:val="23"/>
          <w:szCs w:val="23"/>
          <w:lang w:eastAsia="en-US"/>
        </w:rPr>
        <w:t>Bronzović</w:t>
      </w:r>
      <w:proofErr w:type="spellEnd"/>
      <w:r w:rsidRPr="00D80719">
        <w:rPr>
          <w:rFonts w:eastAsiaTheme="minorHAnsi"/>
          <w:bCs/>
          <w:sz w:val="23"/>
          <w:szCs w:val="23"/>
          <w:lang w:eastAsia="en-US"/>
        </w:rPr>
        <w:t xml:space="preserve">  Arbanas</w:t>
      </w:r>
      <w:r w:rsidR="002B3AC9">
        <w:rPr>
          <w:rFonts w:eastAsiaTheme="minorHAnsi"/>
          <w:bCs/>
          <w:sz w:val="23"/>
          <w:szCs w:val="23"/>
          <w:lang w:eastAsia="en-US"/>
        </w:rPr>
        <w:t xml:space="preserve"> i Dragutin Arbanas </w:t>
      </w:r>
      <w:r w:rsidRPr="00D80719">
        <w:rPr>
          <w:rFonts w:eastAsiaTheme="minorHAnsi"/>
          <w:bCs/>
          <w:sz w:val="23"/>
          <w:szCs w:val="23"/>
          <w:lang w:eastAsia="en-US"/>
        </w:rPr>
        <w:t xml:space="preserve">  is</w:t>
      </w:r>
      <w:r>
        <w:rPr>
          <w:rFonts w:eastAsiaTheme="minorHAnsi"/>
          <w:bCs/>
          <w:sz w:val="23"/>
          <w:szCs w:val="23"/>
          <w:lang w:eastAsia="en-US"/>
        </w:rPr>
        <w:t>ti</w:t>
      </w:r>
      <w:r w:rsidR="007416FB">
        <w:rPr>
          <w:rFonts w:eastAsiaTheme="minorHAnsi"/>
          <w:bCs/>
          <w:sz w:val="23"/>
          <w:szCs w:val="23"/>
          <w:lang w:eastAsia="en-US"/>
        </w:rPr>
        <w:t xml:space="preserve">če ponudu u iznosu od  </w:t>
      </w:r>
      <w:r>
        <w:rPr>
          <w:rFonts w:eastAsiaTheme="minorHAnsi"/>
          <w:bCs/>
          <w:sz w:val="23"/>
          <w:szCs w:val="23"/>
          <w:lang w:eastAsia="en-US"/>
        </w:rPr>
        <w:t xml:space="preserve"> </w:t>
      </w:r>
      <w:r w:rsidRPr="00D80719">
        <w:rPr>
          <w:rFonts w:eastAsiaTheme="minorHAnsi"/>
          <w:bCs/>
          <w:sz w:val="23"/>
          <w:szCs w:val="23"/>
          <w:lang w:eastAsia="en-US"/>
        </w:rPr>
        <w:t xml:space="preserve"> kn </w:t>
      </w:r>
    </w:p>
    <w:p w:rsidR="002B3AC9" w:rsidP="002B3AC9" w:rsidRDefault="002B3AC9">
      <w:pPr>
        <w:pStyle w:val="Default"/>
        <w:jc w:val="both"/>
        <w:rPr>
          <w:bCs/>
          <w:color w:val="auto"/>
          <w:sz w:val="23"/>
          <w:szCs w:val="23"/>
        </w:rPr>
      </w:pPr>
    </w:p>
    <w:p w:rsidRPr="000154AA" w:rsidR="002B3AC9" w:rsidP="002B3AC9" w:rsidRDefault="002B3AC9">
      <w:pPr>
        <w:pStyle w:val="Default"/>
        <w:jc w:val="both"/>
        <w:rPr>
          <w:b/>
          <w:sz w:val="23"/>
          <w:szCs w:val="23"/>
        </w:rPr>
      </w:pPr>
      <w:r w:rsidRPr="000154AA">
        <w:rPr>
          <w:b/>
        </w:rPr>
        <w:t>Utvr</w:t>
      </w:r>
      <w:r>
        <w:rPr>
          <w:b/>
        </w:rPr>
        <w:t xml:space="preserve">đuje se  da je  Marjan  </w:t>
      </w:r>
      <w:proofErr w:type="spellStart"/>
      <w:r>
        <w:rPr>
          <w:b/>
        </w:rPr>
        <w:t>Leši</w:t>
      </w:r>
      <w:proofErr w:type="spellEnd"/>
      <w:r>
        <w:rPr>
          <w:b/>
        </w:rPr>
        <w:t>, Zagreb, Stubička ulica 91a, OIB:77679532298,</w:t>
      </w:r>
      <w:r w:rsidRPr="000154AA">
        <w:rPr>
          <w:b/>
        </w:rPr>
        <w:t xml:space="preserve"> stekao pravo na dosudu nekretnine  sa najvišom ponudom. </w:t>
      </w:r>
    </w:p>
    <w:p w:rsidR="002B3AC9" w:rsidP="002B3AC9" w:rsidRDefault="002B3AC9">
      <w:pPr>
        <w:pStyle w:val="Default"/>
        <w:rPr>
          <w:color w:val="auto"/>
          <w:sz w:val="23"/>
          <w:szCs w:val="23"/>
        </w:rPr>
      </w:pPr>
    </w:p>
    <w:p w:rsidR="00D2240F" w:rsidP="00D2240F" w:rsidRDefault="00D2240F">
      <w:pPr>
        <w:pStyle w:val="Default"/>
        <w:rPr>
          <w:b/>
          <w:bCs/>
          <w:color w:val="auto"/>
          <w:sz w:val="23"/>
          <w:szCs w:val="23"/>
        </w:rPr>
      </w:pPr>
    </w:p>
    <w:p w:rsidR="00D2240F" w:rsidP="00D2240F" w:rsidRDefault="00D2240F">
      <w:pPr>
        <w:pStyle w:val="Default"/>
        <w:rPr>
          <w:b/>
          <w:bCs/>
          <w:color w:val="auto"/>
          <w:sz w:val="23"/>
          <w:szCs w:val="23"/>
        </w:rPr>
      </w:pPr>
      <w:r>
        <w:rPr>
          <w:b/>
          <w:bCs/>
          <w:color w:val="auto"/>
          <w:sz w:val="23"/>
          <w:szCs w:val="23"/>
        </w:rPr>
        <w:t xml:space="preserve">OBJEKAT S-3, </w:t>
      </w:r>
      <w:proofErr w:type="spellStart"/>
      <w:r>
        <w:rPr>
          <w:b/>
          <w:bCs/>
          <w:color w:val="auto"/>
          <w:sz w:val="23"/>
          <w:szCs w:val="23"/>
        </w:rPr>
        <w:t>Jaruščica</w:t>
      </w:r>
      <w:proofErr w:type="spellEnd"/>
      <w:r>
        <w:rPr>
          <w:b/>
          <w:bCs/>
          <w:color w:val="auto"/>
          <w:sz w:val="23"/>
          <w:szCs w:val="23"/>
        </w:rPr>
        <w:t xml:space="preserve"> 9, Zk.ul.50154. Blato Novo </w:t>
      </w:r>
    </w:p>
    <w:p w:rsidR="00D2240F" w:rsidP="00D2240F" w:rsidRDefault="00D2240F">
      <w:pPr>
        <w:pStyle w:val="Default"/>
        <w:rPr>
          <w:color w:val="auto"/>
          <w:sz w:val="23"/>
          <w:szCs w:val="23"/>
        </w:rPr>
      </w:pPr>
      <w:r>
        <w:rPr>
          <w:b/>
          <w:bCs/>
          <w:color w:val="auto"/>
          <w:sz w:val="23"/>
          <w:szCs w:val="23"/>
        </w:rPr>
        <w:t xml:space="preserve">25. 89. ETAŽA: 80/10000 </w:t>
      </w:r>
    </w:p>
    <w:p w:rsidR="00D2240F" w:rsidP="00D2240F" w:rsidRDefault="00D2240F">
      <w:pPr>
        <w:pStyle w:val="Default"/>
        <w:jc w:val="both"/>
        <w:rPr>
          <w:color w:val="auto"/>
          <w:sz w:val="23"/>
          <w:szCs w:val="23"/>
        </w:rPr>
      </w:pPr>
      <w:r>
        <w:rPr>
          <w:color w:val="auto"/>
          <w:sz w:val="23"/>
          <w:szCs w:val="23"/>
        </w:rPr>
        <w:t xml:space="preserve">dvosobni stan oznake 108, u prvom katu objekta S 3, sa otvorenim parkirnim mjestom oznake PM 12 u dvorištu, neto korisne površine 52,31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486.581,34 kn. </w:t>
      </w:r>
    </w:p>
    <w:p w:rsidRPr="005637B0" w:rsidR="00D2240F" w:rsidP="00D2240F" w:rsidRDefault="00D2240F">
      <w:pPr>
        <w:pStyle w:val="Default"/>
        <w:numPr>
          <w:ilvl w:val="0"/>
          <w:numId w:val="32"/>
        </w:numPr>
        <w:rPr>
          <w:color w:val="auto"/>
          <w:sz w:val="23"/>
          <w:szCs w:val="23"/>
        </w:rPr>
      </w:pPr>
      <w:proofErr w:type="spellStart"/>
      <w:r w:rsidRPr="007B42B3">
        <w:rPr>
          <w:b/>
          <w:color w:val="auto"/>
          <w:sz w:val="23"/>
          <w:szCs w:val="23"/>
        </w:rPr>
        <w:t>Sebastijan</w:t>
      </w:r>
      <w:proofErr w:type="spellEnd"/>
      <w:r w:rsidRPr="007B42B3">
        <w:rPr>
          <w:b/>
          <w:color w:val="auto"/>
          <w:sz w:val="23"/>
          <w:szCs w:val="23"/>
        </w:rPr>
        <w:t xml:space="preserve"> Paunović</w:t>
      </w:r>
      <w:r>
        <w:rPr>
          <w:color w:val="auto"/>
          <w:sz w:val="23"/>
          <w:szCs w:val="23"/>
        </w:rPr>
        <w:t xml:space="preserve"> </w:t>
      </w:r>
      <w:r w:rsidR="007416FB">
        <w:t xml:space="preserve">ističe ponudu u iznosu od </w:t>
      </w:r>
      <w:r w:rsidRPr="007416FB" w:rsidR="007416FB">
        <w:rPr>
          <w:b/>
        </w:rPr>
        <w:t>48</w:t>
      </w:r>
      <w:r w:rsidRPr="007416FB">
        <w:rPr>
          <w:b/>
        </w:rPr>
        <w:t>6</w:t>
      </w:r>
      <w:r w:rsidRPr="007416FB" w:rsidR="007416FB">
        <w:rPr>
          <w:b/>
        </w:rPr>
        <w:t>.</w:t>
      </w:r>
      <w:r w:rsidRPr="007416FB">
        <w:rPr>
          <w:b/>
        </w:rPr>
        <w:t>58</w:t>
      </w:r>
      <w:r w:rsidRPr="007416FB" w:rsidR="007416FB">
        <w:rPr>
          <w:b/>
        </w:rPr>
        <w:t>1,</w:t>
      </w:r>
      <w:r w:rsidRPr="007416FB">
        <w:rPr>
          <w:b/>
        </w:rPr>
        <w:t>3</w:t>
      </w:r>
      <w:r w:rsidRPr="007416FB" w:rsidR="007416FB">
        <w:rPr>
          <w:b/>
        </w:rPr>
        <w:t>4</w:t>
      </w:r>
      <w:r w:rsidRPr="007416FB">
        <w:rPr>
          <w:b/>
        </w:rPr>
        <w:t xml:space="preserve"> kn</w:t>
      </w:r>
      <w:r w:rsidRPr="007416FB" w:rsidR="007416FB">
        <w:rPr>
          <w:b/>
        </w:rPr>
        <w:t xml:space="preserve"> u 11,59 sati</w:t>
      </w:r>
      <w:r w:rsidR="007416FB">
        <w:t xml:space="preserve"> </w:t>
      </w:r>
    </w:p>
    <w:p w:rsidRPr="009D1755" w:rsidR="00D2240F" w:rsidP="00D2240F" w:rsidRDefault="00D2240F">
      <w:pPr>
        <w:pStyle w:val="Default"/>
        <w:numPr>
          <w:ilvl w:val="0"/>
          <w:numId w:val="32"/>
        </w:numPr>
        <w:rPr>
          <w:color w:val="auto"/>
          <w:sz w:val="23"/>
          <w:szCs w:val="23"/>
        </w:rPr>
      </w:pPr>
      <w:r>
        <w:rPr>
          <w:color w:val="auto"/>
          <w:sz w:val="23"/>
          <w:szCs w:val="23"/>
        </w:rPr>
        <w:t xml:space="preserve">Jerko Huljev </w:t>
      </w:r>
      <w:r>
        <w:t>ističe ponudu u</w:t>
      </w:r>
      <w:r w:rsidR="007416FB">
        <w:t xml:space="preserve"> iznosu od</w:t>
      </w:r>
      <w:r>
        <w:t xml:space="preserve"> kn </w:t>
      </w:r>
    </w:p>
    <w:p w:rsidRPr="00E17074" w:rsidR="00D2240F" w:rsidP="00D2240F" w:rsidRDefault="00D2240F">
      <w:pPr>
        <w:pStyle w:val="Default"/>
        <w:numPr>
          <w:ilvl w:val="0"/>
          <w:numId w:val="32"/>
        </w:numPr>
        <w:rPr>
          <w:color w:val="auto"/>
          <w:sz w:val="23"/>
          <w:szCs w:val="23"/>
        </w:rPr>
      </w:pPr>
      <w:r>
        <w:t xml:space="preserve">Stjepan </w:t>
      </w:r>
      <w:proofErr w:type="spellStart"/>
      <w:r>
        <w:t>Žuljić</w:t>
      </w:r>
      <w:proofErr w:type="spellEnd"/>
      <w:r>
        <w:t xml:space="preserve"> ist</w:t>
      </w:r>
      <w:r w:rsidR="007416FB">
        <w:t xml:space="preserve">iče ponudu u iznosu od </w:t>
      </w:r>
      <w:r>
        <w:t xml:space="preserve"> kn</w:t>
      </w:r>
    </w:p>
    <w:p w:rsidRPr="006E5A03" w:rsidR="00D2240F" w:rsidP="00D2240F" w:rsidRDefault="00D2240F">
      <w:pPr>
        <w:pStyle w:val="Default"/>
        <w:numPr>
          <w:ilvl w:val="0"/>
          <w:numId w:val="32"/>
        </w:numPr>
        <w:rPr>
          <w:color w:val="auto"/>
          <w:sz w:val="23"/>
          <w:szCs w:val="23"/>
        </w:rPr>
      </w:pPr>
      <w:r>
        <w:t>CENTAR VI</w:t>
      </w:r>
      <w:r w:rsidR="007416FB">
        <w:t>ZIJA  ističe ponudu od</w:t>
      </w:r>
      <w:r>
        <w:t xml:space="preserve"> kn </w:t>
      </w:r>
    </w:p>
    <w:p w:rsidR="006E5A03" w:rsidP="006E5A03" w:rsidRDefault="006E5A03">
      <w:pPr>
        <w:pStyle w:val="Default"/>
      </w:pPr>
    </w:p>
    <w:p w:rsidRPr="000154AA" w:rsidR="006E5A03" w:rsidP="006E5A03" w:rsidRDefault="006E5A03">
      <w:pPr>
        <w:pStyle w:val="Default"/>
        <w:jc w:val="both"/>
        <w:rPr>
          <w:b/>
          <w:sz w:val="23"/>
          <w:szCs w:val="23"/>
        </w:rPr>
      </w:pPr>
      <w:r w:rsidRPr="000154AA">
        <w:rPr>
          <w:b/>
        </w:rPr>
        <w:t>Utvr</w:t>
      </w:r>
      <w:r>
        <w:rPr>
          <w:b/>
        </w:rPr>
        <w:t xml:space="preserve">đuje se  da je </w:t>
      </w:r>
      <w:proofErr w:type="spellStart"/>
      <w:r w:rsidR="007B42B3">
        <w:rPr>
          <w:b/>
        </w:rPr>
        <w:t>Sebastijan</w:t>
      </w:r>
      <w:proofErr w:type="spellEnd"/>
      <w:r w:rsidR="007B42B3">
        <w:rPr>
          <w:b/>
        </w:rPr>
        <w:t xml:space="preserve">  Paunović, Zagreb, Ulica</w:t>
      </w:r>
      <w:r w:rsidR="00F07716">
        <w:rPr>
          <w:b/>
        </w:rPr>
        <w:t xml:space="preserve"> </w:t>
      </w:r>
      <w:r w:rsidR="007B42B3">
        <w:rPr>
          <w:b/>
        </w:rPr>
        <w:t xml:space="preserve">Vladimira </w:t>
      </w:r>
      <w:proofErr w:type="spellStart"/>
      <w:r w:rsidR="007B42B3">
        <w:rPr>
          <w:b/>
        </w:rPr>
        <w:t>Filakovića</w:t>
      </w:r>
      <w:proofErr w:type="spellEnd"/>
      <w:r w:rsidR="007B42B3">
        <w:rPr>
          <w:b/>
        </w:rPr>
        <w:t xml:space="preserve"> 3, </w:t>
      </w:r>
      <w:r>
        <w:rPr>
          <w:b/>
        </w:rPr>
        <w:t xml:space="preserve">  OIB:</w:t>
      </w:r>
      <w:r w:rsidR="007B42B3">
        <w:rPr>
          <w:b/>
        </w:rPr>
        <w:t xml:space="preserve">71479698322, </w:t>
      </w:r>
      <w:r w:rsidRPr="000154AA">
        <w:rPr>
          <w:b/>
        </w:rPr>
        <w:t xml:space="preserve"> stekao pravo na dosudu nekretnine  sa najvišom ponudom. </w:t>
      </w:r>
    </w:p>
    <w:p w:rsidR="006E5A03" w:rsidP="006E5A03" w:rsidRDefault="006E5A03">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28. 130. ETAŽA: 75/10000 </w:t>
      </w:r>
    </w:p>
    <w:p w:rsidR="00D2240F" w:rsidP="00D2240F" w:rsidRDefault="00D2240F">
      <w:pPr>
        <w:pStyle w:val="Default"/>
        <w:jc w:val="both"/>
        <w:rPr>
          <w:color w:val="auto"/>
          <w:sz w:val="23"/>
          <w:szCs w:val="23"/>
        </w:rPr>
      </w:pPr>
      <w:r>
        <w:rPr>
          <w:color w:val="auto"/>
          <w:sz w:val="23"/>
          <w:szCs w:val="23"/>
        </w:rPr>
        <w:t xml:space="preserve">dvosobni stan oznake 404, u četvrtom katu objekta S 3, neto korisne površine 48,63 m2, u etažnom elaboratu sve označeno zelenom bojom </w:t>
      </w:r>
    </w:p>
    <w:p w:rsidR="00D2240F" w:rsidP="00D2240F" w:rsidRDefault="00D2240F">
      <w:pPr>
        <w:pStyle w:val="Default"/>
        <w:rPr>
          <w:color w:val="auto"/>
          <w:sz w:val="23"/>
          <w:szCs w:val="23"/>
        </w:rPr>
      </w:pPr>
      <w:r>
        <w:rPr>
          <w:color w:val="auto"/>
          <w:sz w:val="23"/>
          <w:szCs w:val="23"/>
        </w:rPr>
        <w:t xml:space="preserve">Na ovom ročištu za dražbu nekretnina se ne može prodati ispod vrijednosti od 452.800,00kn. </w:t>
      </w:r>
    </w:p>
    <w:p w:rsidRPr="009723AF" w:rsidR="00D2240F" w:rsidP="00D2240F" w:rsidRDefault="00D2240F">
      <w:pPr>
        <w:pStyle w:val="Default"/>
        <w:numPr>
          <w:ilvl w:val="0"/>
          <w:numId w:val="32"/>
        </w:numPr>
        <w:rPr>
          <w:color w:val="auto"/>
          <w:sz w:val="23"/>
          <w:szCs w:val="23"/>
        </w:rPr>
      </w:pPr>
      <w:r>
        <w:t xml:space="preserve">Matej </w:t>
      </w:r>
      <w:proofErr w:type="spellStart"/>
      <w:r>
        <w:t>Jambrak</w:t>
      </w:r>
      <w:proofErr w:type="spellEnd"/>
      <w:r>
        <w:t xml:space="preserve"> ističe</w:t>
      </w:r>
      <w:r w:rsidR="005D394D">
        <w:t xml:space="preserve"> ponudu u iznosu od </w:t>
      </w:r>
      <w:r w:rsidR="007416FB">
        <w:t>, 462</w:t>
      </w:r>
      <w:r w:rsidR="005D394D">
        <w:t>.800,00</w:t>
      </w:r>
      <w:r w:rsidR="007416FB">
        <w:t>, 512</w:t>
      </w:r>
      <w:r w:rsidR="005D394D">
        <w:t xml:space="preserve">.800,00 </w:t>
      </w:r>
    </w:p>
    <w:p w:rsidRPr="007416FB" w:rsidR="00D2240F" w:rsidP="005D394D" w:rsidRDefault="00D2240F">
      <w:pPr>
        <w:pStyle w:val="Default"/>
        <w:numPr>
          <w:ilvl w:val="0"/>
          <w:numId w:val="32"/>
        </w:numPr>
        <w:jc w:val="both"/>
        <w:rPr>
          <w:b/>
          <w:color w:val="auto"/>
          <w:sz w:val="23"/>
          <w:szCs w:val="23"/>
        </w:rPr>
      </w:pPr>
      <w:r w:rsidRPr="007416FB">
        <w:rPr>
          <w:b/>
        </w:rPr>
        <w:lastRenderedPageBreak/>
        <w:t>Mirjana Grubišić</w:t>
      </w:r>
      <w:r>
        <w:t xml:space="preserve"> ističe</w:t>
      </w:r>
      <w:r w:rsidR="005D394D">
        <w:t xml:space="preserve"> ponudu u iznosu od</w:t>
      </w:r>
      <w:r w:rsidR="007416FB">
        <w:t xml:space="preserve"> 472</w:t>
      </w:r>
      <w:r w:rsidR="005D394D">
        <w:t>.800,00</w:t>
      </w:r>
      <w:r w:rsidR="007416FB">
        <w:t>, 492,532.800,00 kn , 552.</w:t>
      </w:r>
      <w:r w:rsidR="005D394D">
        <w:t>800</w:t>
      </w:r>
      <w:r w:rsidR="007416FB">
        <w:t>,</w:t>
      </w:r>
      <w:r w:rsidR="005D394D">
        <w:t>00,</w:t>
      </w:r>
      <w:r w:rsidRPr="00511247" w:rsidR="007416FB">
        <w:t>572.800</w:t>
      </w:r>
      <w:r w:rsidR="005D394D">
        <w:t>,00 kn u12,01</w:t>
      </w:r>
      <w:r w:rsidRPr="00511247" w:rsidR="007416FB">
        <w:t>sati</w:t>
      </w:r>
      <w:r w:rsidRPr="00511247" w:rsidR="00885EA4">
        <w:t>, 592</w:t>
      </w:r>
      <w:r w:rsidR="005D394D">
        <w:t>.800,00</w:t>
      </w:r>
      <w:r w:rsidRPr="00511247" w:rsidR="00885EA4">
        <w:t>, 612</w:t>
      </w:r>
      <w:r w:rsidR="005D394D">
        <w:t>.800,00</w:t>
      </w:r>
      <w:r w:rsidRPr="00511247" w:rsidR="00885EA4">
        <w:t>,</w:t>
      </w:r>
      <w:r w:rsidRPr="00511247" w:rsidR="00511247">
        <w:t>632</w:t>
      </w:r>
      <w:r w:rsidR="005D394D">
        <w:t>.800,00</w:t>
      </w:r>
      <w:r w:rsidRPr="00511247" w:rsidR="00511247">
        <w:t>,</w:t>
      </w:r>
      <w:r w:rsidR="00511247">
        <w:rPr>
          <w:b/>
        </w:rPr>
        <w:t xml:space="preserve"> 652.800,00 kn u 12,14 sati</w:t>
      </w:r>
    </w:p>
    <w:p w:rsidRPr="00054B46" w:rsidR="00D2240F" w:rsidP="00D2240F" w:rsidRDefault="00D2240F">
      <w:pPr>
        <w:pStyle w:val="Default"/>
        <w:numPr>
          <w:ilvl w:val="0"/>
          <w:numId w:val="32"/>
        </w:numPr>
        <w:rPr>
          <w:color w:val="auto"/>
          <w:sz w:val="23"/>
          <w:szCs w:val="23"/>
        </w:rPr>
      </w:pPr>
      <w:r>
        <w:t xml:space="preserve">Jakov </w:t>
      </w:r>
      <w:proofErr w:type="spellStart"/>
      <w:r>
        <w:t>Šošić</w:t>
      </w:r>
      <w:proofErr w:type="spellEnd"/>
      <w:r>
        <w:t xml:space="preserve"> ističe </w:t>
      </w:r>
      <w:r w:rsidR="005D394D">
        <w:t>ponudu u iznosu od  562.800,00 k</w:t>
      </w:r>
    </w:p>
    <w:p w:rsidR="00D2240F" w:rsidP="00D2240F" w:rsidRDefault="00D2240F">
      <w:pPr>
        <w:pStyle w:val="Default"/>
        <w:numPr>
          <w:ilvl w:val="0"/>
          <w:numId w:val="32"/>
        </w:numPr>
        <w:rPr>
          <w:color w:val="auto"/>
          <w:sz w:val="23"/>
          <w:szCs w:val="23"/>
        </w:rPr>
      </w:pPr>
      <w:r>
        <w:t>METRO LIVING d.o.o. ističe</w:t>
      </w:r>
      <w:r w:rsidR="005D394D">
        <w:t xml:space="preserve"> ponudu u iznosu od </w:t>
      </w:r>
    </w:p>
    <w:p w:rsidRPr="00AD02D0" w:rsidR="00D2240F" w:rsidP="00D2240F" w:rsidRDefault="00D2240F">
      <w:pPr>
        <w:pStyle w:val="Default"/>
        <w:numPr>
          <w:ilvl w:val="0"/>
          <w:numId w:val="32"/>
        </w:numPr>
        <w:rPr>
          <w:color w:val="auto"/>
          <w:sz w:val="23"/>
          <w:szCs w:val="23"/>
        </w:rPr>
      </w:pPr>
      <w:r w:rsidRPr="00885EA4">
        <w:rPr>
          <w:b/>
          <w:color w:val="auto"/>
          <w:sz w:val="23"/>
          <w:szCs w:val="23"/>
        </w:rPr>
        <w:t xml:space="preserve">Elvis Haušić </w:t>
      </w:r>
      <w:r w:rsidRPr="00885EA4" w:rsidR="007416FB">
        <w:rPr>
          <w:b/>
        </w:rPr>
        <w:t>ističe</w:t>
      </w:r>
      <w:r w:rsidR="007416FB">
        <w:t xml:space="preserve"> ponudu u iznosu od 45</w:t>
      </w:r>
      <w:r>
        <w:t>2</w:t>
      </w:r>
      <w:r w:rsidR="007416FB">
        <w:t>.</w:t>
      </w:r>
      <w:r>
        <w:t>80</w:t>
      </w:r>
      <w:r w:rsidR="007416FB">
        <w:t>0</w:t>
      </w:r>
      <w:r>
        <w:t>,00 kn</w:t>
      </w:r>
      <w:r w:rsidR="007416FB">
        <w:t xml:space="preserve"> u . 542.,</w:t>
      </w:r>
      <w:r w:rsidR="00885EA4">
        <w:t xml:space="preserve"> 582.800,0 kn u 12,13, </w:t>
      </w:r>
      <w:r w:rsidR="005D394D">
        <w:t>602,  622.800,00 kn ,</w:t>
      </w:r>
      <w:r w:rsidR="00511247">
        <w:t xml:space="preserve"> 642,</w:t>
      </w:r>
      <w:r w:rsidR="005D394D">
        <w:t xml:space="preserve">800,00, 12,14 </w:t>
      </w:r>
    </w:p>
    <w:p w:rsidRPr="00613026" w:rsidR="00D2240F" w:rsidP="00D2240F" w:rsidRDefault="00D2240F">
      <w:pPr>
        <w:pStyle w:val="Default"/>
        <w:numPr>
          <w:ilvl w:val="0"/>
          <w:numId w:val="32"/>
        </w:numPr>
        <w:rPr>
          <w:color w:val="auto"/>
          <w:sz w:val="23"/>
          <w:szCs w:val="23"/>
        </w:rPr>
      </w:pPr>
      <w:r>
        <w:t xml:space="preserve">Marina </w:t>
      </w:r>
      <w:proofErr w:type="spellStart"/>
      <w:r>
        <w:t>Šošić</w:t>
      </w:r>
      <w:proofErr w:type="spellEnd"/>
      <w:r>
        <w:t xml:space="preserve"> </w:t>
      </w:r>
      <w:r w:rsidRPr="00386F96">
        <w:t>ističe ponudu u iznosu od</w:t>
      </w:r>
      <w:r w:rsidR="005D394D">
        <w:t xml:space="preserve">  482.8</w:t>
      </w:r>
      <w:r w:rsidR="007416FB">
        <w:t>00</w:t>
      </w:r>
      <w:r w:rsidR="005D394D">
        <w:t>,00</w:t>
      </w:r>
    </w:p>
    <w:p w:rsidRPr="00CA4818" w:rsidR="00D2240F" w:rsidP="00D2240F" w:rsidRDefault="00D2240F">
      <w:pPr>
        <w:pStyle w:val="Default"/>
        <w:numPr>
          <w:ilvl w:val="0"/>
          <w:numId w:val="32"/>
        </w:numPr>
        <w:rPr>
          <w:color w:val="auto"/>
          <w:sz w:val="23"/>
          <w:szCs w:val="23"/>
        </w:rPr>
      </w:pPr>
      <w:r>
        <w:t xml:space="preserve">Matija </w:t>
      </w:r>
      <w:proofErr w:type="spellStart"/>
      <w:r>
        <w:t>Špičić</w:t>
      </w:r>
      <w:proofErr w:type="spellEnd"/>
      <w:r>
        <w:t xml:space="preserve"> ist</w:t>
      </w:r>
      <w:r w:rsidR="00E43729">
        <w:t>iče ponudu u iznosu od</w:t>
      </w:r>
      <w:r>
        <w:t xml:space="preserve"> kn </w:t>
      </w:r>
    </w:p>
    <w:p w:rsidRPr="00E17074" w:rsidR="00D2240F" w:rsidP="00D2240F" w:rsidRDefault="00D2240F">
      <w:pPr>
        <w:pStyle w:val="Default"/>
        <w:numPr>
          <w:ilvl w:val="0"/>
          <w:numId w:val="32"/>
        </w:numPr>
        <w:rPr>
          <w:color w:val="auto"/>
          <w:sz w:val="23"/>
          <w:szCs w:val="23"/>
        </w:rPr>
      </w:pPr>
      <w:r>
        <w:t>Tamara Ko</w:t>
      </w:r>
      <w:r w:rsidR="00E43729">
        <w:t xml:space="preserve">s ističe ponudu  od </w:t>
      </w:r>
      <w:r>
        <w:t xml:space="preserve"> kn </w:t>
      </w:r>
    </w:p>
    <w:p w:rsidRPr="00E15F69" w:rsidR="00D2240F" w:rsidP="00D2240F" w:rsidRDefault="00D2240F">
      <w:pPr>
        <w:pStyle w:val="Default"/>
        <w:numPr>
          <w:ilvl w:val="0"/>
          <w:numId w:val="32"/>
        </w:numPr>
        <w:rPr>
          <w:color w:val="auto"/>
          <w:sz w:val="23"/>
          <w:szCs w:val="23"/>
        </w:rPr>
      </w:pPr>
      <w:r>
        <w:t>CENTAR VIZI</w:t>
      </w:r>
      <w:r w:rsidR="00E43729">
        <w:t xml:space="preserve">JA    ističe ponudu od </w:t>
      </w:r>
      <w:r>
        <w:t xml:space="preserve"> kn </w:t>
      </w:r>
    </w:p>
    <w:p w:rsidRPr="00192886" w:rsidR="00D2240F" w:rsidP="00D2240F" w:rsidRDefault="00D2240F">
      <w:pPr>
        <w:pStyle w:val="Default"/>
        <w:numPr>
          <w:ilvl w:val="0"/>
          <w:numId w:val="32"/>
        </w:numPr>
        <w:rPr>
          <w:color w:val="auto"/>
          <w:sz w:val="23"/>
          <w:szCs w:val="23"/>
        </w:rPr>
      </w:pPr>
      <w:r>
        <w:t xml:space="preserve">Tatjana </w:t>
      </w:r>
      <w:proofErr w:type="spellStart"/>
      <w:r>
        <w:t>Mateković</w:t>
      </w:r>
      <w:proofErr w:type="spellEnd"/>
      <w:r>
        <w:t xml:space="preserve"> ist</w:t>
      </w:r>
      <w:r w:rsidR="00E43729">
        <w:t>iče ponudu u iznosu od</w:t>
      </w:r>
      <w:r>
        <w:t xml:space="preserve"> kn</w:t>
      </w:r>
    </w:p>
    <w:p w:rsidRPr="00AC30EC" w:rsidR="00D2240F" w:rsidP="00D2240F" w:rsidRDefault="00D2240F">
      <w:pPr>
        <w:pStyle w:val="Default"/>
        <w:numPr>
          <w:ilvl w:val="0"/>
          <w:numId w:val="32"/>
        </w:numPr>
        <w:rPr>
          <w:color w:val="auto"/>
          <w:sz w:val="23"/>
          <w:szCs w:val="23"/>
        </w:rPr>
      </w:pPr>
      <w:r>
        <w:t xml:space="preserve">Darko Pereković </w:t>
      </w:r>
      <w:r w:rsidR="00E43729">
        <w:t xml:space="preserve">ističe ponudu u visini </w:t>
      </w:r>
      <w:r>
        <w:t xml:space="preserve"> kn </w:t>
      </w:r>
    </w:p>
    <w:p w:rsidRPr="00AC30EC" w:rsidR="00AC30EC" w:rsidP="00D2240F" w:rsidRDefault="00AC30EC">
      <w:pPr>
        <w:pStyle w:val="Default"/>
        <w:numPr>
          <w:ilvl w:val="0"/>
          <w:numId w:val="32"/>
        </w:numPr>
        <w:rPr>
          <w:color w:val="auto"/>
          <w:sz w:val="23"/>
          <w:szCs w:val="23"/>
        </w:rPr>
      </w:pPr>
    </w:p>
    <w:p w:rsidRPr="00AC30EC" w:rsidR="00AC30EC" w:rsidP="00AC30EC" w:rsidRDefault="00AC30EC">
      <w:pPr>
        <w:pStyle w:val="Default"/>
        <w:rPr>
          <w:b/>
          <w:color w:val="auto"/>
          <w:sz w:val="23"/>
          <w:szCs w:val="23"/>
        </w:rPr>
      </w:pPr>
      <w:r w:rsidRPr="00AC30EC">
        <w:rPr>
          <w:b/>
        </w:rPr>
        <w:t xml:space="preserve">Utvrđuje se da je Mirjana Grubišić, Zagreb, </w:t>
      </w:r>
      <w:proofErr w:type="spellStart"/>
      <w:r w:rsidRPr="00AC30EC">
        <w:rPr>
          <w:b/>
        </w:rPr>
        <w:t>Trnava</w:t>
      </w:r>
      <w:proofErr w:type="spellEnd"/>
      <w:r w:rsidRPr="00AC30EC">
        <w:rPr>
          <w:b/>
        </w:rPr>
        <w:t xml:space="preserve"> I.51a,OIB:71833983967</w:t>
      </w:r>
      <w:r>
        <w:rPr>
          <w:b/>
        </w:rPr>
        <w:t xml:space="preserve">  </w:t>
      </w:r>
      <w:r w:rsidRPr="00AC30EC">
        <w:rPr>
          <w:b/>
        </w:rPr>
        <w:t xml:space="preserve"> stekl</w:t>
      </w:r>
      <w:r>
        <w:rPr>
          <w:b/>
        </w:rPr>
        <w:t xml:space="preserve">a pravo na dosudu nekretnine,  sa najvišom  ponudom. </w:t>
      </w:r>
    </w:p>
    <w:p w:rsidR="00D2240F" w:rsidP="00D2240F" w:rsidRDefault="00D2240F">
      <w:pPr>
        <w:pStyle w:val="Default"/>
        <w:rPr>
          <w:color w:val="auto"/>
          <w:sz w:val="23"/>
          <w:szCs w:val="23"/>
        </w:rPr>
      </w:pPr>
    </w:p>
    <w:p w:rsidR="00D2240F" w:rsidP="00D2240F" w:rsidRDefault="00D2240F">
      <w:pPr>
        <w:pStyle w:val="Default"/>
        <w:rPr>
          <w:color w:val="auto"/>
          <w:sz w:val="23"/>
          <w:szCs w:val="23"/>
        </w:rPr>
      </w:pPr>
      <w:r>
        <w:rPr>
          <w:b/>
          <w:bCs/>
          <w:color w:val="auto"/>
          <w:sz w:val="23"/>
          <w:szCs w:val="23"/>
        </w:rPr>
        <w:t xml:space="preserve">29. 148. ETAŽA: 73/10000 </w:t>
      </w:r>
    </w:p>
    <w:p w:rsidR="00D2240F" w:rsidP="00D2240F" w:rsidRDefault="00D2240F">
      <w:pPr>
        <w:pStyle w:val="Default"/>
        <w:jc w:val="both"/>
        <w:rPr>
          <w:color w:val="auto"/>
          <w:sz w:val="23"/>
          <w:szCs w:val="23"/>
        </w:rPr>
      </w:pPr>
      <w:r>
        <w:rPr>
          <w:color w:val="auto"/>
          <w:sz w:val="23"/>
          <w:szCs w:val="23"/>
        </w:rPr>
        <w:t xml:space="preserve">dvosobni stan oznake 507, u petom katu objekta S 3, neto korisne površine 47,66 m2, u etažnom elaboratu sve označeno žutom bojom </w:t>
      </w:r>
    </w:p>
    <w:p w:rsidR="00D2240F" w:rsidP="00D2240F" w:rsidRDefault="00D2240F">
      <w:pPr>
        <w:pStyle w:val="Default"/>
        <w:rPr>
          <w:color w:val="auto"/>
          <w:sz w:val="23"/>
          <w:szCs w:val="23"/>
        </w:rPr>
      </w:pPr>
      <w:r>
        <w:rPr>
          <w:color w:val="auto"/>
          <w:sz w:val="23"/>
          <w:szCs w:val="23"/>
        </w:rPr>
        <w:t>Na ovom ročištu za dražbu nekretnina se ne može prodati ispod vrijednosti od 445.200,00 kn</w:t>
      </w:r>
    </w:p>
    <w:p w:rsidRPr="00803A50" w:rsidR="00D2240F" w:rsidP="00D2240F" w:rsidRDefault="00D2240F">
      <w:pPr>
        <w:pStyle w:val="Default"/>
        <w:numPr>
          <w:ilvl w:val="0"/>
          <w:numId w:val="32"/>
        </w:numPr>
        <w:rPr>
          <w:color w:val="auto"/>
          <w:sz w:val="23"/>
          <w:szCs w:val="23"/>
        </w:rPr>
      </w:pPr>
      <w:r w:rsidRPr="00511247">
        <w:rPr>
          <w:b/>
          <w:color w:val="auto"/>
          <w:sz w:val="23"/>
          <w:szCs w:val="23"/>
        </w:rPr>
        <w:t xml:space="preserve">Božidar Cesarec </w:t>
      </w:r>
      <w:r w:rsidRPr="00511247">
        <w:rPr>
          <w:b/>
        </w:rPr>
        <w:t>ističe</w:t>
      </w:r>
      <w:r>
        <w:t xml:space="preserve"> ponudu u izn</w:t>
      </w:r>
      <w:r w:rsidR="005D394D">
        <w:t>osu od</w:t>
      </w:r>
      <w:r w:rsidR="00511247">
        <w:t xml:space="preserve"> </w:t>
      </w:r>
      <w:r w:rsidRPr="00511247" w:rsidR="00511247">
        <w:rPr>
          <w:b/>
        </w:rPr>
        <w:t>455.200,00 kn u 12,15 sati</w:t>
      </w:r>
      <w:r>
        <w:t xml:space="preserve"> </w:t>
      </w:r>
    </w:p>
    <w:p w:rsidR="00D2240F" w:rsidP="00D2240F" w:rsidRDefault="00D2240F">
      <w:pPr>
        <w:pStyle w:val="Default"/>
        <w:numPr>
          <w:ilvl w:val="0"/>
          <w:numId w:val="32"/>
        </w:numPr>
        <w:rPr>
          <w:color w:val="auto"/>
          <w:sz w:val="23"/>
          <w:szCs w:val="23"/>
        </w:rPr>
      </w:pPr>
      <w:r>
        <w:t>CENTAR VIZIJA d.o.o. ističe</w:t>
      </w:r>
      <w:r w:rsidR="005D394D">
        <w:t xml:space="preserve"> ponudu u iznosu </w:t>
      </w:r>
    </w:p>
    <w:p w:rsidR="00D2240F" w:rsidP="00D2240F" w:rsidRDefault="00D2240F">
      <w:pPr>
        <w:pStyle w:val="Default"/>
        <w:numPr>
          <w:ilvl w:val="0"/>
          <w:numId w:val="32"/>
        </w:numPr>
        <w:rPr>
          <w:color w:val="auto"/>
          <w:sz w:val="23"/>
          <w:szCs w:val="23"/>
        </w:rPr>
      </w:pPr>
      <w:r>
        <w:rPr>
          <w:color w:val="auto"/>
          <w:sz w:val="23"/>
          <w:szCs w:val="23"/>
        </w:rPr>
        <w:t>Elvis Hauš</w:t>
      </w:r>
      <w:r w:rsidR="005D394D">
        <w:rPr>
          <w:color w:val="auto"/>
          <w:sz w:val="23"/>
          <w:szCs w:val="23"/>
        </w:rPr>
        <w:t xml:space="preserve">ić ističe ponudu od </w:t>
      </w:r>
      <w:r>
        <w:rPr>
          <w:color w:val="auto"/>
          <w:sz w:val="23"/>
          <w:szCs w:val="23"/>
        </w:rPr>
        <w:t xml:space="preserve"> </w:t>
      </w:r>
    </w:p>
    <w:p w:rsidRPr="00511247" w:rsidR="00D2240F" w:rsidP="00D2240F" w:rsidRDefault="00D2240F">
      <w:pPr>
        <w:pStyle w:val="Default"/>
        <w:numPr>
          <w:ilvl w:val="0"/>
          <w:numId w:val="32"/>
        </w:numPr>
        <w:rPr>
          <w:color w:val="auto"/>
          <w:sz w:val="23"/>
          <w:szCs w:val="23"/>
        </w:rPr>
      </w:pPr>
      <w:r w:rsidRPr="007416FB">
        <w:rPr>
          <w:b/>
          <w:color w:val="auto"/>
          <w:sz w:val="23"/>
          <w:szCs w:val="23"/>
        </w:rPr>
        <w:t xml:space="preserve">Tatjana </w:t>
      </w:r>
      <w:proofErr w:type="spellStart"/>
      <w:r w:rsidRPr="007416FB">
        <w:rPr>
          <w:b/>
          <w:color w:val="auto"/>
          <w:sz w:val="23"/>
          <w:szCs w:val="23"/>
        </w:rPr>
        <w:t>Mateković</w:t>
      </w:r>
      <w:proofErr w:type="spellEnd"/>
      <w:r>
        <w:rPr>
          <w:color w:val="auto"/>
          <w:sz w:val="23"/>
          <w:szCs w:val="23"/>
        </w:rPr>
        <w:t xml:space="preserve"> </w:t>
      </w:r>
      <w:r w:rsidR="007416FB">
        <w:t xml:space="preserve">ističe ponudu u iznosu od </w:t>
      </w:r>
      <w:r w:rsidRPr="00511247" w:rsidR="007416FB">
        <w:t>44</w:t>
      </w:r>
      <w:r w:rsidRPr="00511247">
        <w:t>5</w:t>
      </w:r>
      <w:r w:rsidRPr="00511247" w:rsidR="007416FB">
        <w:t>.</w:t>
      </w:r>
      <w:r w:rsidRPr="00511247">
        <w:t>2</w:t>
      </w:r>
      <w:r w:rsidRPr="00511247" w:rsidR="007416FB">
        <w:t>00,00 kn u 12.02</w:t>
      </w:r>
      <w:r w:rsidR="007416FB">
        <w:t xml:space="preserve">  sati</w:t>
      </w:r>
    </w:p>
    <w:p w:rsidR="003902D1" w:rsidP="003902D1" w:rsidRDefault="003902D1">
      <w:pPr>
        <w:pStyle w:val="Default"/>
      </w:pPr>
    </w:p>
    <w:p w:rsidRPr="000154AA" w:rsidR="00511247" w:rsidP="00511247" w:rsidRDefault="00511247">
      <w:pPr>
        <w:pStyle w:val="Default"/>
        <w:jc w:val="both"/>
        <w:rPr>
          <w:b/>
          <w:sz w:val="23"/>
          <w:szCs w:val="23"/>
        </w:rPr>
      </w:pPr>
      <w:r w:rsidRPr="000154AA">
        <w:rPr>
          <w:b/>
        </w:rPr>
        <w:t>Utvr</w:t>
      </w:r>
      <w:r>
        <w:rPr>
          <w:b/>
        </w:rPr>
        <w:t xml:space="preserve">đuje se  da je </w:t>
      </w:r>
      <w:r w:rsidR="00DF45D9">
        <w:rPr>
          <w:b/>
        </w:rPr>
        <w:t xml:space="preserve"> Božidar Cesarec, Krapina, Alojzija Stepinca 5, OIB: 01293424507,   </w:t>
      </w:r>
      <w:r w:rsidR="00D1447E">
        <w:rPr>
          <w:b/>
        </w:rPr>
        <w:t xml:space="preserve">  </w:t>
      </w:r>
      <w:r>
        <w:rPr>
          <w:b/>
        </w:rPr>
        <w:t xml:space="preserve"> stek</w:t>
      </w:r>
      <w:r w:rsidR="00AC30EC">
        <w:rPr>
          <w:b/>
        </w:rPr>
        <w:t xml:space="preserve">ao </w:t>
      </w:r>
      <w:r>
        <w:rPr>
          <w:b/>
        </w:rPr>
        <w:t xml:space="preserve"> </w:t>
      </w:r>
      <w:r w:rsidRPr="000154AA">
        <w:rPr>
          <w:b/>
        </w:rPr>
        <w:t xml:space="preserve"> pravo na dosudu nekretnine  sa najvišom ponudom. </w:t>
      </w:r>
    </w:p>
    <w:p w:rsidR="003902D1" w:rsidP="003902D1" w:rsidRDefault="003902D1">
      <w:pPr>
        <w:pStyle w:val="Default"/>
      </w:pPr>
    </w:p>
    <w:p w:rsidR="003902D1" w:rsidP="003902D1" w:rsidRDefault="003902D1">
      <w:pPr>
        <w:pStyle w:val="Default"/>
      </w:pPr>
      <w:r>
        <w:t xml:space="preserve">Sudac  utvrđuje da su ponuditelji s najvišom ponudom  stekli pravo na dosudu. </w:t>
      </w:r>
    </w:p>
    <w:p w:rsidR="003902D1" w:rsidP="003902D1" w:rsidRDefault="003902D1">
      <w:pPr>
        <w:pStyle w:val="Default"/>
      </w:pPr>
    </w:p>
    <w:p w:rsidR="003902D1" w:rsidP="003902D1" w:rsidRDefault="003902D1">
      <w:pPr>
        <w:pStyle w:val="Default"/>
      </w:pPr>
      <w:r>
        <w:t>Rješenje o dosudi biti će dostavljeno  na adresu navedenu  u zapisniku.</w:t>
      </w:r>
    </w:p>
    <w:p w:rsidR="003902D1" w:rsidP="003902D1" w:rsidRDefault="003902D1">
      <w:pPr>
        <w:pStyle w:val="Default"/>
      </w:pPr>
    </w:p>
    <w:p w:rsidR="003902D1" w:rsidP="003902D1" w:rsidRDefault="003902D1">
      <w:pPr>
        <w:pStyle w:val="Default"/>
      </w:pPr>
      <w:r>
        <w:t xml:space="preserve"> Rok za uplatu počinje teći istekom  osmog dana od primitka  rješenja o dosudi. </w:t>
      </w:r>
    </w:p>
    <w:p w:rsidR="003902D1" w:rsidP="003902D1" w:rsidRDefault="003902D1">
      <w:pPr>
        <w:pStyle w:val="Default"/>
      </w:pPr>
    </w:p>
    <w:p w:rsidR="003902D1" w:rsidP="003902D1" w:rsidRDefault="003902D1">
      <w:pPr>
        <w:pStyle w:val="Default"/>
      </w:pPr>
      <w:r>
        <w:t xml:space="preserve">Uplatu  je potrebno izvršiti u daljnjem roku od 30 dana (primitak rješenja  plus osam dana) počinje teći 30 dana za uplatu na račun  na koji je izvršena uplata jamčevine. </w:t>
      </w:r>
    </w:p>
    <w:p w:rsidR="003902D1" w:rsidP="003902D1" w:rsidRDefault="003902D1">
      <w:pPr>
        <w:pStyle w:val="Default"/>
      </w:pPr>
      <w:r>
        <w:t xml:space="preserve"> </w:t>
      </w:r>
    </w:p>
    <w:p w:rsidR="003902D1" w:rsidP="003902D1" w:rsidRDefault="003902D1">
      <w:pPr>
        <w:pStyle w:val="Default"/>
      </w:pPr>
      <w:r>
        <w:t xml:space="preserve">Ponuditeljima s uplaćenom jamčevinom  koji nisu  istaknuli ponudu za kupnju jamčevina će se vratiti na račun s kojeg je izvršena uplata sve kako je navedeno u  odluci o prodaji. </w:t>
      </w:r>
    </w:p>
    <w:p w:rsidR="003902D1" w:rsidP="003902D1" w:rsidRDefault="003902D1">
      <w:pPr>
        <w:pStyle w:val="Default"/>
      </w:pPr>
      <w:r>
        <w:t xml:space="preserve"> </w:t>
      </w:r>
      <w:r>
        <w:tab/>
      </w:r>
    </w:p>
    <w:p w:rsidR="003902D1" w:rsidP="003902D1" w:rsidRDefault="003902D1">
      <w:pPr>
        <w:pStyle w:val="Default"/>
      </w:pPr>
      <w:r>
        <w:t xml:space="preserve">Sudac utvrđuje da je  današnja dražba dovršena u   </w:t>
      </w:r>
      <w:r w:rsidR="00D815A7">
        <w:t xml:space="preserve"> 12,25</w:t>
      </w:r>
      <w:r>
        <w:t xml:space="preserve">      sati. </w:t>
      </w:r>
    </w:p>
    <w:p w:rsidR="003902D1" w:rsidP="003902D1" w:rsidRDefault="003902D1">
      <w:pPr>
        <w:pStyle w:val="Default"/>
      </w:pPr>
    </w:p>
    <w:p w:rsidR="003902D1" w:rsidP="003902D1" w:rsidRDefault="003902D1">
      <w:pPr>
        <w:pStyle w:val="Default"/>
      </w:pPr>
      <w:r>
        <w:t>Daljnjih prijedloga nema.</w:t>
      </w:r>
    </w:p>
    <w:p w:rsidR="003902D1" w:rsidP="003902D1" w:rsidRDefault="003902D1">
      <w:pPr>
        <w:pStyle w:val="Default"/>
      </w:pPr>
    </w:p>
    <w:p w:rsidR="003902D1" w:rsidP="003902D1" w:rsidRDefault="003902D1">
      <w:pPr>
        <w:pStyle w:val="Default"/>
      </w:pPr>
      <w:r>
        <w:t xml:space="preserve">Odluka će biti objavljena i  putem e oglasne ploče suda.  </w:t>
      </w:r>
    </w:p>
    <w:p w:rsidR="003902D1" w:rsidP="003902D1" w:rsidRDefault="00D815A7">
      <w:pPr>
        <w:pStyle w:val="Default"/>
      </w:pPr>
      <w:r>
        <w:t>D</w:t>
      </w:r>
      <w:r w:rsidR="003902D1">
        <w:t>aljnja odluka pismenim putem.</w:t>
      </w:r>
    </w:p>
    <w:p w:rsidR="003902D1" w:rsidP="003902D1" w:rsidRDefault="003902D1">
      <w:pPr>
        <w:pStyle w:val="Default"/>
      </w:pPr>
      <w:r>
        <w:t xml:space="preserve">     </w:t>
      </w:r>
      <w:r>
        <w:tab/>
      </w:r>
      <w:r>
        <w:tab/>
      </w:r>
      <w:r>
        <w:tab/>
      </w:r>
      <w:r>
        <w:tab/>
        <w:t xml:space="preserve">  </w:t>
      </w:r>
    </w:p>
    <w:p w:rsidR="003902D1" w:rsidP="003902D1" w:rsidRDefault="003902D1">
      <w:pPr>
        <w:pStyle w:val="Default"/>
      </w:pPr>
      <w:r>
        <w:t xml:space="preserve">Zapisničar:     </w:t>
      </w:r>
      <w:r>
        <w:tab/>
      </w:r>
      <w:r>
        <w:tab/>
      </w:r>
      <w:r>
        <w:tab/>
        <w:t xml:space="preserve">        Stečajni sudac:</w:t>
      </w:r>
      <w:r>
        <w:tab/>
      </w:r>
      <w:r>
        <w:tab/>
      </w:r>
      <w:r>
        <w:tab/>
        <w:t>Za stečajnog dužnika:</w:t>
      </w:r>
    </w:p>
    <w:p w:rsidR="003902D1" w:rsidP="003902D1" w:rsidRDefault="003902D1">
      <w:pPr>
        <w:pStyle w:val="Default"/>
      </w:pPr>
      <w:r>
        <w:t>Tatjana Slaviček</w:t>
      </w:r>
      <w:r>
        <w:tab/>
        <w:t xml:space="preserve">                    Nino Radić</w:t>
      </w:r>
      <w:r>
        <w:tab/>
      </w:r>
      <w:r>
        <w:tab/>
      </w:r>
      <w:r>
        <w:tab/>
        <w:t xml:space="preserve">Mirjana Zuzija     </w:t>
      </w:r>
    </w:p>
    <w:sectPr w:rsidR="003902D1">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3EFF" w:rsidP="00A7144F" w:rsidRDefault="00733EFF">
      <w:r>
        <w:separator/>
      </w:r>
    </w:p>
  </w:endnote>
  <w:endnote w:type="continuationSeparator" w:id="0">
    <w:p w:rsidR="00733EFF" w:rsidP="00A7144F" w:rsidRDefault="00733EF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3EFF" w:rsidP="00A7144F" w:rsidRDefault="00733EFF">
      <w:r>
        <w:separator/>
      </w:r>
    </w:p>
  </w:footnote>
  <w:footnote w:type="continuationSeparator" w:id="0">
    <w:p w:rsidR="00733EFF" w:rsidP="00A7144F" w:rsidRDefault="00733EF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29429271"/>
      <w:docPartObj>
        <w:docPartGallery w:val="Page Numbers (Top of Page)"/>
        <w:docPartUnique/>
      </w:docPartObj>
    </w:sdtPr>
    <w:sdtEndPr/>
    <w:sdtContent>
      <w:p w:rsidR="00733EFF" w:rsidRDefault="00733EFF">
        <w:pPr>
          <w:pStyle w:val="Zaglavlje"/>
          <w:jc w:val="center"/>
        </w:pPr>
        <w:r>
          <w:fldChar w:fldCharType="begin"/>
        </w:r>
        <w:r>
          <w:instrText>PAGE   \* MERGEFORMAT</w:instrText>
        </w:r>
        <w:r>
          <w:fldChar w:fldCharType="separate"/>
        </w:r>
        <w:r w:rsidR="00FF451B">
          <w:rPr>
            <w:noProof/>
          </w:rPr>
          <w:t>11</w:t>
        </w:r>
        <w:r>
          <w:fldChar w:fldCharType="end"/>
        </w:r>
      </w:p>
    </w:sdtContent>
  </w:sdt>
  <w:p w:rsidR="00733EFF" w:rsidRDefault="00733EFF">
    <w:pPr>
      <w:pStyle w:val="Zaglavlje"/>
    </w:pPr>
    <w:r>
      <w:tab/>
    </w:r>
    <w:r>
      <w:tab/>
      <w:t>1 St-1094/12</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7477FC"/>
    <w:multiLevelType w:val="hybridMultilevel"/>
    <w:tmpl w:val="65D4F6A6"/>
    <w:lvl w:ilvl="0" w:tplc="88ACD6EA">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B9B79BD"/>
    <w:multiLevelType w:val="hybridMultilevel"/>
    <w:tmpl w:val="66DA1F2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nsid w:val="110817E0"/>
    <w:multiLevelType w:val="hybridMultilevel"/>
    <w:tmpl w:val="F572DAA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E101413"/>
    <w:multiLevelType w:val="hybridMultilevel"/>
    <w:tmpl w:val="0B8C768A"/>
    <w:lvl w:ilvl="0" w:tplc="670A52E8">
      <w:start w:val="24"/>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1F3569EA"/>
    <w:multiLevelType w:val="hybridMultilevel"/>
    <w:tmpl w:val="F0C08694"/>
    <w:lvl w:ilvl="0" w:tplc="041A000F">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
    <w:nsid w:val="206568B4"/>
    <w:multiLevelType w:val="hybridMultilevel"/>
    <w:tmpl w:val="9CB2F37A"/>
    <w:lvl w:ilvl="0" w:tplc="722EC1F6">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6">
    <w:nsid w:val="22D87DCC"/>
    <w:multiLevelType w:val="hybridMultilevel"/>
    <w:tmpl w:val="720243AA"/>
    <w:lvl w:ilvl="0" w:tplc="1794D2FA">
      <w:start w:val="1"/>
      <w:numFmt w:val="bullet"/>
      <w:lvlText w:val="-"/>
      <w:lvlJc w:val="left"/>
      <w:pPr>
        <w:tabs>
          <w:tab w:val="num" w:pos="5747"/>
        </w:tabs>
        <w:ind w:left="5747" w:hanging="360"/>
      </w:pPr>
      <w:rPr>
        <w:rFonts w:hint="default" w:ascii="Times New Roman" w:hAnsi="Times New Roman" w:eastAsia="Times New Roman" w:cs="Times New Roman"/>
      </w:rPr>
    </w:lvl>
    <w:lvl w:ilvl="1" w:tplc="041A0003" w:tentative="true">
      <w:start w:val="1"/>
      <w:numFmt w:val="bullet"/>
      <w:lvlText w:val="o"/>
      <w:lvlJc w:val="left"/>
      <w:pPr>
        <w:tabs>
          <w:tab w:val="num" w:pos="6570"/>
        </w:tabs>
        <w:ind w:left="6570" w:hanging="360"/>
      </w:pPr>
      <w:rPr>
        <w:rFonts w:hint="default" w:ascii="Courier New" w:hAnsi="Courier New" w:cs="Courier New"/>
      </w:rPr>
    </w:lvl>
    <w:lvl w:ilvl="2" w:tplc="041A0005" w:tentative="true">
      <w:start w:val="1"/>
      <w:numFmt w:val="bullet"/>
      <w:lvlText w:val=""/>
      <w:lvlJc w:val="left"/>
      <w:pPr>
        <w:tabs>
          <w:tab w:val="num" w:pos="7290"/>
        </w:tabs>
        <w:ind w:left="7290" w:hanging="360"/>
      </w:pPr>
      <w:rPr>
        <w:rFonts w:hint="default" w:ascii="Wingdings" w:hAnsi="Wingdings"/>
      </w:rPr>
    </w:lvl>
    <w:lvl w:ilvl="3" w:tplc="041A0001" w:tentative="true">
      <w:start w:val="1"/>
      <w:numFmt w:val="bullet"/>
      <w:lvlText w:val=""/>
      <w:lvlJc w:val="left"/>
      <w:pPr>
        <w:tabs>
          <w:tab w:val="num" w:pos="8010"/>
        </w:tabs>
        <w:ind w:left="8010" w:hanging="360"/>
      </w:pPr>
      <w:rPr>
        <w:rFonts w:hint="default" w:ascii="Symbol" w:hAnsi="Symbol"/>
      </w:rPr>
    </w:lvl>
    <w:lvl w:ilvl="4" w:tplc="041A0003" w:tentative="true">
      <w:start w:val="1"/>
      <w:numFmt w:val="bullet"/>
      <w:lvlText w:val="o"/>
      <w:lvlJc w:val="left"/>
      <w:pPr>
        <w:tabs>
          <w:tab w:val="num" w:pos="8730"/>
        </w:tabs>
        <w:ind w:left="8730" w:hanging="360"/>
      </w:pPr>
      <w:rPr>
        <w:rFonts w:hint="default" w:ascii="Courier New" w:hAnsi="Courier New" w:cs="Courier New"/>
      </w:rPr>
    </w:lvl>
    <w:lvl w:ilvl="5" w:tplc="041A0005" w:tentative="true">
      <w:start w:val="1"/>
      <w:numFmt w:val="bullet"/>
      <w:lvlText w:val=""/>
      <w:lvlJc w:val="left"/>
      <w:pPr>
        <w:tabs>
          <w:tab w:val="num" w:pos="9450"/>
        </w:tabs>
        <w:ind w:left="9450" w:hanging="360"/>
      </w:pPr>
      <w:rPr>
        <w:rFonts w:hint="default" w:ascii="Wingdings" w:hAnsi="Wingdings"/>
      </w:rPr>
    </w:lvl>
    <w:lvl w:ilvl="6" w:tplc="041A0001" w:tentative="true">
      <w:start w:val="1"/>
      <w:numFmt w:val="bullet"/>
      <w:lvlText w:val=""/>
      <w:lvlJc w:val="left"/>
      <w:pPr>
        <w:tabs>
          <w:tab w:val="num" w:pos="10170"/>
        </w:tabs>
        <w:ind w:left="10170" w:hanging="360"/>
      </w:pPr>
      <w:rPr>
        <w:rFonts w:hint="default" w:ascii="Symbol" w:hAnsi="Symbol"/>
      </w:rPr>
    </w:lvl>
    <w:lvl w:ilvl="7" w:tplc="041A0003" w:tentative="true">
      <w:start w:val="1"/>
      <w:numFmt w:val="bullet"/>
      <w:lvlText w:val="o"/>
      <w:lvlJc w:val="left"/>
      <w:pPr>
        <w:tabs>
          <w:tab w:val="num" w:pos="10890"/>
        </w:tabs>
        <w:ind w:left="10890" w:hanging="360"/>
      </w:pPr>
      <w:rPr>
        <w:rFonts w:hint="default" w:ascii="Courier New" w:hAnsi="Courier New" w:cs="Courier New"/>
      </w:rPr>
    </w:lvl>
    <w:lvl w:ilvl="8" w:tplc="041A0005" w:tentative="true">
      <w:start w:val="1"/>
      <w:numFmt w:val="bullet"/>
      <w:lvlText w:val=""/>
      <w:lvlJc w:val="left"/>
      <w:pPr>
        <w:tabs>
          <w:tab w:val="num" w:pos="11610"/>
        </w:tabs>
        <w:ind w:left="11610" w:hanging="360"/>
      </w:pPr>
      <w:rPr>
        <w:rFonts w:hint="default" w:ascii="Wingdings" w:hAnsi="Wingdings"/>
      </w:rPr>
    </w:lvl>
  </w:abstractNum>
  <w:abstractNum w:abstractNumId="7">
    <w:nsid w:val="25CC4F1B"/>
    <w:multiLevelType w:val="hybridMultilevel"/>
    <w:tmpl w:val="133EA86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nsid w:val="2B9117D7"/>
    <w:multiLevelType w:val="hybridMultilevel"/>
    <w:tmpl w:val="992E0B4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2C4D5070"/>
    <w:multiLevelType w:val="hybridMultilevel"/>
    <w:tmpl w:val="3F2E3A3A"/>
    <w:lvl w:ilvl="0" w:tplc="531A9658">
      <w:start w:val="11"/>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36B74F69"/>
    <w:multiLevelType w:val="hybridMultilevel"/>
    <w:tmpl w:val="5B787E3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nsid w:val="37B72178"/>
    <w:multiLevelType w:val="hybridMultilevel"/>
    <w:tmpl w:val="5478DF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nsid w:val="3F1E1340"/>
    <w:multiLevelType w:val="hybridMultilevel"/>
    <w:tmpl w:val="E51AD22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nsid w:val="43443AB5"/>
    <w:multiLevelType w:val="hybridMultilevel"/>
    <w:tmpl w:val="72E8BB08"/>
    <w:lvl w:ilvl="0" w:tplc="9B826662">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nsid w:val="45340BFB"/>
    <w:multiLevelType w:val="hybridMultilevel"/>
    <w:tmpl w:val="DEF614C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nsid w:val="493F45EF"/>
    <w:multiLevelType w:val="hybridMultilevel"/>
    <w:tmpl w:val="C24C53B2"/>
    <w:lvl w:ilvl="0" w:tplc="BB36B57A">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564F572D"/>
    <w:multiLevelType w:val="hybridMultilevel"/>
    <w:tmpl w:val="81B22BF6"/>
    <w:lvl w:ilvl="0" w:tplc="F710B1D4">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8050944"/>
    <w:multiLevelType w:val="hybridMultilevel"/>
    <w:tmpl w:val="562C28B8"/>
    <w:lvl w:ilvl="0" w:tplc="C54EC2B0">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8">
    <w:nsid w:val="59694FA1"/>
    <w:multiLevelType w:val="hybridMultilevel"/>
    <w:tmpl w:val="5BB8FB1A"/>
    <w:lvl w:ilvl="0" w:tplc="48CC2172">
      <w:start w:val="44"/>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5D8510BD"/>
    <w:multiLevelType w:val="hybridMultilevel"/>
    <w:tmpl w:val="4D3691F4"/>
    <w:lvl w:ilvl="0" w:tplc="4588EF92">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0">
    <w:nsid w:val="61EE3DFC"/>
    <w:multiLevelType w:val="hybridMultilevel"/>
    <w:tmpl w:val="8294DF22"/>
    <w:lvl w:ilvl="0" w:tplc="DA92D2A4">
      <w:start w:val="1"/>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1">
    <w:nsid w:val="62BC1F19"/>
    <w:multiLevelType w:val="hybridMultilevel"/>
    <w:tmpl w:val="EFE0E3FC"/>
    <w:lvl w:ilvl="0" w:tplc="2E0E1F24">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B60221F"/>
    <w:multiLevelType w:val="hybridMultilevel"/>
    <w:tmpl w:val="DA8CB7C4"/>
    <w:lvl w:ilvl="0" w:tplc="A5843EC8">
      <w:start w:val="1"/>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6DBC0CC7"/>
    <w:multiLevelType w:val="hybridMultilevel"/>
    <w:tmpl w:val="86BEAC5E"/>
    <w:lvl w:ilvl="0" w:tplc="5704CFDA">
      <w:start w:val="29"/>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DC85A91"/>
    <w:multiLevelType w:val="hybridMultilevel"/>
    <w:tmpl w:val="8CB45752"/>
    <w:lvl w:ilvl="0" w:tplc="5F641070">
      <w:start w:val="30"/>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nsid w:val="6E17260C"/>
    <w:multiLevelType w:val="hybridMultilevel"/>
    <w:tmpl w:val="11123B5A"/>
    <w:lvl w:ilvl="0" w:tplc="050C118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6FA1373A"/>
    <w:multiLevelType w:val="hybridMultilevel"/>
    <w:tmpl w:val="00728188"/>
    <w:lvl w:ilvl="0" w:tplc="E2E64852">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6FCD5CAA"/>
    <w:multiLevelType w:val="hybridMultilevel"/>
    <w:tmpl w:val="BC884ED4"/>
    <w:lvl w:ilvl="0" w:tplc="DFA42E8A">
      <w:start w:val="29"/>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8">
    <w:nsid w:val="701D4FBF"/>
    <w:multiLevelType w:val="hybridMultilevel"/>
    <w:tmpl w:val="8DF09DDC"/>
    <w:lvl w:ilvl="0" w:tplc="D61A3C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72A8568F"/>
    <w:multiLevelType w:val="hybridMultilevel"/>
    <w:tmpl w:val="17A2040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79C37AD2"/>
    <w:multiLevelType w:val="hybridMultilevel"/>
    <w:tmpl w:val="A5D4450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79EA5196"/>
    <w:multiLevelType w:val="hybridMultilevel"/>
    <w:tmpl w:val="701ED16C"/>
    <w:lvl w:ilvl="0" w:tplc="1656411E">
      <w:start w:val="29"/>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7D9D37B2"/>
    <w:multiLevelType w:val="hybridMultilevel"/>
    <w:tmpl w:val="E9DAEC0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7DCD03A5"/>
    <w:multiLevelType w:val="hybridMultilevel"/>
    <w:tmpl w:val="F264A384"/>
    <w:lvl w:ilvl="0" w:tplc="EA7E7BAC">
      <w:start w:val="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18"/>
  </w:num>
  <w:num w:numId="3">
    <w:abstractNumId w:val="9"/>
  </w:num>
  <w:num w:numId="4">
    <w:abstractNumId w:val="20"/>
  </w:num>
  <w:num w:numId="5">
    <w:abstractNumId w:val="6"/>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33"/>
  </w:num>
  <w:num w:numId="20">
    <w:abstractNumId w:val="17"/>
  </w:num>
  <w:num w:numId="21">
    <w:abstractNumId w:val="1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7"/>
  </w:num>
  <w:num w:numId="27">
    <w:abstractNumId w:val="31"/>
  </w:num>
  <w:num w:numId="28">
    <w:abstractNumId w:val="26"/>
  </w:num>
  <w:num w:numId="29">
    <w:abstractNumId w:val="25"/>
  </w:num>
  <w:num w:numId="30">
    <w:abstractNumId w:val="15"/>
  </w:num>
  <w:num w:numId="31">
    <w:abstractNumId w:val="5"/>
  </w:num>
  <w:num w:numId="32">
    <w:abstractNumId w:val="23"/>
  </w:num>
  <w:num w:numId="33">
    <w:abstractNumId w:val="16"/>
  </w:num>
  <w:num w:numId="34">
    <w:abstractNumId w:val="21"/>
  </w:num>
  <w:num w:numId="35">
    <w:abstractNumId w:val="28"/>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proofState w:spelling="clean" w:grammar="clean"/>
  <w:attachedTemplate r:id="rId1"/>
  <w:defaultTabStop w:val="708"/>
  <w:hyphenationZone w:val="425"/>
  <w:characterSpacingControl w:val="doNotCompress"/>
  <w:hdrShapeDefaults>
    <o:shapedefaults spidmax="1843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305"/>
    <w:rsid w:val="000062D5"/>
    <w:rsid w:val="00006F1C"/>
    <w:rsid w:val="00010F67"/>
    <w:rsid w:val="0001284C"/>
    <w:rsid w:val="000154AA"/>
    <w:rsid w:val="0002003B"/>
    <w:rsid w:val="00021298"/>
    <w:rsid w:val="00027DA9"/>
    <w:rsid w:val="0003799E"/>
    <w:rsid w:val="00040487"/>
    <w:rsid w:val="000414FB"/>
    <w:rsid w:val="00041DD9"/>
    <w:rsid w:val="00042542"/>
    <w:rsid w:val="000449D5"/>
    <w:rsid w:val="000479C9"/>
    <w:rsid w:val="00050693"/>
    <w:rsid w:val="00052FD1"/>
    <w:rsid w:val="00054B46"/>
    <w:rsid w:val="0005540B"/>
    <w:rsid w:val="00055FC2"/>
    <w:rsid w:val="000565CE"/>
    <w:rsid w:val="00057782"/>
    <w:rsid w:val="000600D7"/>
    <w:rsid w:val="00060A01"/>
    <w:rsid w:val="00066807"/>
    <w:rsid w:val="00066834"/>
    <w:rsid w:val="000724F2"/>
    <w:rsid w:val="00072AC0"/>
    <w:rsid w:val="00074AC1"/>
    <w:rsid w:val="00077CFD"/>
    <w:rsid w:val="00092C98"/>
    <w:rsid w:val="00096BE7"/>
    <w:rsid w:val="00097175"/>
    <w:rsid w:val="000A1D72"/>
    <w:rsid w:val="000A5B28"/>
    <w:rsid w:val="000A6FDB"/>
    <w:rsid w:val="000B25DB"/>
    <w:rsid w:val="000B38A1"/>
    <w:rsid w:val="000C076B"/>
    <w:rsid w:val="000C2AC1"/>
    <w:rsid w:val="000C3FD8"/>
    <w:rsid w:val="000C684F"/>
    <w:rsid w:val="000C75D2"/>
    <w:rsid w:val="000D3423"/>
    <w:rsid w:val="000D5391"/>
    <w:rsid w:val="000D57BE"/>
    <w:rsid w:val="000D70F4"/>
    <w:rsid w:val="000E1722"/>
    <w:rsid w:val="000F16D1"/>
    <w:rsid w:val="00112300"/>
    <w:rsid w:val="0011441F"/>
    <w:rsid w:val="00121125"/>
    <w:rsid w:val="00122B53"/>
    <w:rsid w:val="001238E9"/>
    <w:rsid w:val="00124B89"/>
    <w:rsid w:val="00131A1B"/>
    <w:rsid w:val="00137AE4"/>
    <w:rsid w:val="00150B98"/>
    <w:rsid w:val="00152305"/>
    <w:rsid w:val="00160746"/>
    <w:rsid w:val="001632EA"/>
    <w:rsid w:val="001675B2"/>
    <w:rsid w:val="0017374E"/>
    <w:rsid w:val="00173C7D"/>
    <w:rsid w:val="00180AF3"/>
    <w:rsid w:val="00186281"/>
    <w:rsid w:val="00186521"/>
    <w:rsid w:val="00186A68"/>
    <w:rsid w:val="00192210"/>
    <w:rsid w:val="00192367"/>
    <w:rsid w:val="00192886"/>
    <w:rsid w:val="00194851"/>
    <w:rsid w:val="001963DE"/>
    <w:rsid w:val="00197872"/>
    <w:rsid w:val="001A4CFF"/>
    <w:rsid w:val="001A5D44"/>
    <w:rsid w:val="001B4CA3"/>
    <w:rsid w:val="001B514B"/>
    <w:rsid w:val="001C629C"/>
    <w:rsid w:val="001D211F"/>
    <w:rsid w:val="001D2BF9"/>
    <w:rsid w:val="001E34FC"/>
    <w:rsid w:val="001E4D95"/>
    <w:rsid w:val="001E7678"/>
    <w:rsid w:val="001E798D"/>
    <w:rsid w:val="001F0FFC"/>
    <w:rsid w:val="001F2716"/>
    <w:rsid w:val="001F6939"/>
    <w:rsid w:val="001F6BE3"/>
    <w:rsid w:val="001F6F39"/>
    <w:rsid w:val="002077E9"/>
    <w:rsid w:val="0021249B"/>
    <w:rsid w:val="00213A07"/>
    <w:rsid w:val="002209F6"/>
    <w:rsid w:val="002216ED"/>
    <w:rsid w:val="00230D2D"/>
    <w:rsid w:val="00230F00"/>
    <w:rsid w:val="002412A0"/>
    <w:rsid w:val="00243E6E"/>
    <w:rsid w:val="00251839"/>
    <w:rsid w:val="002519BF"/>
    <w:rsid w:val="00252FB4"/>
    <w:rsid w:val="00255393"/>
    <w:rsid w:val="00262985"/>
    <w:rsid w:val="0026347E"/>
    <w:rsid w:val="00263544"/>
    <w:rsid w:val="002639F0"/>
    <w:rsid w:val="00266151"/>
    <w:rsid w:val="00266818"/>
    <w:rsid w:val="00271DF3"/>
    <w:rsid w:val="002727B8"/>
    <w:rsid w:val="002733B0"/>
    <w:rsid w:val="00273AAA"/>
    <w:rsid w:val="00275D5F"/>
    <w:rsid w:val="00280022"/>
    <w:rsid w:val="00285199"/>
    <w:rsid w:val="00287648"/>
    <w:rsid w:val="002962B2"/>
    <w:rsid w:val="00297EC3"/>
    <w:rsid w:val="002A43BA"/>
    <w:rsid w:val="002B0C7A"/>
    <w:rsid w:val="002B27C0"/>
    <w:rsid w:val="002B2D23"/>
    <w:rsid w:val="002B3AC9"/>
    <w:rsid w:val="002B5E9F"/>
    <w:rsid w:val="002C030A"/>
    <w:rsid w:val="002C100C"/>
    <w:rsid w:val="002C3B84"/>
    <w:rsid w:val="002C3F65"/>
    <w:rsid w:val="002C498E"/>
    <w:rsid w:val="002C6C47"/>
    <w:rsid w:val="002D0475"/>
    <w:rsid w:val="002D09A4"/>
    <w:rsid w:val="002D11FC"/>
    <w:rsid w:val="002D1D34"/>
    <w:rsid w:val="002D28D4"/>
    <w:rsid w:val="002D729F"/>
    <w:rsid w:val="002E2109"/>
    <w:rsid w:val="002F37E9"/>
    <w:rsid w:val="002F49DF"/>
    <w:rsid w:val="002F52A0"/>
    <w:rsid w:val="002F549E"/>
    <w:rsid w:val="00301B5B"/>
    <w:rsid w:val="00302F15"/>
    <w:rsid w:val="00306B7A"/>
    <w:rsid w:val="00307146"/>
    <w:rsid w:val="003115A1"/>
    <w:rsid w:val="00315268"/>
    <w:rsid w:val="003165FD"/>
    <w:rsid w:val="00316CE9"/>
    <w:rsid w:val="0032072F"/>
    <w:rsid w:val="00325557"/>
    <w:rsid w:val="00334C8A"/>
    <w:rsid w:val="0033522B"/>
    <w:rsid w:val="00337975"/>
    <w:rsid w:val="003454B6"/>
    <w:rsid w:val="00346221"/>
    <w:rsid w:val="00351A93"/>
    <w:rsid w:val="00357A55"/>
    <w:rsid w:val="0036306C"/>
    <w:rsid w:val="00365BDD"/>
    <w:rsid w:val="00365D7E"/>
    <w:rsid w:val="003770E4"/>
    <w:rsid w:val="00380C3B"/>
    <w:rsid w:val="00384CD0"/>
    <w:rsid w:val="00385186"/>
    <w:rsid w:val="00386F96"/>
    <w:rsid w:val="00387E34"/>
    <w:rsid w:val="003902D1"/>
    <w:rsid w:val="00392C5C"/>
    <w:rsid w:val="00395ECC"/>
    <w:rsid w:val="00396098"/>
    <w:rsid w:val="003967BF"/>
    <w:rsid w:val="003976EC"/>
    <w:rsid w:val="003A0270"/>
    <w:rsid w:val="003A1E08"/>
    <w:rsid w:val="003A2A6D"/>
    <w:rsid w:val="003A395B"/>
    <w:rsid w:val="003A4D51"/>
    <w:rsid w:val="003B6F52"/>
    <w:rsid w:val="003B7F77"/>
    <w:rsid w:val="003C5EF6"/>
    <w:rsid w:val="003C633D"/>
    <w:rsid w:val="003D377D"/>
    <w:rsid w:val="003D5DF0"/>
    <w:rsid w:val="003D7DE7"/>
    <w:rsid w:val="003E527C"/>
    <w:rsid w:val="003E71B2"/>
    <w:rsid w:val="003E772E"/>
    <w:rsid w:val="003F672F"/>
    <w:rsid w:val="003F762E"/>
    <w:rsid w:val="003F7D66"/>
    <w:rsid w:val="00422EBA"/>
    <w:rsid w:val="004245D7"/>
    <w:rsid w:val="00432766"/>
    <w:rsid w:val="0043386B"/>
    <w:rsid w:val="00433B2A"/>
    <w:rsid w:val="00440202"/>
    <w:rsid w:val="00444D37"/>
    <w:rsid w:val="00446080"/>
    <w:rsid w:val="004522C1"/>
    <w:rsid w:val="004641FF"/>
    <w:rsid w:val="0046573A"/>
    <w:rsid w:val="00472BDA"/>
    <w:rsid w:val="00475381"/>
    <w:rsid w:val="00477F4F"/>
    <w:rsid w:val="00480032"/>
    <w:rsid w:val="00484C87"/>
    <w:rsid w:val="004902FB"/>
    <w:rsid w:val="00492A4E"/>
    <w:rsid w:val="004953D5"/>
    <w:rsid w:val="004A03A8"/>
    <w:rsid w:val="004A080D"/>
    <w:rsid w:val="004A0B07"/>
    <w:rsid w:val="004A24D8"/>
    <w:rsid w:val="004A565F"/>
    <w:rsid w:val="004A6A90"/>
    <w:rsid w:val="004B2FC4"/>
    <w:rsid w:val="004B3DBC"/>
    <w:rsid w:val="004B4327"/>
    <w:rsid w:val="004B4B2A"/>
    <w:rsid w:val="004B53BF"/>
    <w:rsid w:val="004B56A4"/>
    <w:rsid w:val="004C0361"/>
    <w:rsid w:val="004C4A70"/>
    <w:rsid w:val="004D0041"/>
    <w:rsid w:val="004D0C55"/>
    <w:rsid w:val="004D2E51"/>
    <w:rsid w:val="004D4395"/>
    <w:rsid w:val="004D4AA6"/>
    <w:rsid w:val="004D5136"/>
    <w:rsid w:val="004E0DFC"/>
    <w:rsid w:val="004E1877"/>
    <w:rsid w:val="004E2744"/>
    <w:rsid w:val="004E2C2A"/>
    <w:rsid w:val="004E36A8"/>
    <w:rsid w:val="004F26D1"/>
    <w:rsid w:val="004F44EB"/>
    <w:rsid w:val="004F4C8D"/>
    <w:rsid w:val="004F6FBC"/>
    <w:rsid w:val="00504842"/>
    <w:rsid w:val="00504D00"/>
    <w:rsid w:val="00510550"/>
    <w:rsid w:val="00511247"/>
    <w:rsid w:val="00514204"/>
    <w:rsid w:val="00515C99"/>
    <w:rsid w:val="00515DB3"/>
    <w:rsid w:val="00523042"/>
    <w:rsid w:val="00523A30"/>
    <w:rsid w:val="00525954"/>
    <w:rsid w:val="00530C37"/>
    <w:rsid w:val="00533C5E"/>
    <w:rsid w:val="005377AB"/>
    <w:rsid w:val="00540CA3"/>
    <w:rsid w:val="00541BB4"/>
    <w:rsid w:val="005427E3"/>
    <w:rsid w:val="00546F9C"/>
    <w:rsid w:val="005502A2"/>
    <w:rsid w:val="005575A1"/>
    <w:rsid w:val="00561C6E"/>
    <w:rsid w:val="005637B0"/>
    <w:rsid w:val="00564CE8"/>
    <w:rsid w:val="0057109E"/>
    <w:rsid w:val="00571618"/>
    <w:rsid w:val="00572A30"/>
    <w:rsid w:val="00575C07"/>
    <w:rsid w:val="0058045E"/>
    <w:rsid w:val="00580CFF"/>
    <w:rsid w:val="00586CBF"/>
    <w:rsid w:val="00595083"/>
    <w:rsid w:val="00597694"/>
    <w:rsid w:val="005A566A"/>
    <w:rsid w:val="005A58AA"/>
    <w:rsid w:val="005A5DDB"/>
    <w:rsid w:val="005A6257"/>
    <w:rsid w:val="005A74CE"/>
    <w:rsid w:val="005A7ED0"/>
    <w:rsid w:val="005B3A9B"/>
    <w:rsid w:val="005B4851"/>
    <w:rsid w:val="005C1DF3"/>
    <w:rsid w:val="005C5E4F"/>
    <w:rsid w:val="005D394D"/>
    <w:rsid w:val="005D3E17"/>
    <w:rsid w:val="005D7DB7"/>
    <w:rsid w:val="005F038F"/>
    <w:rsid w:val="005F18DB"/>
    <w:rsid w:val="005F3485"/>
    <w:rsid w:val="005F3723"/>
    <w:rsid w:val="005F5994"/>
    <w:rsid w:val="005F6804"/>
    <w:rsid w:val="00606E41"/>
    <w:rsid w:val="006074A7"/>
    <w:rsid w:val="00613026"/>
    <w:rsid w:val="006173A0"/>
    <w:rsid w:val="006220CA"/>
    <w:rsid w:val="006237DD"/>
    <w:rsid w:val="00627071"/>
    <w:rsid w:val="00632321"/>
    <w:rsid w:val="006335AA"/>
    <w:rsid w:val="00636410"/>
    <w:rsid w:val="00636F24"/>
    <w:rsid w:val="00637F8D"/>
    <w:rsid w:val="0064029B"/>
    <w:rsid w:val="006449CE"/>
    <w:rsid w:val="0064622B"/>
    <w:rsid w:val="00647BC8"/>
    <w:rsid w:val="00650AB9"/>
    <w:rsid w:val="00651B66"/>
    <w:rsid w:val="00655265"/>
    <w:rsid w:val="006570A5"/>
    <w:rsid w:val="00660CDC"/>
    <w:rsid w:val="006615A0"/>
    <w:rsid w:val="006657DD"/>
    <w:rsid w:val="00666ABF"/>
    <w:rsid w:val="006677DA"/>
    <w:rsid w:val="00672507"/>
    <w:rsid w:val="00675DE6"/>
    <w:rsid w:val="00676121"/>
    <w:rsid w:val="00677A02"/>
    <w:rsid w:val="006818DF"/>
    <w:rsid w:val="006824B6"/>
    <w:rsid w:val="00682920"/>
    <w:rsid w:val="00685771"/>
    <w:rsid w:val="00687318"/>
    <w:rsid w:val="006A39E6"/>
    <w:rsid w:val="006A3A12"/>
    <w:rsid w:val="006A575A"/>
    <w:rsid w:val="006A6B3B"/>
    <w:rsid w:val="006B3BBB"/>
    <w:rsid w:val="006B5760"/>
    <w:rsid w:val="006B5E7F"/>
    <w:rsid w:val="006B6199"/>
    <w:rsid w:val="006B71E7"/>
    <w:rsid w:val="006C157F"/>
    <w:rsid w:val="006C1F06"/>
    <w:rsid w:val="006D13E5"/>
    <w:rsid w:val="006D2309"/>
    <w:rsid w:val="006D4EAE"/>
    <w:rsid w:val="006D54FA"/>
    <w:rsid w:val="006D5CF5"/>
    <w:rsid w:val="006D65EF"/>
    <w:rsid w:val="006D6D37"/>
    <w:rsid w:val="006E0BA0"/>
    <w:rsid w:val="006E110D"/>
    <w:rsid w:val="006E1EC6"/>
    <w:rsid w:val="006E3121"/>
    <w:rsid w:val="006E5A03"/>
    <w:rsid w:val="006E707A"/>
    <w:rsid w:val="006F6330"/>
    <w:rsid w:val="0071199A"/>
    <w:rsid w:val="0071767C"/>
    <w:rsid w:val="00720805"/>
    <w:rsid w:val="00723104"/>
    <w:rsid w:val="0072521C"/>
    <w:rsid w:val="00732B37"/>
    <w:rsid w:val="0073382D"/>
    <w:rsid w:val="00733EFF"/>
    <w:rsid w:val="007416FB"/>
    <w:rsid w:val="00745799"/>
    <w:rsid w:val="00746480"/>
    <w:rsid w:val="00755789"/>
    <w:rsid w:val="0076456D"/>
    <w:rsid w:val="00767DB3"/>
    <w:rsid w:val="007730C3"/>
    <w:rsid w:val="00780248"/>
    <w:rsid w:val="0078516D"/>
    <w:rsid w:val="00785A7D"/>
    <w:rsid w:val="00787AAA"/>
    <w:rsid w:val="00791366"/>
    <w:rsid w:val="00792D1D"/>
    <w:rsid w:val="0079585E"/>
    <w:rsid w:val="007A070B"/>
    <w:rsid w:val="007A2DFE"/>
    <w:rsid w:val="007A53A7"/>
    <w:rsid w:val="007B39C8"/>
    <w:rsid w:val="007B42B3"/>
    <w:rsid w:val="007B5917"/>
    <w:rsid w:val="007B72AC"/>
    <w:rsid w:val="007B7A0C"/>
    <w:rsid w:val="007C5DF8"/>
    <w:rsid w:val="007C6836"/>
    <w:rsid w:val="007C72EA"/>
    <w:rsid w:val="007D6D15"/>
    <w:rsid w:val="007E503B"/>
    <w:rsid w:val="007F0142"/>
    <w:rsid w:val="007F247A"/>
    <w:rsid w:val="007F5823"/>
    <w:rsid w:val="007F7D99"/>
    <w:rsid w:val="00803A50"/>
    <w:rsid w:val="00806F1B"/>
    <w:rsid w:val="0081455E"/>
    <w:rsid w:val="00814F1B"/>
    <w:rsid w:val="00815346"/>
    <w:rsid w:val="008205CB"/>
    <w:rsid w:val="00825377"/>
    <w:rsid w:val="00827E98"/>
    <w:rsid w:val="008360D7"/>
    <w:rsid w:val="00841384"/>
    <w:rsid w:val="00842219"/>
    <w:rsid w:val="00843741"/>
    <w:rsid w:val="00845840"/>
    <w:rsid w:val="008473C0"/>
    <w:rsid w:val="00855470"/>
    <w:rsid w:val="00855F7D"/>
    <w:rsid w:val="008631AE"/>
    <w:rsid w:val="008648F3"/>
    <w:rsid w:val="00864B79"/>
    <w:rsid w:val="0086644E"/>
    <w:rsid w:val="008711E7"/>
    <w:rsid w:val="008737F1"/>
    <w:rsid w:val="0087697C"/>
    <w:rsid w:val="00880957"/>
    <w:rsid w:val="0088148C"/>
    <w:rsid w:val="00885EA4"/>
    <w:rsid w:val="008868A5"/>
    <w:rsid w:val="00887DA5"/>
    <w:rsid w:val="00890910"/>
    <w:rsid w:val="008A1B6C"/>
    <w:rsid w:val="008A34F4"/>
    <w:rsid w:val="008A61A0"/>
    <w:rsid w:val="008A7259"/>
    <w:rsid w:val="008A7A81"/>
    <w:rsid w:val="008B148D"/>
    <w:rsid w:val="008B1B4D"/>
    <w:rsid w:val="008B36D5"/>
    <w:rsid w:val="008B3E42"/>
    <w:rsid w:val="008B526F"/>
    <w:rsid w:val="008B6799"/>
    <w:rsid w:val="008C0046"/>
    <w:rsid w:val="008C6781"/>
    <w:rsid w:val="008D1A1F"/>
    <w:rsid w:val="008D2CE2"/>
    <w:rsid w:val="008D7AAB"/>
    <w:rsid w:val="008E2C2A"/>
    <w:rsid w:val="008E5CED"/>
    <w:rsid w:val="008F29CB"/>
    <w:rsid w:val="008F567A"/>
    <w:rsid w:val="008F587A"/>
    <w:rsid w:val="008F61B1"/>
    <w:rsid w:val="00900AD7"/>
    <w:rsid w:val="009012B0"/>
    <w:rsid w:val="009028C7"/>
    <w:rsid w:val="00904D7C"/>
    <w:rsid w:val="00911026"/>
    <w:rsid w:val="00911594"/>
    <w:rsid w:val="00912CA7"/>
    <w:rsid w:val="00915883"/>
    <w:rsid w:val="00916CE6"/>
    <w:rsid w:val="00927007"/>
    <w:rsid w:val="00941ABD"/>
    <w:rsid w:val="00945CF1"/>
    <w:rsid w:val="00946ACF"/>
    <w:rsid w:val="009474EC"/>
    <w:rsid w:val="00947BEF"/>
    <w:rsid w:val="009512A5"/>
    <w:rsid w:val="009522FE"/>
    <w:rsid w:val="0095387A"/>
    <w:rsid w:val="009606A3"/>
    <w:rsid w:val="009671D7"/>
    <w:rsid w:val="009723AF"/>
    <w:rsid w:val="009755BE"/>
    <w:rsid w:val="009768CC"/>
    <w:rsid w:val="00983049"/>
    <w:rsid w:val="0098795B"/>
    <w:rsid w:val="009A0035"/>
    <w:rsid w:val="009A07B0"/>
    <w:rsid w:val="009A2325"/>
    <w:rsid w:val="009A438D"/>
    <w:rsid w:val="009A49AB"/>
    <w:rsid w:val="009A6CE0"/>
    <w:rsid w:val="009B0AB6"/>
    <w:rsid w:val="009B20D4"/>
    <w:rsid w:val="009B3377"/>
    <w:rsid w:val="009C17FB"/>
    <w:rsid w:val="009C2A3B"/>
    <w:rsid w:val="009C2D8E"/>
    <w:rsid w:val="009D1755"/>
    <w:rsid w:val="009D316E"/>
    <w:rsid w:val="009D5AFF"/>
    <w:rsid w:val="009E2475"/>
    <w:rsid w:val="009E3FB9"/>
    <w:rsid w:val="009E4BE1"/>
    <w:rsid w:val="009E6C2B"/>
    <w:rsid w:val="009E7652"/>
    <w:rsid w:val="009F0155"/>
    <w:rsid w:val="00A00743"/>
    <w:rsid w:val="00A15163"/>
    <w:rsid w:val="00A2025E"/>
    <w:rsid w:val="00A21FA4"/>
    <w:rsid w:val="00A27BAC"/>
    <w:rsid w:val="00A32B4F"/>
    <w:rsid w:val="00A34C79"/>
    <w:rsid w:val="00A40867"/>
    <w:rsid w:val="00A46BBF"/>
    <w:rsid w:val="00A46C94"/>
    <w:rsid w:val="00A5527A"/>
    <w:rsid w:val="00A56EA6"/>
    <w:rsid w:val="00A7144F"/>
    <w:rsid w:val="00A749BE"/>
    <w:rsid w:val="00A8110A"/>
    <w:rsid w:val="00A84B19"/>
    <w:rsid w:val="00A93036"/>
    <w:rsid w:val="00A95D7B"/>
    <w:rsid w:val="00A97022"/>
    <w:rsid w:val="00AA173F"/>
    <w:rsid w:val="00AA17FC"/>
    <w:rsid w:val="00AA1F63"/>
    <w:rsid w:val="00AA667C"/>
    <w:rsid w:val="00AB0780"/>
    <w:rsid w:val="00AB2E99"/>
    <w:rsid w:val="00AB3137"/>
    <w:rsid w:val="00AB6ADA"/>
    <w:rsid w:val="00AC2C65"/>
    <w:rsid w:val="00AC30EC"/>
    <w:rsid w:val="00AC61AB"/>
    <w:rsid w:val="00AD02D0"/>
    <w:rsid w:val="00AD3A09"/>
    <w:rsid w:val="00AD440D"/>
    <w:rsid w:val="00AD5D52"/>
    <w:rsid w:val="00AD6C53"/>
    <w:rsid w:val="00AE411E"/>
    <w:rsid w:val="00AF3B6F"/>
    <w:rsid w:val="00AF7D27"/>
    <w:rsid w:val="00B00625"/>
    <w:rsid w:val="00B00777"/>
    <w:rsid w:val="00B06B10"/>
    <w:rsid w:val="00B159B6"/>
    <w:rsid w:val="00B17975"/>
    <w:rsid w:val="00B21579"/>
    <w:rsid w:val="00B244F6"/>
    <w:rsid w:val="00B24BBD"/>
    <w:rsid w:val="00B25B95"/>
    <w:rsid w:val="00B327FB"/>
    <w:rsid w:val="00B34821"/>
    <w:rsid w:val="00B368B8"/>
    <w:rsid w:val="00B446AF"/>
    <w:rsid w:val="00B465FE"/>
    <w:rsid w:val="00B47197"/>
    <w:rsid w:val="00B55E25"/>
    <w:rsid w:val="00B65B59"/>
    <w:rsid w:val="00B66116"/>
    <w:rsid w:val="00B728EB"/>
    <w:rsid w:val="00B73315"/>
    <w:rsid w:val="00B75113"/>
    <w:rsid w:val="00B758C8"/>
    <w:rsid w:val="00B77478"/>
    <w:rsid w:val="00B80880"/>
    <w:rsid w:val="00B86A92"/>
    <w:rsid w:val="00B873A1"/>
    <w:rsid w:val="00B9032B"/>
    <w:rsid w:val="00B92742"/>
    <w:rsid w:val="00B9641C"/>
    <w:rsid w:val="00B96EDC"/>
    <w:rsid w:val="00BA002B"/>
    <w:rsid w:val="00BA7C8A"/>
    <w:rsid w:val="00BB0A37"/>
    <w:rsid w:val="00BB37A0"/>
    <w:rsid w:val="00BB456F"/>
    <w:rsid w:val="00BC1B15"/>
    <w:rsid w:val="00BD0FA1"/>
    <w:rsid w:val="00BD1D83"/>
    <w:rsid w:val="00BE2513"/>
    <w:rsid w:val="00BE6629"/>
    <w:rsid w:val="00BE70FA"/>
    <w:rsid w:val="00BF2318"/>
    <w:rsid w:val="00BF4B95"/>
    <w:rsid w:val="00C028DF"/>
    <w:rsid w:val="00C0307B"/>
    <w:rsid w:val="00C063C4"/>
    <w:rsid w:val="00C16048"/>
    <w:rsid w:val="00C2021D"/>
    <w:rsid w:val="00C2488F"/>
    <w:rsid w:val="00C24CEF"/>
    <w:rsid w:val="00C25AE7"/>
    <w:rsid w:val="00C30CAD"/>
    <w:rsid w:val="00C32278"/>
    <w:rsid w:val="00C32C43"/>
    <w:rsid w:val="00C32F5B"/>
    <w:rsid w:val="00C3375C"/>
    <w:rsid w:val="00C359B6"/>
    <w:rsid w:val="00C37C35"/>
    <w:rsid w:val="00C4339D"/>
    <w:rsid w:val="00C504FA"/>
    <w:rsid w:val="00C50A0D"/>
    <w:rsid w:val="00C60E55"/>
    <w:rsid w:val="00C610A2"/>
    <w:rsid w:val="00C6141A"/>
    <w:rsid w:val="00C61946"/>
    <w:rsid w:val="00C63AB4"/>
    <w:rsid w:val="00C63C20"/>
    <w:rsid w:val="00C70EF1"/>
    <w:rsid w:val="00C73D54"/>
    <w:rsid w:val="00C75271"/>
    <w:rsid w:val="00C7628A"/>
    <w:rsid w:val="00C76495"/>
    <w:rsid w:val="00C85E07"/>
    <w:rsid w:val="00C9749B"/>
    <w:rsid w:val="00CA4818"/>
    <w:rsid w:val="00CB3090"/>
    <w:rsid w:val="00CB35EB"/>
    <w:rsid w:val="00CB77CE"/>
    <w:rsid w:val="00CC0BEF"/>
    <w:rsid w:val="00CC12ED"/>
    <w:rsid w:val="00CC1BC4"/>
    <w:rsid w:val="00CC5607"/>
    <w:rsid w:val="00CD13C7"/>
    <w:rsid w:val="00CD294A"/>
    <w:rsid w:val="00CD730D"/>
    <w:rsid w:val="00CE07B4"/>
    <w:rsid w:val="00CE0BEF"/>
    <w:rsid w:val="00CE171C"/>
    <w:rsid w:val="00CE597A"/>
    <w:rsid w:val="00CE74CF"/>
    <w:rsid w:val="00CF316D"/>
    <w:rsid w:val="00CF3814"/>
    <w:rsid w:val="00CF61C1"/>
    <w:rsid w:val="00D00D53"/>
    <w:rsid w:val="00D02B17"/>
    <w:rsid w:val="00D06F8D"/>
    <w:rsid w:val="00D13C25"/>
    <w:rsid w:val="00D1447E"/>
    <w:rsid w:val="00D2240F"/>
    <w:rsid w:val="00D2313A"/>
    <w:rsid w:val="00D235E2"/>
    <w:rsid w:val="00D24E30"/>
    <w:rsid w:val="00D274BE"/>
    <w:rsid w:val="00D32690"/>
    <w:rsid w:val="00D34167"/>
    <w:rsid w:val="00D34A68"/>
    <w:rsid w:val="00D41BC1"/>
    <w:rsid w:val="00D42F0C"/>
    <w:rsid w:val="00D43D06"/>
    <w:rsid w:val="00D45CC3"/>
    <w:rsid w:val="00D564E3"/>
    <w:rsid w:val="00D6417F"/>
    <w:rsid w:val="00D77A75"/>
    <w:rsid w:val="00D80719"/>
    <w:rsid w:val="00D815A7"/>
    <w:rsid w:val="00D81901"/>
    <w:rsid w:val="00D81DCC"/>
    <w:rsid w:val="00D8776D"/>
    <w:rsid w:val="00D9073F"/>
    <w:rsid w:val="00D9253D"/>
    <w:rsid w:val="00DA6BB4"/>
    <w:rsid w:val="00DB40D2"/>
    <w:rsid w:val="00DC21BA"/>
    <w:rsid w:val="00DC7502"/>
    <w:rsid w:val="00DD0F9D"/>
    <w:rsid w:val="00DD10FA"/>
    <w:rsid w:val="00DD292B"/>
    <w:rsid w:val="00DD4F81"/>
    <w:rsid w:val="00DD5FEA"/>
    <w:rsid w:val="00DD733F"/>
    <w:rsid w:val="00DD78E8"/>
    <w:rsid w:val="00DE1162"/>
    <w:rsid w:val="00DE1D6E"/>
    <w:rsid w:val="00DE512A"/>
    <w:rsid w:val="00DE582E"/>
    <w:rsid w:val="00DE6507"/>
    <w:rsid w:val="00DF13AB"/>
    <w:rsid w:val="00DF1AC3"/>
    <w:rsid w:val="00DF2FCB"/>
    <w:rsid w:val="00DF45D9"/>
    <w:rsid w:val="00E00844"/>
    <w:rsid w:val="00E00B61"/>
    <w:rsid w:val="00E01545"/>
    <w:rsid w:val="00E04ED1"/>
    <w:rsid w:val="00E057FD"/>
    <w:rsid w:val="00E05C06"/>
    <w:rsid w:val="00E104AB"/>
    <w:rsid w:val="00E10BD2"/>
    <w:rsid w:val="00E12281"/>
    <w:rsid w:val="00E12E28"/>
    <w:rsid w:val="00E133E2"/>
    <w:rsid w:val="00E13457"/>
    <w:rsid w:val="00E15219"/>
    <w:rsid w:val="00E15B01"/>
    <w:rsid w:val="00E15F69"/>
    <w:rsid w:val="00E17074"/>
    <w:rsid w:val="00E20AEC"/>
    <w:rsid w:val="00E20C7E"/>
    <w:rsid w:val="00E20EA4"/>
    <w:rsid w:val="00E21D51"/>
    <w:rsid w:val="00E26243"/>
    <w:rsid w:val="00E30386"/>
    <w:rsid w:val="00E31372"/>
    <w:rsid w:val="00E35EF1"/>
    <w:rsid w:val="00E406AE"/>
    <w:rsid w:val="00E40D93"/>
    <w:rsid w:val="00E42555"/>
    <w:rsid w:val="00E42689"/>
    <w:rsid w:val="00E43729"/>
    <w:rsid w:val="00E44D9F"/>
    <w:rsid w:val="00E47837"/>
    <w:rsid w:val="00E5663E"/>
    <w:rsid w:val="00E573C3"/>
    <w:rsid w:val="00E6591D"/>
    <w:rsid w:val="00E727A0"/>
    <w:rsid w:val="00E72DA8"/>
    <w:rsid w:val="00E72F0F"/>
    <w:rsid w:val="00E73942"/>
    <w:rsid w:val="00E74ACE"/>
    <w:rsid w:val="00E7740A"/>
    <w:rsid w:val="00E83083"/>
    <w:rsid w:val="00E90114"/>
    <w:rsid w:val="00E90D57"/>
    <w:rsid w:val="00E91CD4"/>
    <w:rsid w:val="00EA1073"/>
    <w:rsid w:val="00EA42F2"/>
    <w:rsid w:val="00EC0B9C"/>
    <w:rsid w:val="00EC2D44"/>
    <w:rsid w:val="00ED26A7"/>
    <w:rsid w:val="00ED5CC0"/>
    <w:rsid w:val="00ED6C61"/>
    <w:rsid w:val="00EE046E"/>
    <w:rsid w:val="00EE4A2F"/>
    <w:rsid w:val="00EE669E"/>
    <w:rsid w:val="00EF0C75"/>
    <w:rsid w:val="00EF67AF"/>
    <w:rsid w:val="00EF6F82"/>
    <w:rsid w:val="00EF71F5"/>
    <w:rsid w:val="00F0050E"/>
    <w:rsid w:val="00F0354F"/>
    <w:rsid w:val="00F07716"/>
    <w:rsid w:val="00F126C9"/>
    <w:rsid w:val="00F17132"/>
    <w:rsid w:val="00F23E8D"/>
    <w:rsid w:val="00F24B30"/>
    <w:rsid w:val="00F25FF6"/>
    <w:rsid w:val="00F32CD8"/>
    <w:rsid w:val="00F35CF0"/>
    <w:rsid w:val="00F403D0"/>
    <w:rsid w:val="00F423AB"/>
    <w:rsid w:val="00F42EE3"/>
    <w:rsid w:val="00F44E5D"/>
    <w:rsid w:val="00F464F8"/>
    <w:rsid w:val="00F50D0E"/>
    <w:rsid w:val="00F55A50"/>
    <w:rsid w:val="00F57B5D"/>
    <w:rsid w:val="00F61765"/>
    <w:rsid w:val="00F61884"/>
    <w:rsid w:val="00F629F7"/>
    <w:rsid w:val="00F636C5"/>
    <w:rsid w:val="00F67E8F"/>
    <w:rsid w:val="00F67F53"/>
    <w:rsid w:val="00F76CE5"/>
    <w:rsid w:val="00F771D7"/>
    <w:rsid w:val="00F835AC"/>
    <w:rsid w:val="00F840E0"/>
    <w:rsid w:val="00F852F1"/>
    <w:rsid w:val="00F85FF6"/>
    <w:rsid w:val="00F8746F"/>
    <w:rsid w:val="00F91A44"/>
    <w:rsid w:val="00F92F01"/>
    <w:rsid w:val="00F96DF0"/>
    <w:rsid w:val="00FA100E"/>
    <w:rsid w:val="00FA20E1"/>
    <w:rsid w:val="00FA2E18"/>
    <w:rsid w:val="00FA3DFE"/>
    <w:rsid w:val="00FA5048"/>
    <w:rsid w:val="00FA71AD"/>
    <w:rsid w:val="00FA7C01"/>
    <w:rsid w:val="00FB01C7"/>
    <w:rsid w:val="00FB0A0D"/>
    <w:rsid w:val="00FB0D17"/>
    <w:rsid w:val="00FB5006"/>
    <w:rsid w:val="00FB7429"/>
    <w:rsid w:val="00FC08B3"/>
    <w:rsid w:val="00FC355D"/>
    <w:rsid w:val="00FC7A2C"/>
    <w:rsid w:val="00FC7B73"/>
    <w:rsid w:val="00FD1D98"/>
    <w:rsid w:val="00FD29B3"/>
    <w:rsid w:val="00FD317E"/>
    <w:rsid w:val="00FD39F5"/>
    <w:rsid w:val="00FE508E"/>
    <w:rsid w:val="00FE5877"/>
    <w:rsid w:val="00FE6C1B"/>
    <w:rsid w:val="00FF2AB5"/>
    <w:rsid w:val="00FF451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spidmax="1843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Hyperlink" w:uiPriority="0"/>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52305"/>
    <w:pPr>
      <w:spacing w:after="0" w:line="240" w:lineRule="auto"/>
    </w:pPr>
    <w:rPr>
      <w:rFonts w:eastAsia="Times New Roman" w:cs="Times New Roman"/>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Hiperveza">
    <w:name w:val="Hyperlink"/>
    <w:basedOn w:val="Zadanifontodlomka"/>
    <w:semiHidden/>
    <w:unhideWhenUsed/>
    <w:rsid w:val="00152305"/>
    <w:rPr>
      <w:color w:val="0000FF" w:themeColor="hyperlink"/>
      <w:u w:val="single"/>
    </w:rPr>
  </w:style>
  <w:style w:type="paragraph" w:styleId="Obinitekst">
    <w:name w:val="Plain Text"/>
    <w:basedOn w:val="Normal"/>
    <w:link w:val="ObinitekstChar"/>
    <w:uiPriority w:val="99"/>
    <w:semiHidden/>
    <w:unhideWhenUsed/>
    <w:rsid w:val="00152305"/>
    <w:rPr>
      <w:rFonts w:ascii="Calibri" w:hAnsi="Calibri" w:eastAsiaTheme="minorHAnsi" w:cstheme="minorBidi"/>
      <w:sz w:val="22"/>
      <w:szCs w:val="21"/>
      <w:lang w:eastAsia="en-US"/>
    </w:rPr>
  </w:style>
  <w:style w:type="character" w:styleId="ObinitekstChar" w:customStyle="true">
    <w:name w:val="Obični tekst Char"/>
    <w:basedOn w:val="Zadanifontodlomka"/>
    <w:link w:val="Obinitekst"/>
    <w:uiPriority w:val="99"/>
    <w:semiHidden/>
    <w:rsid w:val="00152305"/>
    <w:rPr>
      <w:rFonts w:ascii="Calibri" w:hAnsi="Calibri"/>
      <w:sz w:val="22"/>
      <w:szCs w:val="21"/>
    </w:rPr>
  </w:style>
  <w:style w:type="paragraph" w:styleId="Bezproreda">
    <w:name w:val="No Spacing"/>
    <w:uiPriority w:val="1"/>
    <w:qFormat/>
    <w:rsid w:val="00152305"/>
    <w:pPr>
      <w:spacing w:after="0" w:line="240" w:lineRule="auto"/>
    </w:pPr>
    <w:rPr>
      <w:rFonts w:asciiTheme="minorHAnsi" w:hAnsiTheme="minorHAnsi"/>
      <w:sz w:val="22"/>
    </w:rPr>
  </w:style>
  <w:style w:type="character" w:styleId="Naglaeno">
    <w:name w:val="Strong"/>
    <w:basedOn w:val="Zadanifontodlomka"/>
    <w:uiPriority w:val="22"/>
    <w:qFormat/>
    <w:rsid w:val="00152305"/>
    <w:rPr>
      <w:b/>
      <w:bCs/>
    </w:rPr>
  </w:style>
  <w:style w:type="paragraph" w:styleId="Odlomakpopisa">
    <w:name w:val="List Paragraph"/>
    <w:basedOn w:val="Normal"/>
    <w:uiPriority w:val="34"/>
    <w:qFormat/>
    <w:rsid w:val="00152305"/>
    <w:pPr>
      <w:ind w:left="720"/>
      <w:contextualSpacing/>
    </w:pPr>
  </w:style>
  <w:style w:type="paragraph" w:styleId="Tekstbalonia">
    <w:name w:val="Balloon Text"/>
    <w:basedOn w:val="Normal"/>
    <w:link w:val="TekstbaloniaChar"/>
    <w:uiPriority w:val="99"/>
    <w:semiHidden/>
    <w:unhideWhenUsed/>
    <w:rsid w:val="00A7144F"/>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A7144F"/>
    <w:rPr>
      <w:rFonts w:ascii="Tahoma" w:hAnsi="Tahoma" w:eastAsia="Times New Roman" w:cs="Tahoma"/>
      <w:sz w:val="16"/>
      <w:szCs w:val="16"/>
      <w:lang w:eastAsia="hr-HR"/>
    </w:rPr>
  </w:style>
  <w:style w:type="paragraph" w:styleId="Zaglavlje">
    <w:name w:val="header"/>
    <w:basedOn w:val="Normal"/>
    <w:link w:val="ZaglavljeChar"/>
    <w:uiPriority w:val="99"/>
    <w:unhideWhenUsed/>
    <w:rsid w:val="00A7144F"/>
    <w:pPr>
      <w:tabs>
        <w:tab w:val="center" w:pos="4536"/>
        <w:tab w:val="right" w:pos="9072"/>
      </w:tabs>
    </w:pPr>
  </w:style>
  <w:style w:type="character" w:styleId="ZaglavljeChar" w:customStyle="true">
    <w:name w:val="Zaglavlje Char"/>
    <w:basedOn w:val="Zadanifontodlomka"/>
    <w:link w:val="Zaglavlje"/>
    <w:uiPriority w:val="99"/>
    <w:rsid w:val="00A7144F"/>
    <w:rPr>
      <w:rFonts w:eastAsia="Times New Roman" w:cs="Times New Roman"/>
      <w:szCs w:val="24"/>
      <w:lang w:eastAsia="hr-HR"/>
    </w:rPr>
  </w:style>
  <w:style w:type="paragraph" w:styleId="Podnoje">
    <w:name w:val="footer"/>
    <w:basedOn w:val="Normal"/>
    <w:link w:val="PodnojeChar"/>
    <w:uiPriority w:val="99"/>
    <w:unhideWhenUsed/>
    <w:rsid w:val="00A7144F"/>
    <w:pPr>
      <w:tabs>
        <w:tab w:val="center" w:pos="4536"/>
        <w:tab w:val="right" w:pos="9072"/>
      </w:tabs>
    </w:pPr>
  </w:style>
  <w:style w:type="character" w:styleId="PodnojeChar" w:customStyle="true">
    <w:name w:val="Podnožje Char"/>
    <w:basedOn w:val="Zadanifontodlomka"/>
    <w:link w:val="Podnoje"/>
    <w:uiPriority w:val="99"/>
    <w:rsid w:val="00A7144F"/>
    <w:rPr>
      <w:rFonts w:eastAsia="Times New Roman" w:cs="Times New Roman"/>
      <w:szCs w:val="24"/>
      <w:lang w:eastAsia="hr-HR"/>
    </w:rPr>
  </w:style>
  <w:style w:type="character" w:styleId="Tekstrezerviranogmjesta">
    <w:name w:val="Placeholder Text"/>
    <w:basedOn w:val="Zadanifontodlomka"/>
    <w:uiPriority w:val="99"/>
    <w:semiHidden/>
    <w:rsid w:val="00FC355D"/>
    <w:rPr>
      <w:color w:val="808080"/>
      <w:bdr w:val="none" w:color="auto" w:sz="0" w:space="0"/>
      <w:shd w:val="clear" w:color="auto" w:fill="CCFFFF"/>
    </w:rPr>
  </w:style>
  <w:style w:type="character" w:styleId="eSPISCCParagraphDefaultFont" w:customStyle="true">
    <w:name w:val="eSPIS_CC_Paragraph Default Font"/>
    <w:basedOn w:val="Zadanifontodlomka"/>
    <w:rsid w:val="00FC355D"/>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FC355D"/>
    <w:rPr>
      <w:bdr w:val="none" w:color="auto" w:sz="0" w:space="0"/>
      <w:shd w:val="clear" w:color="auto" w:fill="FFFFCC"/>
      <w:lang w:val="hr-HR"/>
    </w:rPr>
  </w:style>
  <w:style w:type="character" w:styleId="PozadinaSvijetloCrvena" w:customStyle="true">
    <w:name w:val="Pozadina_SvijetloCrvena"/>
    <w:basedOn w:val="eSPISCCParagraphDefaultFont"/>
    <w:rsid w:val="00FC355D"/>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FC355D"/>
    <w:rPr>
      <w:rFonts w:ascii="Times New Roman" w:hAnsi="Times New Roman" w:cs="Times New Roman"/>
      <w:sz w:val="24"/>
      <w:bdr w:val="none" w:color="auto" w:sz="0" w:space="0"/>
      <w:shd w:val="clear" w:color="auto" w:fill="CCFFCC"/>
      <w:lang w:val="hr-HR"/>
    </w:rPr>
  </w:style>
  <w:style w:type="paragraph" w:styleId="Default" w:customStyle="true">
    <w:name w:val="Default"/>
    <w:rsid w:val="00050693"/>
    <w:pPr>
      <w:autoSpaceDE w:val="false"/>
      <w:autoSpaceDN w:val="false"/>
      <w:adjustRightInd w:val="false"/>
      <w:spacing w:after="0" w:line="240" w:lineRule="auto"/>
    </w:pPr>
    <w:rPr>
      <w:rFonts w:cs="Times New Roman"/>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2305"/>
    <w:pPr>
      <w:spacing w:after="0" w:line="240" w:lineRule="auto"/>
    </w:pPr>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152305"/>
    <w:rPr>
      <w:color w:themeColor="hyperlink" w:val="0000FF"/>
      <w:u w:val="single"/>
    </w:rPr>
  </w:style>
  <w:style w:styleId="Obinitekst" w:type="paragraph">
    <w:name w:val="Plain Text"/>
    <w:basedOn w:val="Normal"/>
    <w:link w:val="ObinitekstChar"/>
    <w:uiPriority w:val="99"/>
    <w:semiHidden/>
    <w:unhideWhenUsed/>
    <w:rsid w:val="0015230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152305"/>
    <w:rPr>
      <w:rFonts w:ascii="Calibri" w:hAnsi="Calibri"/>
      <w:sz w:val="22"/>
      <w:szCs w:val="21"/>
    </w:rPr>
  </w:style>
  <w:style w:styleId="Bezproreda" w:type="paragraph">
    <w:name w:val="No Spacing"/>
    <w:uiPriority w:val="1"/>
    <w:qFormat/>
    <w:rsid w:val="00152305"/>
    <w:pPr>
      <w:spacing w:after="0" w:line="240" w:lineRule="auto"/>
    </w:pPr>
    <w:rPr>
      <w:rFonts w:asciiTheme="minorHAnsi" w:hAnsiTheme="minorHAnsi"/>
      <w:sz w:val="22"/>
    </w:rPr>
  </w:style>
  <w:style w:styleId="Naglaeno" w:type="character">
    <w:name w:val="Strong"/>
    <w:basedOn w:val="Zadanifontodlomka"/>
    <w:uiPriority w:val="22"/>
    <w:qFormat/>
    <w:rsid w:val="00152305"/>
    <w:rPr>
      <w:b/>
      <w:bCs/>
    </w:rPr>
  </w:style>
  <w:style w:styleId="Odlomakpopisa" w:type="paragraph">
    <w:name w:val="List Paragraph"/>
    <w:basedOn w:val="Normal"/>
    <w:uiPriority w:val="34"/>
    <w:qFormat/>
    <w:rsid w:val="00152305"/>
    <w:pPr>
      <w:ind w:left="720"/>
      <w:contextualSpacing/>
    </w:pPr>
  </w:style>
  <w:style w:styleId="Tekstbalonia" w:type="paragraph">
    <w:name w:val="Balloon Text"/>
    <w:basedOn w:val="Normal"/>
    <w:link w:val="TekstbaloniaChar"/>
    <w:uiPriority w:val="99"/>
    <w:semiHidden/>
    <w:unhideWhenUsed/>
    <w:rsid w:val="00A7144F"/>
    <w:rPr>
      <w:rFonts w:ascii="Tahoma" w:cs="Tahoma" w:hAnsi="Tahoma"/>
      <w:sz w:val="16"/>
      <w:szCs w:val="16"/>
    </w:rPr>
  </w:style>
  <w:style w:customStyle="1" w:styleId="TekstbaloniaChar" w:type="character">
    <w:name w:val="Tekst balončića Char"/>
    <w:basedOn w:val="Zadanifontodlomka"/>
    <w:link w:val="Tekstbalonia"/>
    <w:uiPriority w:val="99"/>
    <w:semiHidden/>
    <w:rsid w:val="00A7144F"/>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7144F"/>
    <w:pPr>
      <w:tabs>
        <w:tab w:pos="4536" w:val="center"/>
        <w:tab w:pos="9072" w:val="right"/>
      </w:tabs>
    </w:pPr>
  </w:style>
  <w:style w:customStyle="1" w:styleId="ZaglavljeChar" w:type="character">
    <w:name w:val="Zaglavlje Char"/>
    <w:basedOn w:val="Zadanifontodlomka"/>
    <w:link w:val="Zaglavlje"/>
    <w:uiPriority w:val="99"/>
    <w:rsid w:val="00A7144F"/>
    <w:rPr>
      <w:rFonts w:cs="Times New Roman" w:eastAsia="Times New Roman"/>
      <w:szCs w:val="24"/>
      <w:lang w:eastAsia="hr-HR"/>
    </w:rPr>
  </w:style>
  <w:style w:styleId="Podnoje" w:type="paragraph">
    <w:name w:val="footer"/>
    <w:basedOn w:val="Normal"/>
    <w:link w:val="PodnojeChar"/>
    <w:uiPriority w:val="99"/>
    <w:unhideWhenUsed/>
    <w:rsid w:val="00A7144F"/>
    <w:pPr>
      <w:tabs>
        <w:tab w:pos="4536" w:val="center"/>
        <w:tab w:pos="9072" w:val="right"/>
      </w:tabs>
    </w:pPr>
  </w:style>
  <w:style w:customStyle="1" w:styleId="PodnojeChar" w:type="character">
    <w:name w:val="Podnožje Char"/>
    <w:basedOn w:val="Zadanifontodlomka"/>
    <w:link w:val="Podnoje"/>
    <w:uiPriority w:val="99"/>
    <w:rsid w:val="00A7144F"/>
    <w:rPr>
      <w:rFonts w:cs="Times New Roman" w:eastAsia="Times New Roman"/>
      <w:szCs w:val="24"/>
      <w:lang w:eastAsia="hr-HR"/>
    </w:rPr>
  </w:style>
  <w:style w:styleId="Tekstrezerviranogmjesta" w:type="character">
    <w:name w:val="Placeholder Text"/>
    <w:basedOn w:val="Zadanifontodlomka"/>
    <w:uiPriority w:val="99"/>
    <w:semiHidden/>
    <w:rsid w:val="00FC355D"/>
    <w:rPr>
      <w:color w:val="808080"/>
      <w:bdr w:color="auto" w:space="0" w:sz="0" w:val="none"/>
      <w:shd w:color="auto" w:fill="CCFFFF" w:val="clear"/>
    </w:rPr>
  </w:style>
  <w:style w:customStyle="1" w:styleId="eSPISCCParagraphDefaultFont" w:type="character">
    <w:name w:val="eSPIS_CC_Paragraph Default Font"/>
    <w:basedOn w:val="Zadanifontodlomka"/>
    <w:rsid w:val="00FC35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355D"/>
    <w:rPr>
      <w:bdr w:color="auto" w:space="0" w:sz="0" w:val="none"/>
      <w:shd w:color="auto" w:fill="FFFFCC" w:val="clear"/>
      <w:lang w:val="hr-HR"/>
    </w:rPr>
  </w:style>
  <w:style w:customStyle="1" w:styleId="PozadinaSvijetloCrvena" w:type="character">
    <w:name w:val="Pozadina_SvijetloCrvena"/>
    <w:basedOn w:val="eSPISCCParagraphDefaultFont"/>
    <w:rsid w:val="00FC35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355D"/>
    <w:rPr>
      <w:rFonts w:ascii="Times New Roman" w:cs="Times New Roman" w:hAnsi="Times New Roman"/>
      <w:sz w:val="24"/>
      <w:bdr w:color="auto" w:space="0" w:sz="0" w:val="none"/>
      <w:shd w:color="auto" w:fill="CCFFCC" w:val="clear"/>
      <w:lang w:val="hr-HR"/>
    </w:rPr>
  </w:style>
  <w:style w:customStyle="1" w:styleId="Default" w:type="paragraph">
    <w:name w:val="Default"/>
    <w:rsid w:val="00050693"/>
    <w:pPr>
      <w:autoSpaceDE w:val="0"/>
      <w:autoSpaceDN w:val="0"/>
      <w:adjustRightInd w:val="0"/>
      <w:spacing w:after="0" w:line="240" w:lineRule="auto"/>
    </w:pPr>
    <w:rPr>
      <w:rFonts w:cs="Times New Roman"/>
      <w:color w:val="000000"/>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4494299">
      <w:bodyDiv w:val="true"/>
      <w:marLeft w:val="0"/>
      <w:marRight w:val="0"/>
      <w:marTop w:val="0"/>
      <w:marBottom w:val="0"/>
      <w:divBdr>
        <w:top w:val="none" w:color="auto" w:sz="0" w:space="0"/>
        <w:left w:val="none" w:color="auto" w:sz="0" w:space="0"/>
        <w:bottom w:val="none" w:color="auto" w:sz="0" w:space="0"/>
        <w:right w:val="none" w:color="auto" w:sz="0" w:space="0"/>
      </w:divBdr>
    </w:div>
    <w:div w:id="239565337">
      <w:bodyDiv w:val="true"/>
      <w:marLeft w:val="0"/>
      <w:marRight w:val="0"/>
      <w:marTop w:val="0"/>
      <w:marBottom w:val="0"/>
      <w:divBdr>
        <w:top w:val="none" w:color="auto" w:sz="0" w:space="0"/>
        <w:left w:val="none" w:color="auto" w:sz="0" w:space="0"/>
        <w:bottom w:val="none" w:color="auto" w:sz="0" w:space="0"/>
        <w:right w:val="none" w:color="auto" w:sz="0" w:space="0"/>
      </w:divBdr>
    </w:div>
    <w:div w:id="954557157">
      <w:bodyDiv w:val="true"/>
      <w:marLeft w:val="0"/>
      <w:marRight w:val="0"/>
      <w:marTop w:val="0"/>
      <w:marBottom w:val="0"/>
      <w:divBdr>
        <w:top w:val="none" w:color="auto" w:sz="0" w:space="0"/>
        <w:left w:val="none" w:color="auto" w:sz="0" w:space="0"/>
        <w:bottom w:val="none" w:color="auto" w:sz="0" w:space="0"/>
        <w:right w:val="none" w:color="auto" w:sz="0" w:space="0"/>
      </w:divBdr>
    </w:div>
    <w:div w:id="194884808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27. kolovoza 2019.</izvorni_sadrzaj>
    <derivirana_varijabla naziv="DomainObject.StvarniPocetakDatum_1">27. kolovoza 2019.</derivirana_varijabla>
  </DomainObject.StvarniPocetakDatum>
  <DomainObject.StvarniZavrsetakDatum>
    <izvorni_sadrzaj>27. kolovoza 2019.</izvorni_sadrzaj>
    <derivirana_varijabla naziv="DomainObject.StvarniZavrsetakDatum_1">27. kolovoza 2019.</derivirana_varijabla>
  </DomainObject.StvarniZavrsetakDatum>
  <DomainObject.PlaniraniZavrsetakDatum>
    <izvorni_sadrzaj>27. kolovoza 2019.</izvorni_sadrzaj>
    <derivirana_varijabla naziv="DomainObject.PlaniraniZavrsetakDatum_1">27. kolovoza 2019.</derivirana_varijabla>
  </DomainObject.PlaniraniZavrsetakDatum>
  <DomainObject.PlaniraniPocetakDatum>
    <izvorni_sadrzaj>27. kolovoza 2019.</izvorni_sadrzaj>
    <derivirana_varijabla naziv="DomainObject.PlaniraniPocetakDatum_1">27. kolovoza 2019.</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13:30</izvorni_sadrzaj>
    <derivirana_varijabla naziv="DomainObject.StvarniZavrsetakVrijeme_1">13:30</derivirana_varijabla>
  </DomainObject.StvarniZavrsetakVrijeme>
  <DomainObject.PlaniraniZavrsetakVrijeme>
    <izvorni_sadrzaj>13:30</izvorni_sadrzaj>
    <derivirana_varijabla naziv="DomainObject.PlaniraniZavrsetakVrijeme_1">13:30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11</izvorni_sadrzaj>
    <derivirana_varijabla naziv="DomainObject.Zapisnik.BrojStranica_1">11</derivirana_varijabla>
  </DomainObject.Zapisnik.BrojStranica>
  <DomainObject.Zapisnik.DatumKreiranja>
    <izvorni_sadrzaj>27. kolovoza 2019.</izvorni_sadrzaj>
    <derivirana_varijabla naziv="DomainObject.Zapisnik.DatumKreiranja_1">27. kolovoza 2019.</derivirana_varijabla>
  </DomainObject.Zapisnik.DatumKreiranja>
  <DomainObject.Zapisnik.ImovinskaKorist>
    <izvorni_sadrzaj/>
    <derivirana_varijabla naziv="DomainObject.Zapisnik.ImovinskaKorist_1"/>
  </DomainObject.Zapisnik.ImovinskaKorist>
  <DomainObject.Zapisnik.Oznaka>
    <izvorni_sadrzaj>St-1094/2012-1223</izvorni_sadrzaj>
    <derivirana_varijabla naziv="DomainObject.Zapisnik.Oznaka_1">St-1094/2012-1223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 Goran Surla; Ranko Tomašević; Veronika Grubišić; Jozo Jerković; Sebastijan Paunović; Dragan Josipović; Maja Došlić Leš; Robert Gruber; Marija Pavletić; DARKO SMOLJAN; Stipe Kljaić; B MAMIĆ; Mirjana Grubišić; IVAN ČOP; Marinka Perić; Sanja Lazić; Domagoj Šoše; IMPALA TRGOVINA, društvo s ograničenom odgovornošću za trgovinu i usluge; Martina Vuletić; ANTO PERIĆ; Marjan Leši; JOSIP VULETIĆ; Matija Jozić; Anđelka Marijanović; Marjan Bavčević; Marijan Malekin; DAJANA ANTONIJA BEBEK; Miro Šahinović; OPERETA LEGALIZACIJA društvo s ograničenom odgovornošću za promet nekretnina; Josip Biočić; Fikret Osmanović; Darko Šebalj; Jerko Huljev; Jakov Šošić; Jasmin Čaušević; Franjo Kušević; Rina Broqi; IVAN KRALJ; Mladen Petrlić; Zvonko Babić; Zvjezdana Balen-Vuglač; HOJSKI NEKRETNINE društvo s ograničenom odgovornošću za proizvodnju, trgovinu i usluge; Dragana Drobac; METRO LIVING d.o.o. za trgovinu i usluge; Martina Peričić; Ivona Vuglač; Darko Acalinović; Sandra Prskalo; Ranko Vukosavljević; CENTAR VIZIJA d.o.o. za trgovinu; Stjepan Žuljić; AQUAMONT d.o.o. za graditeljstvo, trgovinu i usluge; Dalibor Koljenik; JOSIP PETRIČEVIĆ; Dino Marjanović; Otilia Varoščić; Krešimir Flas; Ivanka Zubčić; Sanja Šukunda; Martinna Lana Kordić; BORIS JURIĆ; Zlata Piler; Ljubica Vidak; Anđela Matanović; Petra Kovač; Valentina Pavković; Božidar Lokner; Miroslav Jurković; Tea Kolić; IVICA TOMIĆ; JOSIP JELIĆ; Magda Butorac; Vladimir Čavlović; Tatjana Mateković; Vesna Mladina; Miroslav Šarić; Vedran Juroš; Nikola Klaić; Boris Hipp; Robert Žunić; STUDIO RENTAL d.o.o. za usluge; Darko Barišić; Željko Borovička; Zdenko Tica; Sabina Abdurahimi; Darije Petolas; Perica Mitrović; Matija Špičić; Natali Bogićević; Filip Grilec; Zdenka Štern; Vladimir Vrhovec; Oliver Zorić; Vjekoslav Caktaš; TOMISLAV MILIČEVIĆ; Antun Galić; VRHUNSKA GRADNJA j.d.o.o. za usluge; Božica Bronzović Arbanas; Kristina Tadić; Bernardica Djapić; Anita Zrinjan; MARKO MARTINOVIĆ; NEKTUS INTERIJERI d.o.o. za usluge; Josip Munđar; Igor Bubnjić; Branka Lozić; Marinko Ratković; Dominik Brkić; Ljubica Žuljić; Ivan Tržić; DETONEX d.o.o. za trgovinu; Vanna Bojović; Alan Jurković; Branka Tomaško; Ilija Tufeković; Antun-Željko Gidi; Višnja Broqi; GORAN TOMIĆ; Nebojša Perić; Alen Jelovac; Petar Klipić; Maja Katana; Goran Crepulja; Jelena Jozić; Ela Mihovilović Brkić; Miodrag Lesar; Iris Cekuš Soltz; ORION ULAGANJA d.o.o. za usluge</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OIB 05965133878;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 Goran Surla, OIB 69603850430; Ranko Tomašević, OIB 86778817194; Veronika Grubišić, OIB 10961890432; Jozo Jerković, OIB 16863827730; Sebastijan Paunović, OIB 71479698322; Dragan Josipović, OIB 05767821988; Maja Došlić Leš, OIB 75355077589; Robert Gruber, OIB 72359897820; Marija Pavletić, OIB 67403334435; DARKO SMOLJAN; Stipe Kljaić, OIB 04222923717; B MAMIĆ; Mirjana Grubišić, OIB 71833983967; IVAN ČOP; Marinka Perić, OIB 11689582126; Sanja Lazić, OIB 93538380913; Domagoj Šoše, OIB 76698290315; IMPALA TRGOVINA, društvo s ograničenom odgovornošću za trgovinu i usluge, OIB 74349957002; Martina Vuletić, OIB 73670201850; ANTO PERIĆ; Marjan Leši, OIB 77679532298; JOSIP VULETIĆ; Matija Jozić, OIB 63838897711; Anđelka Marijanović, OIB 50730779773; Marjan Bavčević, OIB 26538063798; Marijan Malekin, OIB 58644776096; DAJANA ANTONIJA BEBEK; Miro Šahinović, OIB 06143438724; OPERETA LEGALIZACIJA društvo s ograničenom odgovornošću za promet nekretnina, OIB 59459077421; Josip Biočić, OIB 01933666749; Fikret Osmanović, OIB 72517850145; Darko Šebalj, OIB 05296710885; Jerko Huljev, OIB 18648097894; Jakov Šošić, OIB 77618338351; Jasmin Čaušević, OIB 18030083498; Franjo Kušević, OIB 46060556856; Rina Broqi, OIB 27121995258; IVAN KRALJ; Mladen Petrlić, OIB 88977535430; Zvonko Babić, OIB 70434924687; Zvjezdana Balen-Vuglač, OIB 41427375263; HOJSKI NEKRETNINE društvo s ograničenom odgovornošću za proizvodnju, trgovinu i usluge, OIB 48954500679; Dragana Drobac, OIB 50310836278; METRO LIVING d.o.o. za trgovinu i usluge, OIB 18836443912; Martina Peričić, OIB 41096827899; Ivona Vuglač, OIB 68310426614; Darko Acalinović, OIB 00614141617; Sandra Prskalo, OIB 89797926066; Ranko Vukosavljević, OIB 51556794836; CENTAR VIZIJA d.o.o. za trgovinu, OIB 05417850582; Stjepan Žuljić, OIB 86416796158; AQUAMONT d.o.o. za graditeljstvo, trgovinu i usluge, OIB 85058985197; Dalibor Koljenik, OIB 32237070324; JOSIP PETRIČEVIĆ; Dino Marjanović, OIB 94571187643; Otilia Varoščić, OIB 29857255382; Krešimir Flas, OIB 24601707285; Ivanka Zubčić, OIB 81995032685; Sanja Šukunda, OIB 59006877827; Martinna Lana Kordić, OIB 17298754112; BORIS JURIĆ; Zlata Piler, OIB 13123416897; Ljubica Vidak, OIB 59045015690; Anđela Matanović, OIB 23863557391; Petra Kovač, OIB 81818391740; Valentina Pavković, OIB 87067683188; Božidar Lokner, OIB 27430987328; Miroslav Jurković, OIB 54288805565; Tea Kolić, OIB 41585198769; IVICA TOMIĆ; JOSIP JELIĆ; Magda Butorac, OIB 08583634020; Vladimir Čavlović, OIB 56625730708; Tatjana Mateković, OIB 74561760663; Vesna Mladina, OIB 71801437335; Miroslav Šarić, OIB 25341165767; Vedran Juroš, OIB 63902441919; Nikola Klaić, OIB 48832374139; Boris Hipp, OIB 42112609273; Robert Žunić, OIB 45515944422; STUDIO RENTAL d.o.o. za usluge, OIB 04132278774; Darko Barišić, OIB 62519692888; Željko Borovička, OIB 56179447139; Zdenko Tica, OIB 49584641587; Sabina Abdurahimi, OIB 67660387238; Darije Petolas, OIB 10344917608; Perica Mitrović, OIB 29538074286; Matija Špičić, OIB 02495519389; Natali Bogićević, OIB 84056119217; Filip Grilec, OIB 94471925962; Zdenka Štern, OIB 32826205231; Vladimir Vrhovec, OIB 36459972653; Oliver Zorić, OIB 35822433380; Vjekoslav Caktaš, OIB 62953165590; TOMISLAV MILIČEVIĆ; Antun Galić, OIB 26954182575; VRHUNSKA GRADNJA j.d.o.o. za usluge, OIB 44285161879; Božica Bronzović Arbanas, OIB 81109718920; Kristina Tadić, OIB 34964601979; Bernardica Djapić, OIB 83416361565; Anita Zrinjan, OIB 45979512796; MARKO MARTINOVIĆ; NEKTUS INTERIJERI d.o.o. za usluge, OIB 87157825646; Josip Munđar, OIB 55396621716; Igor Bubnjić, OIB 68673320401; Branka Lozić, OIB 03377626486; Marinko Ratković, OIB 54057243372; Dominik Brkić, OIB 14406310871; Ljubica Žuljić, OIB 47641118940; Ivan Tržić, OIB 88170432071; DETONEX d.o.o. za trgovinu, OIB 84246899345; Vanna Bojović, OIB 83656206667; Alan Jurković, OIB 53995301946; Branka Tomaško, OIB 93793808015; Ilija Tufeković, OIB 85272849807; Antun-Željko Gidi, OIB 68779306540; Višnja Broqi, OIB 35093755829; GORAN TOMIĆ; Nebojša Perić, OIB 17683491651; Alen Jelovac, OIB 92213194197; Petar Klipić, OIB 72968154640; Maja Katana, OIB 98013783313; Goran Crepulja, OIB 18982056058; Jelena Jozić, OIB 61368880664; Ela Mihovilović Brkić, OIB 71624369158; Miodrag Lesar, OIB 04182813536; Iris Cekuš Soltz, OIB 72558220282; ORION ULAGANJA d.o.o. za usluge, OIB 45663810571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Jaruščica 11, 10000 Zagreb;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 Goran Surla, Lanište 1 G, 10000 Zagreb; Ranko Tomašević, Zamenhofova Ulica 6, 10000 Zagreb; Veronika Grubišić, Ulica Ivice Kičmanovića 22, 10000 Zagreb; Jozo Jerković, Jaruščica 5 A, 10000 Zagreb; Sebastijan Paunović, Ulica Vladimira Filakovca 5, 10000 Zagreb; Dragan Josipović, Milana Nemičića 19, 44250 Petrinja; Maja Došlić Leš, Frankopanska 1, 35410 Batrina; Robert Gruber, Štefanićeva Ulica 8, 10000 Zagreb; Marija Pavletić, Ulica Rudolfa Bićanića 16, 10000 Zagreb; DARKO SMOLJAN, STADITTEIL NEUHAUSEN AMTACKERSTR METZINGEN, 72555 STADITTEIL NEUHAUSEN AMTACKERSTR METZINGEN; Stipe Kljaić, Jaruščica 5 A, 10000 Zagreb; B MAMIĆ, Šestinski dol 135, 10000 Zagreb; Mirjana Grubišić, Trnava I. 51 A, 10000 Zagreb; IVAN ČOP, Jaruščica 5/A, 10000 Zagreb; Marinka Perić, Filipa Macure 21, Banja Luka; Sanja Lazić, Kralja Tomislava 17, 33520 Slatina; Domagoj Šoše, Logorište 19 A, 47000 Karlovac; IMPALA TRGOVINA, društvo s ograničenom odgovornošću za trgovinu i usluge, Ivana Keleka 83, 10360 Sesvete; Martina Vuletić, Kalabarovo Vrelo 12, 10000 Zagreb; ANTO PERIĆ, BIHAĆKA 30 SESVETSKI KRALJEVEC, 10360 Sesvete; Marjan Leši, Stubička Ulica 91 A, 10000 Zagreb; JOSIP VULETIĆ, ULICA ANÐELA NUIĆA 97, 10000 Zagreb; Matija Jozić, Štibrenska Ulica 1 A, 10360 Sesvete; Anđelka Marijanović, Trpinjska Ulica 3, 10000 Zagreb; Marjan Bavčević, Skradinska 3, 21000 Split; Marijan Malekin, Vrlička Ulica 63, 21230 Sinj; DAJANA ANTONIJA BEBEK, JARUŠČICA 11, 10000 Zagreb; Miro Šahinović, Ulica Nike Grškovića 4, 10000 Zagreb; OPERETA LEGALIZACIJA društvo s ograničenom odgovornošću za promet nekretnina, Kranjčevićeva 53, 10000 Zagreb; Josip Biočić, Mendlova Ulica 7, 10000 Zagreb; Fikret Osmanović, Palackého 132, Marianske Lazne; Darko Šebalj, Posavsko Vrbovo 89 A, 10411 Vrbovo Posavsko; Jerko Huljev, 4. Rakitski Odvojak 5, 10437 Rakitje; Jakov Šošić, Odeska 6, 21000 Split; Jasmin Čaušević, Čaklje 37, 21327 Podgora; Franjo Kušević, Lučelnica 87, 10451 Lučelnica; Rina Broqi, Horvaćanska Cesta 166, 10000 Zagreb; IVAN KRALJ, V. VRBICE 15, 10250 Lučko; Mladen Petrlić, Ludbreška Ulica 10, 10000 Zagreb; Zvonko Babić, Jurice Muraia 2, 40000 Čakovec; Zvjezdana Balen-Vuglač, Marinići 80 B, 51216 Marinići; HOJSKI NEKRETNINE društvo s ograničenom odgovornošću za proizvodnju, trgovinu i usluge, Majdakova 45, 10000 Zagreb; Dragana Drobac, Cernik 225, 51218 Cernik; METRO LIVING d.o.o. za trgovinu i usluge, Sobolski put 16, 10000 Zagreb; Martina Peričić, Ulica Ivana Zahara 3, 10000 Zagreb; Ivona Vuglač, Marinići 80 B, 51216 Marinići; Darko Acalinović, Vladimira Nazora 90, 21480 Vis; Sandra Prskalo, Jablanovac 24, 10000 Zagreb; Ranko Vukosavljević, Kutnjački Put 6, 10000 Zagreb; CENTAR VIZIJA d.o.o. za trgovinu, Kranjčevićeva 53, 10000 Zagreb; Stjepan Žuljić, Sisačka 16, 10410 Velika Gorica; AQUAMONT d.o.o. za graditeljstvo, trgovinu i usluge, Sobolski put 16, 10000 Zagreb; Dalibor Koljenik, Koranska 8, 31500 Našice; JOSIP PETRIČEVIĆ, ŠETALIŠTE 150. BRIGADE 8, 10000 Zagreb; Dino Marjanović, Ulica Ljudevita Posavskog 16, 10000 Zagreb; Otilia Varoščić, Jablanska Ulica 32, 10000 Zagreb; Krešimir Flas, Vlatka Mačeka 10, 35000 Slavonski Brod; Ivanka Zubčić, UL. HRVATSKIH BRANITELJA 7 (ranije: PRIDRAGA, PRIDRAGA, 104), 23312 Pridraga; Sanja Šukunda, Ulica Brune Bušića 3, 10000 Zagreb; Martinna Lana Kordić, Slavka Kolara 35, 10410 Velika Gorica; BORIS JURIĆ, VIJENAC DINARE, 31000 Osijek; Zlata Piler, Ulica Nikole Pavića 34, 10000 Zagreb; Ljubica Vidak, Jaruščica 5 A, 10000 Zagreb; Anđela Matanović, Nova X 55, 22202 Rogoznica; Petra Kovač, Sopnički Odvojak 5 C, 10000 Zagreb; Valentina Pavković, Jaruščica 7 A, 10000 Zagreb; Božidar Lokner, Jaruščica 7 A, 10000 Zagreb; Miroslav Jurković, Razumov Breg 6, 10435 Falašćak; Tea Kolić, Luketići 55, 47300 Zagorje; IVICA TOMIĆ, VRANIĆEVA 11, 10000 Zagreb; JOSIP JELIĆ, SLAVKA KOLARA 35, 10410 Velika Gorica; Magda Butorac, Bana Jelačića 55, 32221 Cerić; Vladimir Čavlović, Ulica Anđela Gabrijela 19, 32100 Vinkovci; Tatjana Mateković, Medveščak 99, 10000 Zagreb; Vesna Mladina, Ozaljska Ulica 96, 10000 Zagreb; Miroslav Šarić, Jaruščica 7, 10000 Zagreb; Vedran Juroš, Ulica Kralja Petra Svačića 3, 31000 Osijek; Nikola Klaić, Lojenov Prilaz 10, 10000 Zagreb; Boris Hipp, ULICA BANA TEODORA PEJAČEVIĆA 9 (ranije: NAŠICE, AUGUSTA CESARCA, 9), 31500 Našice; Robert Žunić, Savska Opatovina 34, 10000 Zagreb; STUDIO RENTAL d.o.o. za usluge, Športska 25, 10410 Novo Čiče; Darko Barišić, Huzjanova Ulica 22, 10000 Zagreb; Željko Borovička, Barčev Trg 14, 10000 Zagreb; Zdenko Tica, Ulica Vladimira Nazora 18, 34551 Lipik; Sabina Abdurahimi, Kombolova Ulica 3, 10000 Zagreb; Darije Petolas, Fancevljev Prilaz 8, 10000 Zagreb; Perica Mitrović, Kardinala Alojzija Stepinca 35, 31000 Osijek; Matija Špičić, Špičićeva Ulica 4, 10410 Mičevec; Natali Bogićević, Cvjetno Naselje 14, 10410 Velika Gorica; Filip Grilec, Ulica Cvijete Zuzorić 53, 10000 Zagreb; Zdenka Štern, Oreškovićeva Ulica 6 V, 10000 Zagreb; Vladimir Vrhovec, Jaruščica 11, 10000 Zagreb; Oliver Zorić, Jaruščica 11, 10000 Zagreb; Vjekoslav Caktaš, Solinske Mladeži 69 A, 21210 Solin; TOMISLAV MILIČEVIĆ, VELIKI POGANAC 5, 48312 Veliki Poganac; Antun Galić, Šetal.150.brigade Hrvat.vojske 1, 10000 Zagreb; VRHUNSKA GRADNJA j.d.o.o. za usluge, Havidićeva 16, 10000 Zagreb; Božica Bronzović Arbanas, Jaruščica 5 A, 10000 Zagreb; Kristina Tadić, Omladinska Ulica 26, 10310 Ivanić-Grad; Bernardica Djapić, Ulica Božidara Magovca 48, 10000 Zagreb; Anita Zrinjan, Medsave 26, 10430 Medsave; MARKO MARTINOVIĆ, STENJEVEČKA 35, 10000 Zagreb; NEKTUS INTERIJERI d.o.o. za usluge, Ulica Vojina Bakića 2, 10000 Zagreb; Josip Munđar, Ulica Đurđice Agićeve 3, 10000 Zagreb; Igor Bubnjić, Prvomajska 11, 43500 Daruvar; Branka Lozić, Ulica Ferde Livadića 10, 10290 Zaprešić; Marinko Ratković, Škarnik 26, 42223 Škarnik; Dominik Brkić, Jaruščica 9 D, 10000 Zagreb; Ljubica Žuljić, Sisačka 16, 10410 Velika Gorica; Ivan Tržić, Franje Blažinca 29, 10370 Kozinščak; DETONEX d.o.o. za trgovinu, Horvaćanska cesta 23, 10000 Zagreb; Vanna Bojović, Bartolići 35, 10000 Zagreb; Alan Jurković, Topnička Ulica 10, 10000 Zagreb; Branka Tomaško, Grančarska Ulica V. Odvojak 2, 10257 Kupinečki Kraljevec; Ilija Tufeković, Savski Gaj Iii. 18, 10000 Zagreb; Antun-Željko Gidi, Jaruščica 5, 10000 Zagreb; Višnja Broqi, Lanište 1 J, 10000 Zagreb; GORAN TOMIĆ, BUKOVAČKA CESTA 331 A, 10000 Zagreb; Nebojša Perić, Baburičina Ulica 17, 10000 Zagreb; Alen Jelovac, Trg Kralja Tomislava 6, 10000 Zagreb; Petar Klipić, Pičmanova Ulica 5, 10000 Zagreb; Maja Katana, Ulica Milana Ogrizovića 2, 10000 Zagreb; Goran Crepulja, Špadići 78, 52440 Poreč; Jelena Jozić, Dankovečka Ulica 104, 10000 Zagreb; Ela Mihovilović Brkić, Prisavlje 10, 10000 Zagreb; Miodrag Lesar, Dolenica 12 F, 10250 Lučko; Iris Cekuš Soltz, Ulica Josipa Pupačića 4, 10000 Zagreb; ORION ULAGANJA d.o.o. za usluge, Jaruščica 11,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OIB 05965133878, Jaruščica 11, 10000 Zagreb;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 Goran Surla, OIB 69603850430, Lanište 1 G, 10000 Zagreb; Ranko Tomašević, OIB 86778817194, Zamenhofova Ulica 6, 10000 Zagreb; Veronika Grubišić, OIB 10961890432, Ulica Ivice Kičmanovića 22, 10000 Zagreb; Jozo Jerković, OIB 16863827730, Jaruščica 5 A, 10000 Zagreb; Sebastijan Paunović, OIB 71479698322, Ulica Vladimira Filakovca 5, 10000 Zagreb; Dragan Josipović, OIB 05767821988, Milana Nemičića 19, 44250 Petrinja; Maja Došlić Leš, OIB 75355077589, Frankopanska 1, 35410 Batrina; Robert Gruber, OIB 72359897820, Štefanićeva Ulica 8, 10000 Zagreb; Marija Pavletić, OIB 67403334435, Ulica Rudolfa Bićanića 16, 10000 Zagreb; DARKO SMOLJAN, STADITTEIL NEUHAUSEN AMTACKERSTR METZINGEN, 72555 STADITTEIL NEUHAUSEN AMTACKERSTR METZINGEN; Stipe Kljaić, OIB 04222923717, Jaruščica 5 A, 10000 Zagreb; B MAMIĆ, Šestinski dol 135, 10000 Zagreb; Mirjana Grubišić, OIB 71833983967, Trnava I. 51 A, 10000 Zagreb; IVAN ČOP, Jaruščica 5/A, 10000 Zagreb; Marinka Perić, OIB 11689582126, Filipa Macure 21, Banja Luka; Sanja Lazić, OIB 93538380913, Kralja Tomislava 17, 33520 Slatina; Domagoj Šoše, OIB 76698290315, Logorište 19 A, 47000 Karlovac; IMPALA TRGOVINA, društvo s ograničenom odgovornošću za trgovinu i usluge, OIB 74349957002, Ivana Keleka 83, 10360 Sesvete; Martina Vuletić, OIB 73670201850, Kalabarovo Vrelo 12, 10000 Zagreb; ANTO PERIĆ, BIHAĆKA 30 SESVETSKI KRALJEVEC, 10360 Sesvete; Marjan Leši, OIB 77679532298, Stubička Ulica 91 A, 10000 Zagreb; JOSIP VULETIĆ, ULICA ANÐELA NUIĆA 97, 10000 Zagreb; Matija Jozić, OIB 63838897711, Štibrenska Ulica 1 A, 10360 Sesvete; Anđelka Marijanović, OIB 50730779773, Trpinjska Ulica 3, 10000 Zagreb; Marjan Bavčević, OIB 26538063798, Skradinska 3, 21000 Split; Marijan Malekin, OIB 58644776096, Vrlička Ulica 63, 21230 Sinj; DAJANA ANTONIJA BEBEK, JARUŠČICA 11, 10000 Zagreb; Miro Šahinović, OIB 06143438724, Ulica Nike Grškovića 4, 10000 Zagreb; OPERETA LEGALIZACIJA društvo s ograničenom odgovornošću za promet nekretnina, OIB 59459077421, Kranjčevićeva 53, 10000 Zagreb; Josip Biočić, OIB 01933666749, Mendlova Ulica 7, 10000 Zagreb; Fikret Osmanović, OIB 72517850145, Palackého 132, Marianske Lazne; Darko Šebalj, OIB 05296710885, Posavsko Vrbovo 89 A, 10411 Vrbovo Posavsko; Jerko Huljev, OIB 18648097894, 4. Rakitski Odvojak 5, 10437 Rakitje; Jakov Šošić, OIB 77618338351, Odeska 6, 21000 Split; Jasmin Čaušević, OIB 18030083498, Čaklje 37, 21327 Podgora; Franjo Kušević, OIB 46060556856, Lučelnica 87, 10451 Lučelnica; Rina Broqi, OIB 27121995258, Horvaćanska Cesta 166, 10000 Zagreb; IVAN KRALJ, V. VRBICE 15, 10250 Lučko; Mladen Petrlić, OIB 88977535430, Ludbreška Ulica 10, 10000 Zagreb; Zvonko Babić, OIB 70434924687, Jurice Muraia 2, 40000 Čakovec; Zvjezdana Balen-Vuglač, OIB 41427375263, Marinići 80 B, 51216 Marinići; HOJSKI NEKRETNINE društvo s ograničenom odgovornošću za proizvodnju, trgovinu i usluge, OIB 48954500679, Majdakova 45, 10000 Zagreb; Dragana Drobac, OIB 50310836278, Cernik 225, 51218 Cernik; METRO LIVING d.o.o. za trgovinu i usluge, OIB 18836443912, Sobolski put 16, 10000 Zagreb; Martina Peričić, OIB 41096827899, Ulica Ivana Zahara 3, 10000 Zagreb; Ivona Vuglač, OIB 68310426614, Marinići 80 B, 51216 Marinići; Darko Acalinović, OIB 00614141617, Vladimira Nazora 90, 21480 Vis; Sandra Prskalo, OIB 89797926066, Jablanovac 24, 10000 Zagreb; Ranko Vukosavljević, OIB 51556794836, Kutnjački Put 6, 10000 Zagreb; CENTAR VIZIJA d.o.o. za trgovinu, OIB 05417850582, Kranjčevićeva 53, 10000 Zagreb; Stjepan Žuljić, OIB 86416796158, Sisačka 16, 10410 Velika Gorica; AQUAMONT d.o.o. za graditeljstvo, trgovinu i usluge, OIB 85058985197, Sobolski put 16, 10000 Zagreb; Dalibor Koljenik, OIB 32237070324, Koranska 8, 31500 Našice; JOSIP PETRIČEVIĆ, ŠETALIŠTE 150. BRIGADE 8, 10000 Zagreb; Dino Marjanović, OIB 94571187643, Ulica Ljudevita Posavskog 16, 10000 Zagreb; Otilia Varoščić, OIB 29857255382, Jablanska Ulica 32, 10000 Zagreb; Krešimir Flas, OIB 24601707285, Vlatka Mačeka 10, 35000 Slavonski Brod; Ivanka Zubčić, OIB 81995032685, UL. HRVATSKIH BRANITELJA 7 (ranije: PRIDRAGA, PRIDRAGA, 104), 23312 Pridraga; Sanja Šukunda, OIB 59006877827, Ulica Brune Bušića 3, 10000 Zagreb; Martinna Lana Kordić, OIB 17298754112, Slavka Kolara 35, 10410 Velika Gorica; BORIS JURIĆ, VIJENAC DINARE, 31000 Osijek; Zlata Piler, OIB 13123416897, Ulica Nikole Pavića 34, 10000 Zagreb; Ljubica Vidak, OIB 59045015690, Jaruščica 5 A, 10000 Zagreb; Anđela Matanović, OIB 23863557391, Nova X 55, 22202 Rogoznica; Petra Kovač, OIB 81818391740, Sopnički Odvojak 5 C, 10000 Zagreb; Valentina Pavković, OIB 87067683188, Jaruščica 7 A, 10000 Zagreb; Božidar Lokner, OIB 27430987328, Jaruščica 7 A, 10000 Zagreb; Miroslav Jurković, OIB 54288805565, Razumov Breg 6, 10435 Falašćak; Tea Kolić, OIB 41585198769, Luketići 55, 47300 Zagorje; IVICA TOMIĆ, VRANIĆEVA 11, 10000 Zagreb; JOSIP JELIĆ, SLAVKA KOLARA 35, 10410 Velika Gorica; Magda Butorac, OIB 08583634020, Bana Jelačića 55, 32221 Cerić; Vladimir Čavlović, OIB 56625730708, Ulica Anđela Gabrijela 19, 32100 Vinkovci; Tatjana Mateković, OIB 74561760663, Medveščak 99, 10000 Zagreb; Vesna Mladina, OIB 71801437335, Ozaljska Ulica 96, 10000 Zagreb; Miroslav Šarić, OIB 25341165767, Jaruščica 7, 10000 Zagreb; Vedran Juroš, OIB 63902441919, Ulica Kralja Petra Svačića 3, 31000 Osijek; Nikola Klaić, OIB 48832374139, Lojenov Prilaz 10, 10000 Zagreb; Boris Hipp, OIB 42112609273, ULICA BANA TEODORA PEJAČEVIĆA 9 (ranije: NAŠICE, AUGUSTA CESARCA, 9), 31500 Našice; Robert Žunić, OIB 45515944422, Savska Opatovina 34, 10000 Zagreb; STUDIO RENTAL d.o.o. za usluge, OIB 04132278774, Športska 25, 10410 Novo Čiče; Darko Barišić, OIB 62519692888, Huzjanova Ulica 22, 10000 Zagreb; Željko Borovička, OIB 56179447139, Barčev Trg 14, 10000 Zagreb; Zdenko Tica, OIB 49584641587, Ulica Vladimira Nazora 18, 34551 Lipik; Sabina Abdurahimi, OIB 67660387238, Kombolova Ulica 3, 10000 Zagreb; Darije Petolas, OIB 10344917608, Fancevljev Prilaz 8, 10000 Zagreb; Perica Mitrović, OIB 29538074286, Kardinala Alojzija Stepinca 35, 31000 Osijek; Matija Špičić, OIB 02495519389, Špičićeva Ulica 4, 10410 Mičevec; Natali Bogićević, OIB 84056119217, Cvjetno Naselje 14, 10410 Velika Gorica; Filip Grilec, OIB 94471925962, Ulica Cvijete Zuzorić 53, 10000 Zagreb; Zdenka Štern, OIB 32826205231, Oreškovićeva Ulica 6 V, 10000 Zagreb; Vladimir Vrhovec, OIB 36459972653, Jaruščica 11, 10000 Zagreb; Oliver Zorić, OIB 35822433380, Jaruščica 11, 10000 Zagreb; Vjekoslav Caktaš, OIB 62953165590, Solinske Mladeži 69 A, 21210 Solin; TOMISLAV MILIČEVIĆ, VELIKI POGANAC 5, 48312 Veliki Poganac; Antun Galić, OIB 26954182575, Šetal.150.brigade Hrvat.vojske 1, 10000 Zagreb; VRHUNSKA GRADNJA j.d.o.o. za usluge, OIB 44285161879, Havidićeva 16, 10000 Zagreb; Božica Bronzović Arbanas, OIB 81109718920, Jaruščica 5 A, 10000 Zagreb; Kristina Tadić, OIB 34964601979, Omladinska Ulica 26, 10310 Ivanić-Grad; Bernardica Djapić, OIB 83416361565, Ulica Božidara Magovca 48, 10000 Zagreb; Anita Zrinjan, OIB 45979512796, Medsave 26, 10430 Medsave; MARKO MARTINOVIĆ, STENJEVEČKA 35, 10000 Zagreb; NEKTUS INTERIJERI d.o.o. za usluge, OIB 87157825646, Ulica Vojina Bakića 2, 10000 Zagreb; Josip Munđar, OIB 55396621716, Ulica Đurđice Agićeve 3, 10000 Zagreb; Igor Bubnjić, OIB 68673320401, Prvomajska 11, 43500 Daruvar; Branka Lozić, OIB 03377626486, Ulica Ferde Livadića 10, 10290 Zaprešić; Marinko Ratković, OIB 54057243372, Škarnik 26, 42223 Škarnik; Dominik Brkić, OIB 14406310871, Jaruščica 9 D, 10000 Zagreb; Ljubica Žuljić, OIB 47641118940, Sisačka 16, 10410 Velika Gorica; Ivan Tržić, OIB 88170432071, Franje Blažinca 29, 10370 Kozinščak; DETONEX d.o.o. za trgovinu, OIB 84246899345, Horvaćanska cesta 23, 10000 Zagreb; Vanna Bojović, OIB 83656206667, Bartolići 35, 10000 Zagreb; Alan Jurković, OIB 53995301946, Topnička Ulica 10, 10000 Zagreb; Branka Tomaško, OIB 93793808015, Grančarska Ulica V. Odvojak 2, 10257 Kupinečki Kraljevec; Ilija Tufeković, OIB 85272849807, Savski Gaj Iii. 18, 10000 Zagreb; Antun-Željko Gidi, OIB 68779306540, Jaruščica 5, 10000 Zagreb; Višnja Broqi, OIB 35093755829, Lanište 1 J, 10000 Zagreb; GORAN TOMIĆ, BUKOVAČKA CESTA 331 A, 10000 Zagreb; Nebojša Perić, OIB 17683491651, Baburičina Ulica 17, 10000 Zagreb; Alen Jelovac, OIB 92213194197, Trg Kralja Tomislava 6, 10000 Zagreb; Petar Klipić, OIB 72968154640, Pičmanova Ulica 5, 10000 Zagreb; Maja Katana, OIB 98013783313, Ulica Milana Ogrizovića 2, 10000 Zagreb; Goran Crepulja, OIB 18982056058, Špadići 78, 52440 Poreč; Jelena Jozić, OIB 61368880664, Dankovečka Ulica 104, 10000 Zagreb; Ela Mihovilović Brkić, OIB 71624369158, Prisavlje 10, 10000 Zagreb; Miodrag Lesar, OIB 04182813536, Dolenica 12 F, 10250 Lučko; Iris Cekuš Soltz, OIB 72558220282, Ulica Josipa Pupačića 4, 10000 Zagreb; ORION ULAGANJA d.o.o. za usluge, OIB 45663810571, Jaruščica 11, 10000 Zagreb</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Jaruščica 11,10000 Zagreb,RENATO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Selo,Goran Surla Lanište 1 G,10000 Zagreb,Ranko Tomašević Zamenhofova Ulica 6,10000 Zagreb,Veronika Grubišić Ulica Ivice Kičmanovića 22,10000 Zagreb,Jozo Jerković Jaruščica 5 A,10000 Zagreb,Sebastijan Paunović Ulica Vladimira Filakovca 5,10000 Zagreb,Dragan Josipović Milana Nemičića 19,44250 Petrinja,Maja Došlić Leš Frankopanska 1,35410 Batrina,Robert Gruber Štefanićeva Ulica 8,10000 Zagreb,Marija Pavletić Ulica Rudolfa Bićanića 16,10000 Zagreb,DARKO SMOLJAN STADITTEIL NEUHAUSEN AMTACKERSTR METZINGEN,72555 STADITTEIL NEUHAUSEN AMTACKERSTR METZINGEN,Stipe Kljaić Jaruščica 5 A,10000 Zagreb,B MAMIĆ Šestinski dol 135,10000 Zagreb,Mirjana Grubišić Trnava I. 51 A,10000 Zagreb,IVAN ČOP Jaruščica 5/A,10000 Zagreb,Marinka Perić Filipa Macure 21,Banja Luka,Sanja Lazić Kralja Tomislava 17,33520 Slatina,Domagoj Šoše Logorište 19 A,47000 Karlovac,IMPALA TRGOVINA, društvo s ograničenom odgovornošću za trgovinu i usluge Ivana Keleka 83,10360 Sesvete,Martina Vuletić Kalabarovo Vrelo 12,10000 Zagreb,ANTO PERIĆ BIHAĆKA 30 SESVETSKI KRALJEVEC,10360 Sesvete,Marjan Leši Stubička Ulica 91 A,10000 Zagreb,JOSIP VULETIĆ ULICA ANÐELA NUIĆA 97,10000 Zagreb,Matija Jozić Štibrenska Ulica 1 A,10360 Sesvete,Anđelka Marijanović Trpinjska Ulica 3,10000 Zagreb,Marjan Bavčević Skradinska 3,21000 Split,Marijan Malekin Vrlička Ulica 63,21230 Sinj,DAJANA ANTONIJA BEBEK JARUŠČICA 11,10000 Zagreb,Miro Šahinović Ulica Nike Grškovića 4,10000 Zagreb,OPERETA LEGALIZACIJA društvo s ograničenom odgovornošću za promet nekretnina Kranjčevićeva 53,10000 Zagreb,Josip Biočić Mendlova Ulica 7,10000 Zagreb,Fikret Osmanović Palackého 132,Marianske Lazne,Darko Šebalj Posavsko Vrbovo 89 A,10411 Vrbovo Posavsko,Jerko Huljev 4. Rakitski Odvojak 5,10437 Rakitje,Jakov Šošić Odeska 6,21000 Split,Jasmin Čaušević Čaklje 37,21327 Podgora,Franjo Kušević Lučelnica 87,10451 Lučelnica,Rina Broqi Horvaćanska Cesta 166,10000 Zagreb,IVAN KRALJ V. VRBICE 15,10250 Lučko,Mladen Petrlić Ludbreška Ulica 10,10000 Zagreb,Zvonko Babić Jurice Muraia 2,40000 Čakovec,Zvjezdana Balen-Vuglač Marinići 80 B,51216 Marinići,HOJSKI NEKRETNINE društvo s ograničenom odgovornošću za proizvodnju, trgovinu i usluge Majdakova 45,10000 Zagreb,Dragana Drobac Cernik 225,51218 Cernik,METRO LIVING d.o.o. za trgovinu i usluge Sobolski put 16,10000 Zagreb,Martina Peričić Ulica Ivana Zahara 3,10000 Zagreb,Ivona Vuglač Marinići 80 B,51216 Marinići,Darko Acalinović Vladimira Nazora 90,21480 Vis,Sandra Prskalo Jablanovac 24,10000 Zagreb,Ranko Vukosavljević Kutnjački Put 6,10000 Zagreb,CENTAR VIZIJA d.o.o. za trgovinu Kranjčevićeva 53,10000 Zagreb,Stjepan Žuljić Sisačka 16,10410 Velika Gorica,AQUAMONT d.o.o. za graditeljstvo, trgovinu i usluge Sobolski put 16,10000 Zagreb,Dalibor Koljenik Koranska 8,31500 Našice,JOSIP PETRIČEVIĆ ŠETALIŠTE 150. BRIGADE 8,10000 Zagreb,Dino Marjanović Ulica Ljudevita Posavskog 16,10000 Zagreb,Otilia Varoščić Jablanska Ulica 32,10000 Zagreb,Krešimir Flas Vlatka Mačeka 10,35000 Slavonski Brod,Ivanka Zubčić UL. HRVATSKIH BRANITELJA 7 (ranije: PRIDRAGA, PRIDRAGA, 104),23312 Pridraga,Sanja Šukunda Ulica Brune Bušića 3,10000 Zagreb,Martinna Lana Kordić Slavka Kolara 35,10410 Velika Gorica,BORIS JURIĆ VIJENAC DINARE,31000 Osijek,Zlata Piler Ulica Nikole Pavića 34,10000 Zagreb,Ljubica Vidak Jaruščica 5 A,10000 Zagreb,Anđela Matanović Nova X 55,22202 Rogoznica,Petra Kovač Sopnički Odvojak 5 C,10000 Zagreb,Valentina Pavković Jaruščica 7 A,10000 Zagreb,Božidar Lokner Jaruščica 7 A,10000 Zagreb,Miroslav Jurković Razumov Breg 6,10435 Falašćak,Tea Kolić Luketići 55,47300 Zagorje,IVICA TOMIĆ VRANIĆEVA 11,10000 Zagreb,JOSIP JELIĆ SLAVKA KOLARA 35,10410 Velika Gorica,Magda Butorac Bana Jelačića 55,32221 Cerić,Vladimir Čavlović Ulica Anđela Gabrijela 19,32100 Vinkovci,Tatjana Mateković Medveščak 99,10000 Zagreb,Vesna Mladina Ozaljska Ulica 96,10000 Zagreb,Miroslav Šarić Jaruščica 7,10000 Zagreb,Vedran Juroš Ulica Kralja Petra Svačića 3,31000 Osijek,Nikola Klaić Lojenov Prilaz 10,10000 Zagreb,Boris Hipp ULICA BANA TEODORA PEJAČEVIĆA 9 (ranije: NAŠICE, AUGUSTA CESARCA, 9),31500 Našice,Robert Žunić Savska Opatovina 34,10000 Zagreb,STUDIO RENTAL d.o.o. za usluge Športska 25,10410 Novo Čiče,Darko Barišić Huzjanova Ulica 22,10000 Zagreb,Željko Borovička Barčev Trg 14,10000 Zagreb,Zdenko Tica Ulica Vladimira Nazora 18,34551 Lipik,Sabina Abdurahimi Kombolova Ulica 3,10000 Zagreb,Darije Petolas Fancevljev Prilaz 8,10000 Zagreb,Perica Mitrović Kardinala Alojzija Stepinca 35,31000 Osijek,Matija Špičić Špičićeva Ulica 4,10410 Mičevec,Natali Bogićević Cvjetno Naselje 14,10410 Velika Gorica,Filip Grilec Ulica Cvijete Zuzorić 53,10000 Zagreb,Zdenka Štern Oreškovićeva Ulica 6 V,10000 Zagreb,Vladimir Vrhovec Jaruščica 11,10000 Zagreb,Oliver Zorić Jaruščica 11,10000 Zagreb,Vjekoslav Caktaš Solinske Mladeži 69 A,21210 Solin,TOMISLAV MILIČEVIĆ VELIKI POGANAC 5,48312 Veliki Poganac,Antun Galić Šetal.150.brigade Hrvat.vojske 1,10000 Zagreb,VRHUNSKA GRADNJA j.d.o.o. za usluge Havidićeva 16,10000 Zagreb,Božica Bronzović Arbanas Jaruščica 5 A,10000 Zagreb,Kristina Tadić Omladinska Ulica 26,10310 Ivanić-Grad,Bernardica Djapić Ulica Božidara Magovca 48,10000 Zagreb,Anita Zrinjan Medsave 26,10430 Medsave,MARKO MARTINOVIĆ STENJEVEČKA 35,10000 Zagreb,NEKTUS INTERIJERI d.o.o. za usluge Ulica Vojina Bakića 2,10000 Zagreb,Josip Munđar Ulica Đurđice Agićeve 3,10000 Zagreb,Igor Bubnjić Prvomajska 11,43500 Daruvar,Branka Lozić Ulica Ferde Livadića 10,10290 Zaprešić,Marinko Ratković Škarnik 26,42223 Škarnik,Dominik Brkić Jaruščica 9 D,10000 Zagreb,Ljubica Žuljić Sisačka 16,10410 Velika Gorica,Ivan Tržić Franje Blažinca 29,10370 Kozinščak,DETONEX d.o.o. za trgovinu Horvaćanska cesta 23,10000 Zagreb,Vanna Bojović Bartolići 35,10000 Zagreb,Alan Jurković Topnička Ulica 10,10000 Zagreb,Branka Tomaško Grančarska Ulica V. Odvojak 2,10257 Kupinečki Kraljevec,Ilija Tufeković Savski Gaj Iii. 18,10000 Zagreb,Antun-Željko Gidi Jaruščica 5,10000 Zagreb,Višnja Broqi Lanište 1 J,10000 Zagreb,GORAN TOMIĆ BUKOVAČKA CESTA 331 A,10000 Zagreb,Nebojša Perić Baburičina Ulica 17,10000 Zagreb,Alen Jelovac Trg Kralja Tomislava 6,10000 Zagreb,Petar Klipić Pičmanova Ulica 5,10000 Zagreb,Maja Katana Ulica Milana Ogrizovića 2,10000 Zagreb,Goran Crepulja Špadići 78,52440 Poreč,Jelena Jozić Dankovečka Ulica 104,10000 Zagreb,Ela Mihovilović Brkić Prisavlje 10,10000 Zagreb,Miodrag Lesar Dolenica 12 F,10250 Lučko,Iris Cekuš Soltz Ulica Josipa Pupačića 4,10000 Zagreb,ORION ULAGANJA d.o.o. za usluge Jaruščica 11,10000 Zagreb</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 OIB 05965133878, Jaruščica 11,10000 Zagreb,RENATO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Selo,Goran Surla, OIB 69603850430, Lanište 1 G,10000 Zagreb,Ranko Tomašević, OIB 86778817194, Zamenhofova Ulica 6,10000 Zagreb,Veronika Grubišić, OIB 10961890432, Ulica Ivice Kičmanovića 22,10000 Zagreb,Jozo Jerković, OIB 16863827730, Jaruščica 5 A,10000 Zagreb,Sebastijan Paunović, OIB 71479698322, Ulica Vladimira Filakovca 5,10000 Zagreb,Dragan Josipović, OIB 05767821988, Milana Nemičića 19,44250 Petrinja,Maja Došlić Leš, OIB 75355077589, Frankopanska 1,35410 Batrina,Robert Gruber, OIB 72359897820, Štefanićeva Ulica 8,10000 Zagreb,Marija Pavletić, OIB 67403334435, Ulica Rudolfa Bićanića 16,10000 Zagreb,DARKO SMOLJAN, STADITTEIL NEUHAUSEN AMTACKERSTR METZINGEN,72555 STADITTEIL NEUHAUSEN AMTACKERSTR METZINGEN,Stipe Kljaić, OIB 04222923717, Jaruščica 5 A,10000 Zagreb,B MAMIĆ, Šestinski dol 135,10000 Zagreb,Mirjana Grubišić, OIB 71833983967, Trnava I. 51 A,10000 Zagreb,IVAN ČOP, Jaruščica 5/A,10000 Zagreb,Marinka Perić, OIB 11689582126, Filipa Macure 21,Banja Luka,Sanja Lazić, OIB 93538380913, Kralja Tomislava 17,33520 Slatina,Domagoj Šoše, OIB 76698290315, Logorište 19 A,47000 Karlovac,IMPALA TRGOVINA, društvo s ograničenom odgovornošću za trgovinu i usluge, OIB 74349957002, Ivana Keleka 83,10360 Sesvete,Martina Vuletić, OIB 73670201850, Kalabarovo Vrelo 12,10000 Zagreb,ANTO PERIĆ, BIHAĆKA 30 SESVETSKI KRALJEVEC,10360 Sesvete,Marjan Leši, OIB 77679532298, Stubička Ulica 91 A,10000 Zagreb,JOSIP VULETIĆ, ULICA ANÐELA NUIĆA 97,10000 Zagreb,Matija Jozić, OIB 63838897711, Štibrenska Ulica 1 A,10360 Sesvete,Anđelka Marijanović, OIB 50730779773, Trpinjska Ulica 3,10000 Zagreb,Marjan Bavčević, OIB 26538063798, Skradinska 3,21000 Split,Marijan Malekin, OIB 58644776096, Vrlička Ulica 63,21230 Sinj,DAJANA ANTONIJA BEBEK, JARUŠČICA 11,10000 Zagreb,Miro Šahinović, OIB 06143438724, Ulica Nike Grškovića 4,10000 Zagreb,OPERETA LEGALIZACIJA društvo s ograničenom odgovornošću za promet nekretnina, OIB 59459077421, Kranjčevićeva 53,10000 Zagreb,Josip Biočić, OIB 01933666749, Mendlova Ulica 7,10000 Zagreb,Fikret Osmanović, OIB 72517850145, Palackého 132,Marianske Lazne,Darko Šebalj, OIB 05296710885, Posavsko Vrbovo 89 A,10411 Vrbovo Posavsko,Jerko Huljev, OIB 18648097894, 4. Rakitski Odvojak 5,10437 Rakitje,Jakov Šošić, OIB 77618338351, Odeska 6,21000 Split,Jasmin Čaušević, OIB 18030083498, Čaklje 37,21327 Podgora,Franjo Kušević, OIB 46060556856, Lučelnica 87,10451 Lučelnica,Rina Broqi, OIB 27121995258, Horvaćanska Cesta 166,10000 Zagreb,IVAN KRALJ, V. VRBICE 15,10250 Lučko,Mladen Petrlić, OIB 88977535430, Ludbreška Ulica 10,10000 Zagreb,Zvonko Babić, OIB 70434924687, Jurice Muraia 2,40000 Čakovec,Zvjezdana Balen-Vuglač, OIB 41427375263, Marinići 80 B,51216 Marinići,HOJSKI NEKRETNINE društvo s ograničenom odgovornošću za proizvodnju, trgovinu i usluge, OIB 48954500679, Majdakova 45,10000 Zagreb,Dragana Drobac, OIB 50310836278, Cernik 225,51218 Cernik,METRO LIVING d.o.o. za trgovinu i usluge, OIB 18836443912, Sobolski put 16,10000 Zagreb,Martina Peričić, OIB 41096827899, Ulica Ivana Zahara 3,10000 Zagreb,Ivona Vuglač, OIB 68310426614, Marinići 80 B,51216 Marinići,Darko Acalinović, OIB 00614141617, Vladimira Nazora 90,21480 Vis,Sandra Prskalo, OIB 89797926066, Jablanovac 24,10000 Zagreb,Ranko Vukosavljević, OIB 51556794836, Kutnjački Put 6,10000 Zagreb,CENTAR VIZIJA d.o.o. za trgovinu, OIB 05417850582, Kranjčevićeva 53,10000 Zagreb,Stjepan Žuljić, OIB 86416796158, Sisačka 16,10410 Velika Gorica,AQUAMONT d.o.o. za graditeljstvo, trgovinu i usluge, OIB 85058985197, Sobolski put 16,10000 Zagreb,Dalibor Koljenik, OIB 32237070324, Koranska 8,31500 Našice,JOSIP PETRIČEVIĆ, ŠETALIŠTE 150. BRIGADE 8,10000 Zagreb,Dino Marjanović, OIB 94571187643, Ulica Ljudevita Posavskog 16,10000 Zagreb,Otilia Varoščić, OIB 29857255382, Jablanska Ulica 32,10000 Zagreb,Krešimir Flas, OIB 24601707285, Vlatka Mačeka 10,35000 Slavonski Brod,Ivanka Zubčić, OIB 81995032685, UL. HRVATSKIH BRANITELJA 7 (ranije: PRIDRAGA, PRIDRAGA, 104),23312 Pridraga,Sanja Šukunda, OIB 59006877827, Ulica Brune Bušića 3,10000 Zagreb,Martinna Lana Kordić, OIB 17298754112, Slavka Kolara 35,10410 Velika Gorica,BORIS JURIĆ, VIJENAC DINARE,31000 Osijek,Zlata Piler, OIB 13123416897, Ulica Nikole Pavića 34,10000 Zagreb,Ljubica Vidak, OIB 59045015690, Jaruščica 5 A,10000 Zagreb,Anđela Matanović, OIB 23863557391, Nova X 55,22202 Rogoznica,Petra Kovač, OIB 81818391740, Sopnički Odvojak 5 C,10000 Zagreb,Valentina Pavković, OIB 87067683188, Jaruščica 7 A,10000 Zagreb,Božidar Lokner, OIB 27430987328, Jaruščica 7 A,10000 Zagreb,Miroslav Jurković, OIB 54288805565, Razumov Breg 6,10435 Falašćak,Tea Kolić, OIB 41585198769, Luketići 55,47300 Zagorje,IVICA TOMIĆ, VRANIĆEVA 11,10000 Zagreb,JOSIP JELIĆ, SLAVKA KOLARA 35,10410 Velika Gorica,Magda Butorac, OIB 08583634020, Bana Jelačića 55,32221 Cerić,Vladimir Čavlović, OIB 56625730708, Ulica Anđela Gabrijela 19,32100 Vinkovci,Tatjana Mateković, OIB 74561760663, Medveščak 99,10000 Zagreb,Vesna Mladina, OIB 71801437335, Ozaljska Ulica 96,10000 Zagreb,Miroslav Šarić, OIB 25341165767, Jaruščica 7,10000 Zagreb,Vedran Juroš, OIB 63902441919, Ulica Kralja Petra Svačića 3,31000 Osijek,Nikola Klaić, OIB 48832374139, Lojenov Prilaz 10,10000 Zagreb,Boris Hipp, OIB 42112609273, ULICA BANA TEODORA PEJAČEVIĆA 9 (ranije: NAŠICE, AUGUSTA CESARCA, 9),31500 Našice,Robert Žunić, OIB 45515944422, Savska Opatovina 34,10000 Zagreb,STUDIO RENTAL d.o.o. za usluge, OIB 04132278774, Športska 25,10410 Novo Čiče,Darko Barišić, OIB 62519692888, Huzjanova Ulica 22,10000 Zagreb,Željko Borovička, OIB 56179447139, Barčev Trg 14,10000 Zagreb,Zdenko Tica, OIB 49584641587, Ulica Vladimira Nazora 18,34551 Lipik,Sabina Abdurahimi, OIB 67660387238, Kombolova Ulica 3,10000 Zagreb,Darije Petolas, OIB 10344917608, Fancevljev Prilaz 8,10000 Zagreb,Perica Mitrović, OIB 29538074286, Kardinala Alojzija Stepinca 35,31000 Osijek,Matija Špičić, OIB 02495519389, Špičićeva Ulica 4,10410 Mičevec,Natali Bogićević, OIB 84056119217, Cvjetno Naselje 14,10410 Velika Gorica,Filip Grilec, OIB 94471925962, Ulica Cvijete Zuzorić 53,10000 Zagreb,Zdenka Štern, OIB 32826205231, Oreškovićeva Ulica 6 V,10000 Zagreb,Vladimir Vrhovec, OIB 36459972653, Jaruščica 11,10000 Zagreb,Oliver Zorić, OIB 35822433380, Jaruščica 11,10000 Zagreb,Vjekoslav Caktaš, OIB 62953165590, Solinske Mladeži 69 A,21210 Solin,TOMISLAV MILIČEVIĆ, VELIKI POGANAC 5,48312 Veliki Poganac,Antun Galić, OIB 26954182575, Šetal.150.brigade Hrvat.vojske 1,10000 Zagreb,VRHUNSKA GRADNJA j.d.o.o. za usluge, OIB 44285161879, Havidićeva 16,10000 Zagreb,Božica Bronzović Arbanas, OIB 81109718920, Jaruščica 5 A,10000 Zagreb,Kristina Tadić, OIB 34964601979, Omladinska Ulica 26,10310 Ivanić-Grad,Bernardica Djapić, OIB 83416361565, Ulica Božidara Magovca 48,10000 Zagreb,Anita Zrinjan, OIB 45979512796, Medsave 26,10430 Medsave,MARKO MARTINOVIĆ, STENJEVEČKA 35,10000 Zagreb,NEKTUS INTERIJERI d.o.o. za usluge, OIB 87157825646, Ulica Vojina Bakića 2,10000 Zagreb,Josip Munđar, OIB 55396621716, Ulica Đurđice Agićeve 3,10000 Zagreb,Igor Bubnjić, OIB 68673320401, Prvomajska 11,43500 Daruvar,Branka Lozić, OIB 03377626486, Ulica Ferde Livadića 10,10290 Zaprešić,Marinko Ratković, OIB 54057243372, Škarnik 26,42223 Škarnik,Dominik Brkić, OIB 14406310871, Jaruščica 9 D,10000 Zagreb,Ljubica Žuljić, OIB 47641118940, Sisačka 16,10410 Velika Gorica,Ivan Tržić, OIB 88170432071, Franje Blažinca 29,10370 Kozinščak,DETONEX d.o.o. za trgovinu, OIB 84246899345, Horvaćanska cesta 23,10000 Zagreb,Vanna Bojović, OIB 83656206667, Bartolići 35,10000 Zagreb,Alan Jurković, OIB 53995301946, Topnička Ulica 10,10000 Zagreb,Branka Tomaško, OIB 93793808015, Grančarska Ulica V. Odvojak 2,10257 Kupinečki Kraljevec,Ilija Tufeković, OIB 85272849807, Savski Gaj Iii. 18,10000 Zagreb,Antun-Željko Gidi, OIB 68779306540, Jaruščica 5,10000 Zagreb,Višnja Broqi, OIB 35093755829, Lanište 1 J,10000 Zagreb,GORAN TOMIĆ, BUKOVAČKA CESTA 331 A,10000 Zagreb,Nebojša Perić, OIB 17683491651, Baburičina Ulica 17,10000 Zagreb,Alen Jelovac, OIB 92213194197, Trg Kralja Tomislava 6,10000 Zagreb,Petar Klipić, OIB 72968154640, Pičmanova Ulica 5,10000 Zagreb,Maja Katana, OIB 98013783313, Ulica Milana Ogrizovića 2,10000 Zagreb,Goran Crepulja, OIB 18982056058, Špadići 78,52440 Poreč,Jelena Jozić, OIB 61368880664, Dankovečka Ulica 104,10000 Zagreb,Ela Mihovilović Brkić, OIB 71624369158, Prisavlje 10,10000 Zagreb,Miodrag Lesar, OIB 04182813536, Dolenica 12 F,10250 Lučko,Iris Cekuš Soltz, OIB 72558220282, Ulica Josipa Pupačića 4,10000 Zagreb,ORION ULAGANJA d.o.o. za usluge, OIB 45663810571, Jaruščica 11,10000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Arbanas,Goran Surla,Ranko Tomašević,Veronika Grubišić,Jozo Jerković,Sebastijan Paunović,Dragan Josipović,Maja Došlić Leš,Robert Gruber,Marija Pavletić,DARKO SMOLJAN,Stipe Kljaić,B MAMIĆ,Mirjana Grubišić,IVAN ČOP,Marinka Perić,Sanja Lazić,Domagoj Šoše,IMPALA TRGOVINA, društvo s ograničenom odgovornošću za trgovinu i usluge,Martina Vuletić,ANTO PERIĆ,Marjan Leši,JOSIP VULETIĆ,Matija Jozić,Anđelka Marijanović,Marjan Bavčević,Marijan Malekin,DAJANA ANTONIJA BEBEK,Miro Šahinović,OPERETA LEGALIZACIJA društvo s ograničenom odgovornošću za promet nekretnina,Josip Biočić,Fikret Osmanović,Darko Šebalj,Jerko Huljev,Jakov Šošić,Jasmin Čaušević,Franjo Kušević,Rina Broqi,IVAN KRALJ,Mladen Petrlić,Zvonko Babić,Zvjezdana Balen-Vuglač,HOJSKI NEKRETNINE društvo s ograničenom odgovornošću za proizvodnju, trgovinu i usluge,Dragana Drobac,METRO LIVING d.o.o. za trgovinu i usluge,Martina Peričić,Ivona Vuglač,Darko Acalinović,Sandra Prskalo,Ranko Vukosavljević,CENTAR VIZIJA d.o.o. za trgovinu,Stjepan Žuljić,AQUAMONT d.o.o. za graditeljstvo, trgovinu i usluge,Dalibor Koljenik,JOSIP PETRIČEVIĆ,Dino Marjanović,Otilia Varoščić,Krešimir Flas,Ivanka Zubčić,Sanja Šukunda,Martinna Lana Kordić,BORIS JURIĆ,Zlata Piler,Ljubica Vidak,Anđela Matanović,Petra Kovač,Valentina Pavković,Božidar Lokner,Miroslav Jurković,Tea Kolić,IVICA TOMIĆ,JOSIP JELIĆ,Magda Butorac,Vladimir Čavlović,Tatjana Mateković,Vesna Mladina,Miroslav Šarić,Vedran Juroš,Nikola Klaić,Boris Hipp,Robert Žunić,STUDIO RENTAL d.o.o. za usluge,Darko Barišić,Željko Borovička,Zdenko Tica,Sabina Abdurahimi,Darije Petolas,Perica Mitrović,Matija Špičić,Natali Bogićević,Filip Grilec,Zdenka Štern,Vladimir Vrhovec,Oliver Zorić,Vjekoslav Caktaš,TOMISLAV MILIČEVIĆ,Antun Galić,VRHUNSKA GRADNJA j.d.o.o. za usluge,Božica Bronzović Arbanas,Kristina Tadić,Bernardica Djapić,Anita Zrinjan,MARKO MARTINOVIĆ,NEKTUS INTERIJERI d.o.o. za usluge,Josip Munđar,Igor Bubnjić,Branka Lozić,Marinko Ratković,Dominik Brkić,Ljubica Žuljić,Ivan Tržić,DETONEX d.o.o. za trgovinu,Vanna Bojović,Alan Jurković,Branka Tomaško,Ilija Tufeković,Antun-Željko Gidi,Višnja Broqi,GORAN TOMIĆ,Nebojša Perić,Alen Jelovac,Petar Klipić,Maja Katana,Goran Crepulja,Jelena Jozić,Ela Mihovilović Brkić,Miodrag Lesar,Iris Cekuš Soltz,ORION ULAGANJA d.o.o. za usluge</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 OIB 05965133878,RENATO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74403699021,Goran Surla, OIB 69603850430,Ranko Tomašević, OIB 86778817194,Veronika Grubišić, OIB 10961890432,Jozo Jerković, OIB 16863827730,Sebastijan Paunović, OIB 71479698322,Dragan Josipović, OIB 05767821988,Maja Došlić Leš, OIB 75355077589,Robert Gruber, OIB 72359897820,Marija Pavletić, OIB 67403334435,DARKO SMOLJAN,Stipe Kljaić, OIB 04222923717,B MAMIĆ,Mirjana Grubišić, OIB 71833983967,IVAN ČOP,Marinka Perić, OIB 11689582126,Sanja Lazić, OIB 93538380913,Domagoj Šoše, OIB 76698290315,IMPALA TRGOVINA, društvo s ograničenom odgovornošću za trgovinu i usluge, OIB 74349957002,Martina Vuletić, OIB 73670201850,ANTO PERIĆ,Marjan Leši, OIB 77679532298,JOSIP VULETIĆ,Matija Jozić, OIB 63838897711,Anđelka Marijanović, OIB 50730779773,Marjan Bavčević, OIB 26538063798,Marijan Malekin, OIB 58644776096,DAJANA ANTONIJA BEBEK,Miro Šahinović, OIB 06143438724,OPERETA LEGALIZACIJA društvo s ograničenom odgovornošću za promet nekretnina, OIB 59459077421,Josip Biočić, OIB 01933666749,Fikret Osmanović, OIB 72517850145,Darko Šebalj, OIB 05296710885,Jerko Huljev, OIB 18648097894,Jakov Šošić, OIB 77618338351,Jasmin Čaušević, OIB 18030083498,Franjo Kušević, OIB 46060556856,Rina Broqi, OIB 27121995258,IVAN KRALJ,Mladen Petrlić, OIB 88977535430,Zvonko Babić, OIB 70434924687,Zvjezdana Balen-Vuglač, OIB 41427375263,HOJSKI NEKRETNINE društvo s ograničenom odgovornošću za proizvodnju, trgovinu i usluge, OIB 48954500679,Dragana Drobac, OIB 50310836278,METRO LIVING d.o.o. za trgovinu i usluge, OIB 18836443912,Martina Peričić, OIB 41096827899,Ivona Vuglač, OIB 68310426614,Darko Acalinović, OIB 00614141617,Sandra Prskalo, OIB 89797926066,Ranko Vukosavljević, OIB 51556794836,CENTAR VIZIJA d.o.o. za trgovinu, OIB 05417850582,Stjepan Žuljić, OIB 86416796158,AQUAMONT d.o.o. za graditeljstvo, trgovinu i usluge, OIB 85058985197,Dalibor Koljenik, OIB 32237070324,JOSIP PETRIČEVIĆ,Dino Marjanović, OIB 94571187643,Otilia Varoščić, OIB 29857255382,Krešimir Flas, OIB 24601707285,Ivanka Zubčić, OIB 81995032685,Sanja Šukunda, OIB 59006877827,Martinna Lana Kordić, OIB 17298754112,BORIS JURIĆ,Zlata Piler, OIB 13123416897,Ljubica Vidak, OIB 59045015690,Anđela Matanović, OIB 23863557391,Petra Kovač, OIB 81818391740,Valentina Pavković, OIB 87067683188,Božidar Lokner, OIB 27430987328,Miroslav Jurković, OIB 54288805565,Tea Kolić, OIB 41585198769,IVICA TOMIĆ,JOSIP JELIĆ,Magda Butorac, OIB 08583634020,Vladimir Čavlović, OIB 56625730708,Tatjana Mateković, OIB 74561760663,Vesna Mladina, OIB 71801437335,Miroslav Šarić, OIB 25341165767,Vedran Juroš, OIB 63902441919,Nikola Klaić, OIB 48832374139,Boris Hipp, OIB 42112609273,Robert Žunić, OIB 45515944422,STUDIO RENTAL d.o.o. za usluge, OIB 04132278774,Darko Barišić, OIB 62519692888,Željko Borovička, OIB 56179447139,Zdenko Tica, OIB 49584641587,Sabina Abdurahimi, OIB 67660387238,Darije Petolas, OIB 10344917608,Perica Mitrović, OIB 29538074286,Matija Špičić, OIB 02495519389,Natali Bogićević, OIB 84056119217,Filip Grilec, OIB 94471925962,Zdenka Štern, OIB 32826205231,Vladimir Vrhovec, OIB 36459972653,Oliver Zorić, OIB 35822433380,Vjekoslav Caktaš, OIB 62953165590,TOMISLAV MILIČEVIĆ,Antun Galić, OIB 26954182575,VRHUNSKA GRADNJA j.d.o.o. za usluge, OIB 44285161879,Božica Bronzović Arbanas, OIB 81109718920,Kristina Tadić, OIB 34964601979,Bernardica Djapić, OIB 83416361565,Anita Zrinjan, OIB 45979512796,MARKO MARTINOVIĆ,NEKTUS INTERIJERI d.o.o. za usluge, OIB 87157825646,Josip Munđar, OIB 55396621716,Igor Bubnjić, OIB 68673320401,Branka Lozić, OIB 03377626486,Marinko Ratković, OIB 54057243372,Dominik Brkić, OIB 14406310871,Ljubica Žuljić, OIB 47641118940,Ivan Tržić, OIB 88170432071,DETONEX d.o.o. za trgovinu, OIB 84246899345,Vanna Bojović, OIB 83656206667,Alan Jurković, OIB 53995301946,Branka Tomaško, OIB 93793808015,Ilija Tufeković, OIB 85272849807,Antun-Željko Gidi, OIB 68779306540,Višnja Broqi, OIB 35093755829,GORAN TOMIĆ,Nebojša Perić, OIB 17683491651,Alen Jelovac, OIB 92213194197,Petar Klipić, OIB 72968154640,Maja Katana, OIB 98013783313,Goran Crepulja, OIB 18982056058,Jelena Jozić, OIB 61368880664,Ela Mihovilović Brkić, OIB 71624369158,Miodrag Lesar, OIB 04182813536,Iris Cekuš Soltz, OIB 72558220282,ORION ULAGANJA d.o.o. za usluge, OIB 45663810571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 Jaruščica 11, 10000 Zagreb</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tem>Goran Surla, Lanište 1 G, 10000 Zagreb</item>
      <item>Ranko Tomašević, Zamenhofova Ulica 6, 10000 Zagreb</item>
      <item>Veronika Grubišić, Ulica Ivice Kičmanovića 22, 10000 Zagreb</item>
      <item>Jozo Jerković, Jaruščica 5 A, 10000 Zagreb</item>
      <item>Sebastijan Paunović, Ulica Vladimira Filakovca 5, 10000 Zagreb</item>
      <item>Dragan Josipović, Milana Nemičića 19, 44250 Petrinja</item>
      <item>Maja Došlić Leš, Frankopanska 1, 35410 Batrina</item>
      <item>Robert Gruber, Štefanićeva Ulica 8, 10000 Zagreb</item>
      <item>Marija Pavletić, Ulica Rudolfa Bićanića 16, 10000 Zagreb</item>
      <item>DARKO SMOLJAN, STADITTEIL NEUHAUSEN AMTACKERSTR METZINGEN, 72555 STADITTEIL NEUHAUSEN AMTACKERSTR METZINGEN</item>
      <item>Stipe Kljaić, Jaruščica 5 A, 10000 Zagreb</item>
      <item>B MAMIĆ, Šestinski dol 135, 10000 Zagreb</item>
      <item>Mirjana Grubišić, Trnava I. 51 A, 10000 Zagreb</item>
      <item>IVAN ČOP, Jaruščica 5/A, 10000 Zagreb</item>
      <item>Marinka Perić, Filipa Macure 21, Banja Luka</item>
      <item>Sanja Lazić, Kralja Tomislava 17, 33520 Slatina</item>
      <item>Domagoj Šoše, Logorište 19 A, 47000 Karlovac</item>
      <item>IMPALA TRGOVINA, društvo s ograničenom odgovornošću za trgovinu i usluge, Ivana Keleka 83, 10360 Sesvete</item>
      <item>Martina Vuletić, Kalabarovo Vrelo 12, 10000 Zagreb</item>
      <item>ANTO PERIĆ, BIHAĆKA 30 SESVETSKI KRALJEVEC, 10360 Sesvete</item>
      <item>Marjan Leši, Stubička Ulica 91 A, 10000 Zagreb</item>
      <item>JOSIP VULETIĆ, ULICA ANÐELA NUIĆA 97, 10000 Zagreb</item>
      <item>Matija Jozić, Štibrenska Ulica 1 A, 10360 Sesvete</item>
      <item>Anđelka Marijanović, Trpinjska Ulica 3, 10000 Zagreb</item>
      <item>Marjan Bavčević, Skradinska 3, 21000 Split</item>
      <item>Marijan Malekin, Vrlička Ulica 63, 21230 Sinj</item>
      <item>DAJANA ANTONIJA BEBEK, JARUŠČICA 11, 10000 Zagreb</item>
      <item>Miro Šahinović, Ulica Nike Grškovića 4, 10000 Zagreb</item>
      <item>OPERETA LEGALIZACIJA društvo s ograničenom odgovornošću za promet nekretnina, Kranjčevićeva 53, 10000 Zagreb</item>
      <item>Josip Biočić, Mendlova Ulica 7, 10000 Zagreb</item>
      <item>Fikret Osmanović, Palackého 132, Marianske Lazne</item>
      <item>Darko Šebalj, Posavsko Vrbovo 89 A, 10411 Vrbovo Posavsko</item>
      <item>Jerko Huljev, 4. Rakitski Odvojak 5, 10437 Rakitje</item>
      <item>Jakov Šošić, Odeska 6, 21000 Split</item>
      <item>Jasmin Čaušević, Čaklje 37, 21327 Podgora</item>
      <item>Franjo Kušević, Lučelnica 87, 10451 Lučelnica</item>
      <item>Rina Broqi, Horvaćanska Cesta 166, 10000 Zagreb</item>
      <item>IVAN KRALJ, V. VRBICE 15, 10250 Lučko</item>
      <item>Mladen Petrlić, Ludbreška Ulica 10, 10000 Zagreb</item>
      <item>Zvonko Babić, Jurice Muraia 2, 40000 Čakovec</item>
      <item>Zvjezdana Balen-Vuglač, Marinići 80 B, 51216 Marinići</item>
      <item>HOJSKI NEKRETNINE društvo s ograničenom odgovornošću za proizvodnju, trgovinu i usluge, Majdakova 45, 10000 Zagreb</item>
      <item>Dragana Drobac, Cernik 225, 51218 Cernik</item>
      <item>METRO LIVING d.o.o. za trgovinu i usluge, Sobolski put 16, 10000 Zagreb</item>
      <item>Martina Peričić, Ulica Ivana Zahara 3, 10000 Zagreb</item>
      <item>Ivona Vuglač, Marinići 80 B, 51216 Marinići</item>
      <item>Darko Acalinović, Vladimira Nazora 90, 21480 Vis</item>
      <item>Sandra Prskalo, Jablanovac 24, 10000 Zagreb</item>
      <item>Ranko Vukosavljević, Kutnjački Put 6, 10000 Zagreb</item>
      <item>CENTAR VIZIJA d.o.o. za trgovinu, Kranjčevićeva 53, 10000 Zagreb</item>
      <item>Stjepan Žuljić, Sisačka 16, 10410 Velika Gorica</item>
      <item>AQUAMONT d.o.o. za graditeljstvo, trgovinu i usluge, Sobolski put 16, 10000 Zagreb</item>
      <item>Dalibor Koljenik, Koranska 8, 31500 Našice</item>
      <item>JOSIP PETRIČEVIĆ, ŠETALIŠTE 150. BRIGADE 8, 10000 Zagreb</item>
      <item>Dino Marjanović, Ulica Ljudevita Posavskog 16, 10000 Zagreb</item>
      <item>Otilia Varoščić, Jablanska Ulica 32, 10000 Zagreb</item>
      <item>Krešimir Flas, Vlatka Mačeka 10, 35000 Slavonski Brod</item>
      <item>Ivanka Zubčić, UL. HRVATSKIH BRANITELJA 7 (ranije: PRIDRAGA, PRIDRAGA, 104), 23312 Pridraga</item>
      <item>Sanja Šukunda, Ulica Brune Bušića 3, 10000 Zagreb</item>
      <item>Martinna Lana Kordić, Slavka Kolara 35, 10410 Velika Gorica</item>
      <item>BORIS JURIĆ, VIJENAC DINARE, 31000 Osijek</item>
      <item>Zlata Piler, Ulica Nikole Pavića 34, 10000 Zagreb</item>
      <item>Ljubica Vidak, Jaruščica 5 A, 10000 Zagreb</item>
      <item>Anđela Matanović, Nova X 55, 22202 Rogoznica</item>
      <item>Petra Kovač, Sopnički Odvojak 5 C, 10000 Zagreb</item>
      <item>Valentina Pavković, Jaruščica 7 A, 10000 Zagreb</item>
      <item>Božidar Lokner, Jaruščica 7 A, 10000 Zagreb</item>
      <item>Miroslav Jurković, Razumov Breg 6, 10435 Falašćak</item>
      <item>Tea Kolić, Luketići 55, 47300 Zagorje</item>
      <item>IVICA TOMIĆ, VRANIĆEVA 11, 10000 Zagreb</item>
      <item>JOSIP JELIĆ, SLAVKA KOLARA 35, 10410 Velika Gorica</item>
      <item>Magda Butorac, Bana Jelačića 55, 32221 Cerić</item>
      <item>Vladimir Čavlović, Ulica Anđela Gabrijela 19, 32100 Vinkovci</item>
      <item>Tatjana Mateković, Medveščak 99, 10000 Zagreb</item>
      <item>Vesna Mladina, Ozaljska Ulica 96, 10000 Zagreb</item>
      <item>Miroslav Šarić, Jaruščica 7, 10000 Zagreb</item>
      <item>Vedran Juroš, Ulica Kralja Petra Svačića 3, 31000 Osijek</item>
      <item>Nikola Klaić, Lojenov Prilaz 10, 10000 Zagreb</item>
      <item>Boris Hipp, ULICA BANA TEODORA PEJAČEVIĆA 9 (ranije: NAŠICE, AUGUSTA CESARCA, 9), 31500 Našice</item>
      <item>Robert Žunić, Savska Opatovina 34, 10000 Zagreb</item>
      <item>STUDIO RENTAL d.o.o. za usluge, Športska 25, 10410 Novo Čiče</item>
      <item>Darko Barišić, Huzjanova Ulica 22, 10000 Zagreb</item>
      <item>Željko Borovička, Barčev Trg 14, 10000 Zagreb</item>
      <item>Zdenko Tica, Ulica Vladimira Nazora 18, 34551 Lipik</item>
      <item>Sabina Abdurahimi, Kombolova Ulica 3, 10000 Zagreb</item>
      <item>Darije Petolas, Fancevljev Prilaz 8, 10000 Zagreb</item>
      <item>Perica Mitrović, Kardinala Alojzija Stepinca 35, 31000 Osijek</item>
      <item>Matija Špičić, Špičićeva Ulica 4, 10410 Mičevec</item>
      <item>Natali Bogićević, Cvjetno Naselje 14, 10410 Velika Gorica</item>
      <item>Filip Grilec, Ulica Cvijete Zuzorić 53, 10000 Zagreb</item>
      <item>Zdenka Štern, Oreškovićeva Ulica 6 V, 10000 Zagreb</item>
      <item>Vladimir Vrhovec, Jaruščica 11, 10000 Zagreb</item>
      <item>Oliver Zorić, Jaruščica 11, 10000 Zagreb</item>
      <item>Vjekoslav Caktaš, Solinske Mladeži 69 A, 21210 Solin</item>
      <item>TOMISLAV MILIČEVIĆ, VELIKI POGANAC 5, 48312 Veliki Poganac</item>
      <item>Antun Galić, Šetal.150.brigade Hrvat.vojske 1, 10000 Zagreb</item>
      <item>VRHUNSKA GRADNJA j.d.o.o. za usluge, Havidićeva 16, 10000 Zagreb</item>
      <item>Božica Bronzović Arbanas, Jaruščica 5 A, 10000 Zagreb</item>
      <item>Kristina Tadić, Omladinska Ulica 26, 10310 Ivanić-Grad</item>
      <item>Bernardica Djapić, Ulica Božidara Magovca 48, 10000 Zagreb</item>
      <item>Anita Zrinjan, Medsave 26, 10430 Medsave</item>
      <item>MARKO MARTINOVIĆ, STENJEVEČKA 35, 10000 Zagreb</item>
      <item>NEKTUS INTERIJERI d.o.o. za usluge, Ulica Vojina Bakića 2, 10000 Zagreb</item>
      <item>Josip Munđar, Ulica Đurđice Agićeve 3, 10000 Zagreb</item>
      <item>Igor Bubnjić, Prvomajska 11, 43500 Daruvar</item>
      <item>Branka Lozić, Ulica Ferde Livadića 10, 10290 Zaprešić</item>
      <item>Marinko Ratković, Škarnik 26, 42223 Škarnik</item>
      <item>Dominik Brkić, Jaruščica 9 D, 10000 Zagreb</item>
      <item>Ljubica Žuljić, Sisačka 16, 10410 Velika Gorica</item>
      <item>Ivan Tržić, Franje Blažinca 29, 10370 Kozinščak</item>
      <item>DETONEX d.o.o. za trgovinu, Horvaćanska cesta 23, 10000 Zagreb</item>
      <item>Vanna Bojović, Bartolići 35, 10000 Zagreb</item>
      <item>Alan Jurković, Topnička Ulica 10, 10000 Zagreb</item>
      <item>Branka Tomaško, Grančarska Ulica V. Odvojak 2, 10257 Kupinečki Kraljevec</item>
      <item>Ilija Tufeković, Savski Gaj Iii. 18, 10000 Zagreb</item>
      <item>Antun-Željko Gidi, Jaruščica 5, 10000 Zagreb</item>
      <item>Višnja Broqi, Lanište 1 J, 10000 Zagreb</item>
      <item>GORAN TOMIĆ, BUKOVAČKA CESTA 331 A, 10000 Zagreb</item>
      <item>Nebojša Perić, Baburičina Ulica 17, 10000 Zagreb</item>
      <item>Alen Jelovac, Trg Kralja Tomislava 6, 10000 Zagreb</item>
      <item>Petar Klipić, Pičmanova Ulica 5, 10000 Zagreb</item>
      <item>Maja Katana, Ulica Milana Ogrizovića 2, 10000 Zagreb</item>
      <item>Goran Crepulja, Špadići 78, 52440 Poreč</item>
      <item>Jelena Jozić, Dankovečka Ulica 104, 10000 Zagreb</item>
      <item>Ela Mihovilović Brkić, Prisavlje 10, 10000 Zagreb</item>
      <item>Miodrag Lesar, Dolenica 12 F, 10250 Lučko</item>
      <item>Iris Cekuš Soltz, Ulica Josipa Pupačića 4, 10000 Zagreb</item>
      <item>ORION ULAGANJA d.o.o. za usluge, Jaruščica 11,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 OIB 05965133878, Jaruščica 11, 10000 Zagreb</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tem>Goran Surla, OIB 69603850430, Lanište 1 G, 10000 Zagreb</item>
      <item>Ranko Tomašević, OIB 86778817194, Zamenhofova Ulica 6, 10000 Zagreb</item>
      <item>Veronika Grubišić, OIB 10961890432, Ulica Ivice Kičmanovića 22, 10000 Zagreb</item>
      <item>Jozo Jerković, OIB 16863827730, Jaruščica 5 A, 10000 Zagreb</item>
      <item>Sebastijan Paunović, OIB 71479698322, Ulica Vladimira Filakovca 5, 10000 Zagreb</item>
      <item>Dragan Josipović, OIB 05767821988, Milana Nemičića 19, 44250 Petrinja</item>
      <item>Maja Došlić Leš, OIB 75355077589, Frankopanska 1, 35410 Batrina</item>
      <item>Robert Gruber, OIB 72359897820, Štefanićeva Ulica 8, 10000 Zagreb</item>
      <item>Marija Pavletić, OIB 67403334435, Ulica Rudolfa Bićanića 16, 10000 Zagreb</item>
      <item>DARKO SMOLJAN, STADITTEIL NEUHAUSEN AMTACKERSTR METZINGEN, 72555 STADITTEIL NEUHAUSEN AMTACKERSTR METZINGEN</item>
      <item>Stipe Kljaić, OIB 04222923717, Jaruščica 5 A, 10000 Zagreb</item>
      <item>B MAMIĆ, Šestinski dol 135, 10000 Zagreb</item>
      <item>Mirjana Grubišić, OIB 71833983967, Trnava I. 51 A, 10000 Zagreb</item>
      <item>IVAN ČOP, Jaruščica 5/A, 10000 Zagreb</item>
      <item>Marinka Perić, OIB 11689582126, Filipa Macure 21, Banja Luka</item>
      <item>Sanja Lazić, OIB 93538380913, Kralja Tomislava 17, 33520 Slatina</item>
      <item>Domagoj Šoše, OIB 76698290315, Logorište 19 A, 47000 Karlovac</item>
      <item>IMPALA TRGOVINA, društvo s ograničenom odgovornošću za trgovinu i usluge, OIB 74349957002, Ivana Keleka 83, 10360 Sesvete</item>
      <item>Martina Vuletić, OIB 73670201850, Kalabarovo Vrelo 12, 10000 Zagreb</item>
      <item>ANTO PERIĆ, BIHAĆKA 30 SESVETSKI KRALJEVEC, 10360 Sesvete</item>
      <item>Marjan Leši, OIB 77679532298, Stubička Ulica 91 A, 10000 Zagreb</item>
      <item>JOSIP VULETIĆ, ULICA ANÐELA NUIĆA 97, 10000 Zagreb</item>
      <item>Matija Jozić, OIB 63838897711, Štibrenska Ulica 1 A, 10360 Sesvete</item>
      <item>Anđelka Marijanović, OIB 50730779773, Trpinjska Ulica 3, 10000 Zagreb</item>
      <item>Marjan Bavčević, OIB 26538063798, Skradinska 3, 21000 Split</item>
      <item>Marijan Malekin, OIB 58644776096, Vrlička Ulica 63, 21230 Sinj</item>
      <item>DAJANA ANTONIJA BEBEK, JARUŠČICA 11, 10000 Zagreb</item>
      <item>Miro Šahinović, OIB 06143438724, Ulica Nike Grškovića 4, 10000 Zagreb</item>
      <item>OPERETA LEGALIZACIJA društvo s ograničenom odgovornošću za promet nekretnina, OIB 59459077421, Kranjčevićeva 53, 10000 Zagreb</item>
      <item>Josip Biočić, OIB 01933666749, Mendlova Ulica 7, 10000 Zagreb</item>
      <item>Fikret Osmanović, OIB 72517850145, Palackého 132, Marianske Lazne</item>
      <item>Darko Šebalj, OIB 05296710885, Posavsko Vrbovo 89 A, 10411 Vrbovo Posavsko</item>
      <item>Jerko Huljev, OIB 18648097894, 4. Rakitski Odvojak 5, 10437 Rakitje</item>
      <item>Jakov Šošić, OIB 77618338351, Odeska 6, 21000 Split</item>
      <item>Jasmin Čaušević, OIB 18030083498, Čaklje 37, 21327 Podgora</item>
      <item>Franjo Kušević, OIB 46060556856, Lučelnica 87, 10451 Lučelnica</item>
      <item>Rina Broqi, OIB 27121995258, Horvaćanska Cesta 166, 10000 Zagreb</item>
      <item>IVAN KRALJ, V. VRBICE 15, 10250 Lučko</item>
      <item>Mladen Petrlić, OIB 88977535430, Ludbreška Ulica 10, 10000 Zagreb</item>
      <item>Zvonko Babić, OIB 70434924687, Jurice Muraia 2, 40000 Čakovec</item>
      <item>Zvjezdana Balen-Vuglač, OIB 41427375263, Marinići 80 B, 51216 Marinići</item>
      <item>HOJSKI NEKRETNINE društvo s ograničenom odgovornošću za proizvodnju, trgovinu i usluge, OIB 48954500679, Majdakova 45, 10000 Zagreb</item>
      <item>Dragana Drobac, OIB 50310836278, Cernik 225, 51218 Cernik</item>
      <item>METRO LIVING d.o.o. za trgovinu i usluge, OIB 18836443912, Sobolski put 16, 10000 Zagreb</item>
      <item>Martina Peričić, OIB 41096827899, Ulica Ivana Zahara 3, 10000 Zagreb</item>
      <item>Ivona Vuglač, OIB 68310426614, Marinići 80 B, 51216 Marinići</item>
      <item>Darko Acalinović, OIB 00614141617, Vladimira Nazora 90, 21480 Vis</item>
      <item>Sandra Prskalo, OIB 89797926066, Jablanovac 24, 10000 Zagreb</item>
      <item>Ranko Vukosavljević, OIB 51556794836, Kutnjački Put 6, 10000 Zagreb</item>
      <item>CENTAR VIZIJA d.o.o. za trgovinu, OIB 05417850582, Kranjčevićeva 53, 10000 Zagreb</item>
      <item>Stjepan Žuljić, OIB 86416796158, Sisačka 16, 10410 Velika Gorica</item>
      <item>AQUAMONT d.o.o. za graditeljstvo, trgovinu i usluge, OIB 85058985197, Sobolski put 16, 10000 Zagreb</item>
      <item>Dalibor Koljenik, OIB 32237070324, Koranska 8, 31500 Našice</item>
      <item>JOSIP PETRIČEVIĆ, ŠETALIŠTE 150. BRIGADE 8, 10000 Zagreb</item>
      <item>Dino Marjanović, OIB 94571187643, Ulica Ljudevita Posavskog 16, 10000 Zagreb</item>
      <item>Otilia Varoščić, OIB 29857255382, Jablanska Ulica 32, 10000 Zagreb</item>
      <item>Krešimir Flas, OIB 24601707285, Vlatka Mačeka 10, 35000 Slavonski Brod</item>
      <item>Ivanka Zubčić, OIB 81995032685, UL. HRVATSKIH BRANITELJA 7 (ranije: PRIDRAGA, PRIDRAGA, 104), 23312 Pridraga</item>
      <item>Sanja Šukunda, OIB 59006877827, Ulica Brune Bušića 3, 10000 Zagreb</item>
      <item>Martinna Lana Kordić, OIB 17298754112, Slavka Kolara 35, 10410 Velika Gorica</item>
      <item>BORIS JURIĆ, VIJENAC DINARE, 31000 Osijek</item>
      <item>Zlata Piler, OIB 13123416897, Ulica Nikole Pavića 34, 10000 Zagreb</item>
      <item>Ljubica Vidak, OIB 59045015690, Jaruščica 5 A, 10000 Zagreb</item>
      <item>Anđela Matanović, OIB 23863557391, Nova X 55, 22202 Rogoznica</item>
      <item>Petra Kovač, OIB 81818391740, Sopnički Odvojak 5 C, 10000 Zagreb</item>
      <item>Valentina Pavković, OIB 87067683188, Jaruščica 7 A, 10000 Zagreb</item>
      <item>Božidar Lokner, OIB 27430987328, Jaruščica 7 A, 10000 Zagreb</item>
      <item>Miroslav Jurković, OIB 54288805565, Razumov Breg 6, 10435 Falašćak</item>
      <item>Tea Kolić, OIB 41585198769, Luketići 55, 47300 Zagorje</item>
      <item>IVICA TOMIĆ, VRANIĆEVA 11, 10000 Zagreb</item>
      <item>JOSIP JELIĆ, SLAVKA KOLARA 35, 10410 Velika Gorica</item>
      <item>Magda Butorac, OIB 08583634020, Bana Jelačića 55, 32221 Cerić</item>
      <item>Vladimir Čavlović, OIB 56625730708, Ulica Anđela Gabrijela 19, 32100 Vinkovci</item>
      <item>Tatjana Mateković, OIB 74561760663, Medveščak 99, 10000 Zagreb</item>
      <item>Vesna Mladina, OIB 71801437335, Ozaljska Ulica 96, 10000 Zagreb</item>
      <item>Miroslav Šarić, OIB 25341165767, Jaruščica 7, 10000 Zagreb</item>
      <item>Vedran Juroš, OIB 63902441919, Ulica Kralja Petra Svačića 3, 31000 Osijek</item>
      <item>Nikola Klaić, OIB 48832374139, Lojenov Prilaz 10, 10000 Zagreb</item>
      <item>Boris Hipp, OIB 42112609273, ULICA BANA TEODORA PEJAČEVIĆA 9 (ranije: NAŠICE, AUGUSTA CESARCA, 9), 31500 Našice</item>
      <item>Robert Žunić, OIB 45515944422, Savska Opatovina 34, 10000 Zagreb</item>
      <item>STUDIO RENTAL d.o.o. za usluge, OIB 04132278774, Športska 25, 10410 Novo Čiče</item>
      <item>Darko Barišić, OIB 62519692888, Huzjanova Ulica 22, 10000 Zagreb</item>
      <item>Željko Borovička, OIB 56179447139, Barčev Trg 14, 10000 Zagreb</item>
      <item>Zdenko Tica, OIB 49584641587, Ulica Vladimira Nazora 18, 34551 Lipik</item>
      <item>Sabina Abdurahimi, OIB 67660387238, Kombolova Ulica 3, 10000 Zagreb</item>
      <item>Darije Petolas, OIB 10344917608, Fancevljev Prilaz 8, 10000 Zagreb</item>
      <item>Perica Mitrović, OIB 29538074286, Kardinala Alojzija Stepinca 35, 31000 Osijek</item>
      <item>Matija Špičić, OIB 02495519389, Špičićeva Ulica 4, 10410 Mičevec</item>
      <item>Natali Bogićević, OIB 84056119217, Cvjetno Naselje 14, 10410 Velika Gorica</item>
      <item>Filip Grilec, OIB 94471925962, Ulica Cvijete Zuzorić 53, 10000 Zagreb</item>
      <item>Zdenka Štern, OIB 32826205231, Oreškovićeva Ulica 6 V, 10000 Zagreb</item>
      <item>Vladimir Vrhovec, OIB 36459972653, Jaruščica 11, 10000 Zagreb</item>
      <item>Oliver Zorić, OIB 35822433380, Jaruščica 11, 10000 Zagreb</item>
      <item>Vjekoslav Caktaš, OIB 62953165590, Solinske Mladeži 69 A, 21210 Solin</item>
      <item>TOMISLAV MILIČEVIĆ, VELIKI POGANAC 5, 48312 Veliki Poganac</item>
      <item>Antun Galić, OIB 26954182575, Šetal.150.brigade Hrvat.vojske 1, 10000 Zagreb</item>
      <item>VRHUNSKA GRADNJA j.d.o.o. za usluge, OIB 44285161879, Havidićeva 16, 10000 Zagreb</item>
      <item>Božica Bronzović Arbanas, OIB 81109718920, Jaruščica 5 A, 10000 Zagreb</item>
      <item>Kristina Tadić, OIB 34964601979, Omladinska Ulica 26, 10310 Ivanić-Grad</item>
      <item>Bernardica Djapić, OIB 83416361565, Ulica Božidara Magovca 48, 10000 Zagreb</item>
      <item>Anita Zrinjan, OIB 45979512796, Medsave 26, 10430 Medsave</item>
      <item>MARKO MARTINOVIĆ, STENJEVEČKA 35, 10000 Zagreb</item>
      <item>NEKTUS INTERIJERI d.o.o. za usluge, OIB 87157825646, Ulica Vojina Bakića 2, 10000 Zagreb</item>
      <item>Josip Munđar, OIB 55396621716, Ulica Đurđice Agićeve 3, 10000 Zagreb</item>
      <item>Igor Bubnjić, OIB 68673320401, Prvomajska 11, 43500 Daruvar</item>
      <item>Branka Lozić, OIB 03377626486, Ulica Ferde Livadića 10, 10290 Zaprešić</item>
      <item>Marinko Ratković, OIB 54057243372, Škarnik 26, 42223 Škarnik</item>
      <item>Dominik Brkić, OIB 14406310871, Jaruščica 9 D, 10000 Zagreb</item>
      <item>Ljubica Žuljić, OIB 47641118940, Sisačka 16, 10410 Velika Gorica</item>
      <item>Ivan Tržić, OIB 88170432071, Franje Blažinca 29, 10370 Kozinščak</item>
      <item>DETONEX d.o.o. za trgovinu, OIB 84246899345, Horvaćanska cesta 23, 10000 Zagreb</item>
      <item>Vanna Bojović, OIB 83656206667, Bartolići 35, 10000 Zagreb</item>
      <item>Alan Jurković, OIB 53995301946, Topnička Ulica 10, 10000 Zagreb</item>
      <item>Branka Tomaško, OIB 93793808015, Grančarska Ulica V. Odvojak 2, 10257 Kupinečki Kraljevec</item>
      <item>Ilija Tufeković, OIB 85272849807, Savski Gaj Iii. 18, 10000 Zagreb</item>
      <item>Antun-Željko Gidi, OIB 68779306540, Jaruščica 5, 10000 Zagreb</item>
      <item>Višnja Broqi, OIB 35093755829, Lanište 1 J, 10000 Zagreb</item>
      <item>GORAN TOMIĆ, BUKOVAČKA CESTA 331 A, 10000 Zagreb</item>
      <item>Nebojša Perić, OIB 17683491651, Baburičina Ulica 17, 10000 Zagreb</item>
      <item>Alen Jelovac, OIB 92213194197, Trg Kralja Tomislava 6, 10000 Zagreb</item>
      <item>Petar Klipić, OIB 72968154640, Pičmanova Ulica 5, 10000 Zagreb</item>
      <item>Maja Katana, OIB 98013783313, Ulica Milana Ogrizovića 2, 10000 Zagreb</item>
      <item>Goran Crepulja, OIB 18982056058, Špadići 78, 52440 Poreč</item>
      <item>Jelena Jozić, OIB 61368880664, Dankovečka Ulica 104, 10000 Zagreb</item>
      <item>Ela Mihovilović Brkić, OIB 71624369158, Prisavlje 10, 10000 Zagreb</item>
      <item>Miodrag Lesar, OIB 04182813536, Dolenica 12 F, 10250 Lučko</item>
      <item>Iris Cekuš Soltz, OIB 72558220282, Ulica Josipa Pupačića 4, 10000 Zagreb</item>
      <item>ORION ULAGANJA d.o.o. za usluge, OIB 45663810571, Jaruščica 11,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 OIB 05965133878</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tem>Goran Surla, OIB 69603850430</item>
      <item>Ranko Tomašević, OIB 86778817194</item>
      <item>Veronika Grubišić, OIB 10961890432</item>
      <item>Jozo Jerković, OIB 16863827730</item>
      <item>Sebastijan Paunović, OIB 71479698322</item>
      <item>Dragan Josipović, OIB 05767821988</item>
      <item>Maja Došlić Leš, OIB 75355077589</item>
      <item>Robert Gruber, OIB 72359897820</item>
      <item>Marija Pavletić, OIB 67403334435</item>
      <item>DARKO SMOLJAN</item>
      <item>Stipe Kljaić, OIB 04222923717</item>
      <item>B MAMIĆ</item>
      <item>Mirjana Grubišić, OIB 71833983967</item>
      <item>IVAN ČOP</item>
      <item>Marinka Perić, OIB 11689582126</item>
      <item>Sanja Lazić, OIB 93538380913</item>
      <item>Domagoj Šoše, OIB 76698290315</item>
      <item>IMPALA TRGOVINA, društvo s ograničenom odgovornošću za trgovinu i usluge, OIB 74349957002</item>
      <item>Martina Vuletić, OIB 73670201850</item>
      <item>ANTO PERIĆ</item>
      <item>Marjan Leši, OIB 77679532298</item>
      <item>JOSIP VULETIĆ</item>
      <item>Matija Jozić, OIB 63838897711</item>
      <item>Anđelka Marijanović, OIB 50730779773</item>
      <item>Marjan Bavčević, OIB 26538063798</item>
      <item>Marijan Malekin, OIB 58644776096</item>
      <item>DAJANA ANTONIJA BEBEK</item>
      <item>Miro Šahinović, OIB 06143438724</item>
      <item>OPERETA LEGALIZACIJA društvo s ograničenom odgovornošću za promet nekretnina, OIB 59459077421</item>
      <item>Josip Biočić, OIB 01933666749</item>
      <item>Fikret Osmanović, OIB 72517850145</item>
      <item>Darko Šebalj, OIB 05296710885</item>
      <item>Jerko Huljev, OIB 18648097894</item>
      <item>Jakov Šošić, OIB 77618338351</item>
      <item>Jasmin Čaušević, OIB 18030083498</item>
      <item>Franjo Kušević, OIB 46060556856</item>
      <item>Rina Broqi, OIB 27121995258</item>
      <item>IVAN KRALJ</item>
      <item>Mladen Petrlić, OIB 88977535430</item>
      <item>Zvonko Babić, OIB 70434924687</item>
      <item>Zvjezdana Balen-Vuglač, OIB 41427375263</item>
      <item>HOJSKI NEKRETNINE društvo s ograničenom odgovornošću za proizvodnju, trgovinu i usluge, OIB 48954500679</item>
      <item>Dragana Drobac, OIB 50310836278</item>
      <item>METRO LIVING d.o.o. za trgovinu i usluge, OIB 18836443912</item>
      <item>Martina Peričić, OIB 41096827899</item>
      <item>Ivona Vuglač, OIB 68310426614</item>
      <item>Darko Acalinović, OIB 00614141617</item>
      <item>Sandra Prskalo, OIB 89797926066</item>
      <item>Ranko Vukosavljević, OIB 51556794836</item>
      <item>CENTAR VIZIJA d.o.o. za trgovinu, OIB 05417850582</item>
      <item>Stjepan Žuljić, OIB 86416796158</item>
      <item>AQUAMONT d.o.o. za graditeljstvo, trgovinu i usluge, OIB 85058985197</item>
      <item>Dalibor Koljenik, OIB 32237070324</item>
      <item>JOSIP PETRIČEVIĆ</item>
      <item>Dino Marjanović, OIB 94571187643</item>
      <item>Otilia Varoščić, OIB 29857255382</item>
      <item>Krešimir Flas, OIB 24601707285</item>
      <item>Ivanka Zubčić, OIB 81995032685</item>
      <item>Sanja Šukunda, OIB 59006877827</item>
      <item>Martinna Lana Kordić, OIB 17298754112</item>
      <item>BORIS JURIĆ</item>
      <item>Zlata Piler, OIB 13123416897</item>
      <item>Ljubica Vidak, OIB 59045015690</item>
      <item>Anđela Matanović, OIB 23863557391</item>
      <item>Petra Kovač, OIB 81818391740</item>
      <item>Valentina Pavković, OIB 87067683188</item>
      <item>Božidar Lokner, OIB 27430987328</item>
      <item>Miroslav Jurković, OIB 54288805565</item>
      <item>Tea Kolić, OIB 41585198769</item>
      <item>IVICA TOMIĆ</item>
      <item>JOSIP JELIĆ</item>
      <item>Magda Butorac, OIB 08583634020</item>
      <item>Vladimir Čavlović, OIB 56625730708</item>
      <item>Tatjana Mateković, OIB 74561760663</item>
      <item>Vesna Mladina, OIB 71801437335</item>
      <item>Miroslav Šarić, OIB 25341165767</item>
      <item>Vedran Juroš, OIB 63902441919</item>
      <item>Nikola Klaić, OIB 48832374139</item>
      <item>Boris Hipp, OIB 42112609273</item>
      <item>Robert Žunić, OIB 45515944422</item>
      <item>STUDIO RENTAL d.o.o. za usluge, OIB 04132278774</item>
      <item>Darko Barišić, OIB 62519692888</item>
      <item>Željko Borovička, OIB 56179447139</item>
      <item>Zdenko Tica, OIB 49584641587</item>
      <item>Sabina Abdurahimi, OIB 67660387238</item>
      <item>Darije Petolas, OIB 10344917608</item>
      <item>Perica Mitrović, OIB 29538074286</item>
      <item>Matija Špičić, OIB 02495519389</item>
      <item>Natali Bogićević, OIB 84056119217</item>
      <item>Filip Grilec, OIB 94471925962</item>
      <item>Zdenka Štern, OIB 32826205231</item>
      <item>Vladimir Vrhovec, OIB 36459972653</item>
      <item>Oliver Zorić, OIB 35822433380</item>
      <item>Vjekoslav Caktaš, OIB 62953165590</item>
      <item>TOMISLAV MILIČEVIĆ</item>
      <item>Antun Galić, OIB 26954182575</item>
      <item>VRHUNSKA GRADNJA j.d.o.o. za usluge, OIB 44285161879</item>
      <item>Božica Bronzović Arbanas, OIB 81109718920</item>
      <item>Kristina Tadić, OIB 34964601979</item>
      <item>Bernardica Djapić, OIB 83416361565</item>
      <item>Anita Zrinjan, OIB 45979512796</item>
      <item>MARKO MARTINOVIĆ</item>
      <item>NEKTUS INTERIJERI d.o.o. za usluge, OIB 87157825646</item>
      <item>Josip Munđar, OIB 55396621716</item>
      <item>Igor Bubnjić, OIB 68673320401</item>
      <item>Branka Lozić, OIB 03377626486</item>
      <item>Marinko Ratković, OIB 54057243372</item>
      <item>Dominik Brkić, OIB 14406310871</item>
      <item>Ljubica Žuljić, OIB 47641118940</item>
      <item>Ivan Tržić, OIB 88170432071</item>
      <item>DETONEX d.o.o. za trgovinu, OIB 84246899345</item>
      <item>Vanna Bojović, OIB 83656206667</item>
      <item>Alan Jurković, OIB 53995301946</item>
      <item>Branka Tomaško, OIB 93793808015</item>
      <item>Ilija Tufeković, OIB 85272849807</item>
      <item>Antun-Željko Gidi, OIB 68779306540</item>
      <item>Višnja Broqi, OIB 35093755829</item>
      <item>GORAN TOMIĆ</item>
      <item>Nebojša Perić, OIB 17683491651</item>
      <item>Alen Jelovac, OIB 92213194197</item>
      <item>Petar Klipić, OIB 72968154640</item>
      <item>Maja Katana, OIB 98013783313</item>
      <item>Goran Crepulja, OIB 18982056058</item>
      <item>Jelena Jozić, OIB 61368880664</item>
      <item>Ela Mihovilović Brkić, OIB 71624369158</item>
      <item>Miodrag Lesar, OIB 04182813536</item>
      <item>Iris Cekuš Soltz, OIB 72558220282</item>
      <item>ORION ULAGANJA d.o.o. za usluge, OIB 45663810571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item>
      <item>Antun Crlenjak</item>
      <item>Mirjana Zuzija</item>
      <item>OD SAUCHA &amp; ARAS</item>
      <item>Zdravko Božičević</item>
      <item>Mislav Bistrović</item>
    </izvorni_sadrzaj>
    <derivirana_varijabla naziv="DomainObject.Predmet.OstaliListFormated_1">
      <item>Zvonimir Barun</item>
      <item>Antun Crlenjak</item>
      <item>Mirjana Zuzija</item>
      <item>OD SAUCHA &amp; ARAS</item>
      <item>Zdravko Božičević</item>
      <item>Mislav Bistrović</item>
    </derivirana_varijabla>
  </DomainObject.Predmet.OstaliListFormated>
  <DomainObject.Predmet.OstaliList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FormatedOIB_1">
      <item>Zvonimir Barun</item>
      <item>Antun Crlenjak</item>
      <item>Mirjana Zuzija, OIB 26497768352</item>
      <item>OD SAUCHA &amp; ARAS, OIB 21494913156</item>
      <item>Zdravko Božičević</item>
      <item>Mislav Bistrović, OIB 77214883107</item>
    </derivirana_varijabla>
  </DomainObject.Predmet.OstaliListFormatedOIB>
  <DomainObject.Predmet.OstaliListFormatedWithAdress>
    <izvorni_sadrzaj>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izvorni_sadrzaj>
    <derivirana_varijabla naziv="DomainObject.Predmet.OstaliListFormatedWithAdress_1">
      <item>Zvonimir Barun, Adama Baltazara Krčelića 15, 10290 Zaprešić</item>
      <item>Antun Crlenjak, 10000 Zagreb</item>
      <item>Mirjana Zuzija, Slavka Kolara 25, 10410 Velika Gorica</item>
      <item>OD SAUCHA &amp; ARAS, Gundulićeva 20, 10000 Zagreb</item>
      <item>Zdravko Božičević</item>
      <item>Mislav Bistrović, Trg Petra Svačića 6, 10000 Zagreb</item>
    </derivirana_varijabla>
  </DomainObject.Predmet.OstaliListFormatedWithAdress>
  <DomainObject.Predmet.OstaliListFormatedWithAdressOIB>
    <izvorni_sadrzaj>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izvorni_sadrzaj>
    <derivirana_varijabla naziv="DomainObject.Predmet.OstaliListFormatedWithAdressOIB_1">
      <item>Zvonimir Barun, Adama Baltazara Krčelića 15, 10290 Zaprešić</item>
      <item>Antun Crlenjak, 10000 Zagreb</item>
      <item>Mirjana Zuzija, OIB 26497768352, Slavka Kolara 25, 10410 Velika Gorica</item>
      <item>OD SAUCHA &amp; ARAS, OIB 21494913156, Gundulićeva 20, 10000 Zagreb</item>
      <item>Zdravko Božičević</item>
      <item>Mislav Bistrović, OIB 77214883107, Trg Petra Svačića 6, 10000 Zagreb</item>
    </derivirana_varijabla>
  </DomainObject.Predmet.OstaliListFormatedWithAdressOIB>
  <DomainObject.Predmet.OstaliListNazivFormated>
    <izvorni_sadrzaj>
      <item>Zvonimir Barun</item>
      <item>Antun Crlenjak</item>
      <item>Mirjana Zuzija</item>
      <item>OD SAUCHA &amp; ARAS</item>
      <item>Zdravko Božičević</item>
      <item>Mislav Bistrović</item>
    </izvorni_sadrzaj>
    <derivirana_varijabla naziv="DomainObject.Predmet.OstaliListNazivFormated_1">
      <item>Zvonimir Barun</item>
      <item>Antun Crlenjak</item>
      <item>Mirjana Zuzija</item>
      <item>OD SAUCHA &amp; ARAS</item>
      <item>Zdravko Božičević</item>
      <item>Mislav Bistrović</item>
    </derivirana_varijabla>
  </DomainObject.Predmet.OstaliListNazivFormated>
  <DomainObject.Predmet.OstaliListNazivFormatedOIB>
    <izvorni_sadrzaj>
      <item>Zvonimir Barun</item>
      <item>Antun Crlenjak</item>
      <item>Mirjana Zuzija, OIB 26497768352</item>
      <item>OD SAUCHA &amp; ARAS, OIB 21494913156</item>
      <item>Zdravko Božičević</item>
      <item>Mislav Bistrović, OIB 77214883107</item>
    </izvorni_sadrzaj>
    <derivirana_varijabla naziv="DomainObject.Predmet.OstaliListNazivFormatedOIB_1">
      <item>Zvonimir Barun</item>
      <item>Antun Crlenjak</item>
      <item>Mirjana Zuzija, OIB 26497768352</item>
      <item>OD SAUCHA &amp; ARAS, OIB 21494913156</item>
      <item>Zdravko Božičević</item>
      <item>Mislav Bistrović, OIB 77214883107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2019.</izvorni_sadrzaj>
    <derivirana_varijabla naziv="DomainObject.Datum_1">30. kolovoza 2019.</derivirana_varijabla>
  </DomainObject.Datum>
  <DomainObject.PoslovniBrojDokumenta>
    <izvorni_sadrzaj>St-1094/2012-1223</izvorni_sadrzaj>
    <derivirana_varijabla naziv="DomainObject.PoslovniBrojDokumenta_1">St-1094/2012-1223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izvorni_sadrzaj>
    <derivirana_varijabla naziv="DomainObject.Predmet.SudioniciListNaziv_1">
      <item>JARUŠČICA PROJEKT  d.o.o. za poslovanje nekretninama</item>
      <item>ZAGREBAČKA BANKA DIONIČKO DRUŠTVO</item>
      <item>Zvonimir Barun</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tem>Goran Surla</item>
      <item>Mislav Bistrović</item>
      <item>Ranko Tomašević</item>
      <item>Veronika Grubišić</item>
      <item>Jozo Jerković</item>
      <item>Sebastijan Paunović</item>
      <item>Dragan Josipović</item>
      <item>Maja Došlić Leš</item>
      <item>Robert Gruber</item>
      <item>Marija Pavletić</item>
      <item>DARKO SMOLJAN</item>
      <item>Stipe Kljaić</item>
      <item>B MAMIĆ</item>
      <item>Mirjana Grubišić</item>
      <item>IVAN ČOP</item>
      <item>Marinka Perić</item>
      <item>Sanja Lazić</item>
      <item>Domagoj Šoše</item>
      <item>IMPALA TRGOVINA, društvo s ograničenom odgovornošću za trgovinu i usluge</item>
      <item>Martina Vuletić</item>
      <item>ANTO PERIĆ</item>
      <item>Marjan Leši</item>
      <item>JOSIP VULETIĆ</item>
      <item>Matija Jozić</item>
      <item>Anđelka Marijanović</item>
      <item>Marjan Bavčević</item>
      <item>Marijan Malekin</item>
      <item>DAJANA ANTONIJA BEBEK</item>
      <item>Miro Šahinović</item>
      <item>OPERETA LEGALIZACIJA društvo s ograničenom odgovornošću za promet nekretnina</item>
      <item>Josip Biočić</item>
      <item>Fikret Osmanović</item>
      <item>Darko Šebalj</item>
      <item>Jerko Huljev</item>
      <item>Jakov Šošić</item>
      <item>Jasmin Čaušević</item>
      <item>Franjo Kušević</item>
      <item>Rina Broqi</item>
      <item>IVAN KRALJ</item>
      <item>Mladen Petrlić</item>
      <item>Zvonko Babić</item>
      <item>Zvjezdana Balen-Vuglač</item>
      <item>HOJSKI NEKRETNINE društvo s ograničenom odgovornošću za proizvodnju, trgovinu i usluge</item>
      <item>Dragana Drobac</item>
      <item>METRO LIVING d.o.o. za trgovinu i usluge</item>
      <item>Martina Peričić</item>
      <item>Ivona Vuglač</item>
      <item>Darko Acalinović</item>
      <item>Sandra Prskalo</item>
      <item>Ranko Vukosavljević</item>
      <item>CENTAR VIZIJA d.o.o. za trgovinu</item>
      <item>Stjepan Žuljić</item>
      <item>AQUAMONT d.o.o. za graditeljstvo, trgovinu i usluge</item>
      <item>Dalibor Koljenik</item>
      <item>JOSIP PETRIČEVIĆ</item>
      <item>Dino Marjanović</item>
      <item>Otilia Varoščić</item>
      <item>Krešimir Flas</item>
      <item>Ivanka Zubčić</item>
      <item>Sanja Šukunda</item>
      <item>Martinna Lana Kordić</item>
      <item>BORIS JURIĆ</item>
      <item>Zlata Piler</item>
      <item>Ljubica Vidak</item>
      <item>Anđela Matanović</item>
      <item>Petra Kovač</item>
      <item>Valentina Pavković</item>
      <item>Božidar Lokner</item>
      <item>Miroslav Jurković</item>
      <item>Tea Kolić</item>
      <item>IVICA TOMIĆ</item>
      <item>JOSIP JELIĆ</item>
      <item>Magda Butorac</item>
      <item>Vladimir Čavlović</item>
      <item>Tatjana Mateković</item>
      <item>Vesna Mladina</item>
      <item>Miroslav Šarić</item>
      <item>Vedran Juroš</item>
      <item>Nikola Klaić</item>
      <item>Boris Hipp</item>
      <item>Robert Žunić</item>
      <item>STUDIO RENTAL d.o.o. za usluge</item>
      <item>Darko Barišić</item>
      <item>Željko Borovička</item>
      <item>Zdenko Tica</item>
      <item>Sabina Abdurahimi</item>
      <item>Darije Petolas</item>
      <item>Perica Mitrović</item>
      <item>Matija Špičić</item>
      <item>Natali Bogićević</item>
      <item>Filip Grilec</item>
      <item>Zdenka Štern</item>
      <item>Vladimir Vrhovec</item>
      <item>Oliver Zorić</item>
      <item>Vjekoslav Caktaš</item>
      <item>TOMISLAV MILIČEVIĆ</item>
      <item>Antun Galić</item>
      <item>VRHUNSKA GRADNJA j.d.o.o. za usluge</item>
      <item>Božica Bronzović Arbanas</item>
      <item>Kristina Tadić</item>
      <item>Bernardica Djapić</item>
      <item>Anita Zrinjan</item>
      <item>MARKO MARTINOVIĆ</item>
      <item>NEKTUS INTERIJERI d.o.o. za usluge</item>
      <item>Josip Munđar</item>
      <item>Igor Bubnjić</item>
      <item>Branka Lozić</item>
      <item>Marinko Ratković</item>
      <item>Dominik Brkić</item>
      <item>Ljubica Žuljić</item>
      <item>Ivan Tržić</item>
      <item>DETONEX d.o.o. za trgovinu</item>
      <item>Vanna Bojović</item>
      <item>Alan Jurković</item>
      <item>Branka Tomaško</item>
      <item>Ilija Tufeković</item>
      <item>Antun-Željko Gidi</item>
      <item>Višnja Broqi</item>
      <item>GORAN TOMIĆ</item>
      <item>Nebojša Perić</item>
      <item>Alen Jelovac</item>
      <item>Petar Klipić</item>
      <item>Maja Katana</item>
      <item>Goran Crepulja</item>
      <item>Jelena Jozić</item>
      <item>Ela Mihovilović Brkić</item>
      <item>Miodrag Lesar</item>
      <item>Iris Cekuš Soltz</item>
      <item>ORION ULAGANJA d.o.o. za usluge</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Adama Baltazara Krčelića 15,10290 Zaprešić</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 OIB 05965133878, Jaruščica 11,10000 Zagreb</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tem>Goran Surla, OIB 69603850430, Lanište 1 G,10000 Zagreb</item>
      <item>Mislav Bistrović, OIB 77214883107, Trg Petra Svačića 6,10000 Zagreb</item>
      <item>Ranko Tomašević, OIB 86778817194, Zamenhofova Ulica 6,10000 Zagreb</item>
      <item>Veronika Grubišić, OIB 10961890432, Ulica Ivice Kičmanovića 22,10000 Zagreb</item>
      <item>Jozo Jerković, OIB 16863827730, Jaruščica 5 A,10000 Zagreb</item>
      <item>Sebastijan Paunović, OIB 71479698322, Ulica Vladimira Filakovca 5,10000 Zagreb</item>
      <item>Dragan Josipović, OIB 05767821988, Milana Nemičića 19,44250 Petrinja</item>
      <item>Maja Došlić Leš, OIB 75355077589, Frankopanska 1,35410 Batrina</item>
      <item>Robert Gruber, OIB 72359897820, Štefanićeva Ulica 8,10000 Zagreb</item>
      <item>Marija Pavletić, OIB 67403334435, Ulica Rudolfa Bićanića 16,10000 Zagreb</item>
      <item>DARKO SMOLJAN, STADITTEIL NEUHAUSEN AMTACKERSTR METZINGEN,72555 STADITTEIL NEUHAUSEN AMTACKERSTR METZINGEN</item>
      <item>Stipe Kljaić, OIB 04222923717, Jaruščica 5 A,10000 Zagreb</item>
      <item>B MAMIĆ, Šestinski dol 135,10000 Zagreb</item>
      <item>Mirjana Grubišić, OIB 71833983967, Trnava I. 51 A,10000 Zagreb</item>
      <item>IVAN ČOP, Jaruščica 5/A,10000 Zagreb</item>
      <item>Marinka Perić, OIB 11689582126, Filipa Macure 21,Banja Luka</item>
      <item>Sanja Lazić, OIB 93538380913, Kralja Tomislava 17,33520 Slatina</item>
      <item>Domagoj Šoše, OIB 76698290315, Logorište 19 A,47000 Karlovac</item>
      <item>IMPALA TRGOVINA, društvo s ograničenom odgovornošću za trgovinu i usluge, OIB 74349957002, Ivana Keleka 83,10360 Sesvete</item>
      <item>Martina Vuletić, OIB 73670201850, Kalabarovo Vrelo 12,10000 Zagreb</item>
      <item>ANTO PERIĆ, BIHAĆKA 30 SESVETSKI KRALJEVEC,10360 Sesvete</item>
      <item>Marjan Leši, OIB 77679532298, Stubička Ulica 91 A,10000 Zagreb</item>
      <item>JOSIP VULETIĆ, ULICA ANÐELA NUIĆA 97,10000 Zagreb</item>
      <item>Matija Jozić, OIB 63838897711, Štibrenska Ulica 1 A,10360 Sesvete</item>
      <item>Anđelka Marijanović, OIB 50730779773, Trpinjska Ulica 3,10000 Zagreb</item>
      <item>Marjan Bavčević, OIB 26538063798, Skradinska 3,21000 Split</item>
      <item>Marijan Malekin, OIB 58644776096, Vrlička Ulica 63,21230 Sinj</item>
      <item>DAJANA ANTONIJA BEBEK, JARUŠČICA 11,10000 Zagreb</item>
      <item>Miro Šahinović, OIB 06143438724, Ulica Nike Grškovića 4,10000 Zagreb</item>
      <item>OPERETA LEGALIZACIJA društvo s ograničenom odgovornošću za promet nekretnina, OIB 59459077421, Kranjčevićeva 53,10000 Zagreb</item>
      <item>Josip Biočić, OIB 01933666749, Mendlova Ulica 7,10000 Zagreb</item>
      <item>Fikret Osmanović, OIB 72517850145, Palackého 132,Marianske Lazne</item>
      <item>Darko Šebalj, OIB 05296710885, Posavsko Vrbovo 89 A,10411 Vrbovo Posavsko</item>
      <item>Jerko Huljev, OIB 18648097894, 4. Rakitski Odvojak 5,10437 Rakitje</item>
      <item>Jakov Šošić, OIB 77618338351, Odeska 6,21000 Split</item>
      <item>Jasmin Čaušević, OIB 18030083498, Čaklje 37,21327 Podgora</item>
      <item>Franjo Kušević, OIB 46060556856, Lučelnica 87,10451 Lučelnica</item>
      <item>Rina Broqi, OIB 27121995258, Horvaćanska Cesta 166,10000 Zagreb</item>
      <item>IVAN KRALJ, V. VRBICE 15,10250 Lučko</item>
      <item>Mladen Petrlić, OIB 88977535430, Ludbreška Ulica 10,10000 Zagreb</item>
      <item>Zvonko Babić, OIB 70434924687, Jurice Muraia 2,40000 Čakovec</item>
      <item>Zvjezdana Balen-Vuglač, OIB 41427375263, Marinići 80 B,51216 Marinići</item>
      <item>HOJSKI NEKRETNINE društvo s ograničenom odgovornošću za proizvodnju, trgovinu i usluge, OIB 48954500679, Majdakova 45,10000 Zagreb</item>
      <item>Dragana Drobac, OIB 50310836278, Cernik 225,51218 Cernik</item>
      <item>METRO LIVING d.o.o. za trgovinu i usluge, OIB 18836443912, Sobolski put 16,10000 Zagreb</item>
      <item>Martina Peričić, OIB 41096827899, Ulica Ivana Zahara 3,10000 Zagreb</item>
      <item>Ivona Vuglač, OIB 68310426614, Marinići 80 B,51216 Marinići</item>
      <item>Darko Acalinović, OIB 00614141617, Vladimira Nazora 90,21480 Vis</item>
      <item>Sandra Prskalo, OIB 89797926066, Jablanovac 24,10000 Zagreb</item>
      <item>Ranko Vukosavljević, OIB 51556794836, Kutnjački Put 6,10000 Zagreb</item>
      <item>CENTAR VIZIJA d.o.o. za trgovinu, OIB 05417850582, Kranjčevićeva 53,10000 Zagreb</item>
      <item>Stjepan Žuljić, OIB 86416796158, Sisačka 16,10410 Velika Gorica</item>
      <item>AQUAMONT d.o.o. za graditeljstvo, trgovinu i usluge, OIB 85058985197, Sobolski put 16,10000 Zagreb</item>
      <item>Dalibor Koljenik, OIB 32237070324, Koranska 8,31500 Našice</item>
      <item>JOSIP PETRIČEVIĆ, ŠETALIŠTE 150. BRIGADE 8,10000 Zagreb</item>
      <item>Dino Marjanović, OIB 94571187643, Ulica Ljudevita Posavskog 16,10000 Zagreb</item>
      <item>Otilia Varoščić, OIB 29857255382, Jablanska Ulica 32,10000 Zagreb</item>
      <item>Krešimir Flas, OIB 24601707285, Vlatka Mačeka 10,35000 Slavonski Brod</item>
      <item>Ivanka Zubčić, OIB 81995032685, UL. HRVATSKIH BRANITELJA 7 (ranije: PRIDRAGA, PRIDRAGA, 104),23312 Pridraga</item>
      <item>Sanja Šukunda, OIB 59006877827, Ulica Brune Bušića 3,10000 Zagreb</item>
      <item>Martinna Lana Kordić, OIB 17298754112, Slavka Kolara 35,10410 Velika Gorica</item>
      <item>BORIS JURIĆ, VIJENAC DINARE,31000 Osijek</item>
      <item>Zlata Piler, OIB 13123416897, Ulica Nikole Pavića 34,10000 Zagreb</item>
      <item>Ljubica Vidak, OIB 59045015690, Jaruščica 5 A,10000 Zagreb</item>
      <item>Anđela Matanović, OIB 23863557391, Nova X 55,22202 Rogoznica</item>
      <item>Petra Kovač, OIB 81818391740, Sopnički Odvojak 5 C,10000 Zagreb</item>
      <item>Valentina Pavković, OIB 87067683188, Jaruščica 7 A,10000 Zagreb</item>
      <item>Božidar Lokner, OIB 27430987328, Jaruščica 7 A,10000 Zagreb</item>
      <item>Miroslav Jurković, OIB 54288805565, Razumov Breg 6,10435 Falašćak</item>
      <item>Tea Kolić, OIB 41585198769, Luketići 55,47300 Zagorje</item>
      <item>IVICA TOMIĆ, VRANIĆEVA 11,10000 Zagreb</item>
      <item>JOSIP JELIĆ, SLAVKA KOLARA 35,10410 Velika Gorica</item>
      <item>Magda Butorac, OIB 08583634020, Bana Jelačića 55,32221 Cerić</item>
      <item>Vladimir Čavlović, OIB 56625730708, Ulica Anđela Gabrijela 19,32100 Vinkovci</item>
      <item>Tatjana Mateković, OIB 74561760663, Medveščak 99,10000 Zagreb</item>
      <item>Vesna Mladina, OIB 71801437335, Ozaljska Ulica 96,10000 Zagreb</item>
      <item>Miroslav Šarić, OIB 25341165767, Jaruščica 7,10000 Zagreb</item>
      <item>Vedran Juroš, OIB 63902441919, Ulica Kralja Petra Svačića 3,31000 Osijek</item>
      <item>Nikola Klaić, OIB 48832374139, Lojenov Prilaz 10,10000 Zagreb</item>
      <item>Boris Hipp, OIB 42112609273, ULICA BANA TEODORA PEJAČEVIĆA 9 (ranije: NAŠICE, AUGUSTA CESARCA, 9),31500 Našice</item>
      <item>Robert Žunić, OIB 45515944422, Savska Opatovina 34,10000 Zagreb</item>
      <item>STUDIO RENTAL d.o.o. za usluge, OIB 04132278774, Športska 25,10410 Novo Čiče</item>
      <item>Darko Barišić, OIB 62519692888, Huzjanova Ulica 22,10000 Zagreb</item>
      <item>Željko Borovička, OIB 56179447139, Barčev Trg 14,10000 Zagreb</item>
      <item>Zdenko Tica, OIB 49584641587, Ulica Vladimira Nazora 18,34551 Lipik</item>
      <item>Sabina Abdurahimi, OIB 67660387238, Kombolova Ulica 3,10000 Zagreb</item>
      <item>Darije Petolas, OIB 10344917608, Fancevljev Prilaz 8,10000 Zagreb</item>
      <item>Perica Mitrović, OIB 29538074286, Kardinala Alojzija Stepinca 35,31000 Osijek</item>
      <item>Matija Špičić, OIB 02495519389, Špičićeva Ulica 4,10410 Mičevec</item>
      <item>Natali Bogićević, OIB 84056119217, Cvjetno Naselje 14,10410 Velika Gorica</item>
      <item>Filip Grilec, OIB 94471925962, Ulica Cvijete Zuzorić 53,10000 Zagreb</item>
      <item>Zdenka Štern, OIB 32826205231, Oreškovićeva Ulica 6 V,10000 Zagreb</item>
      <item>Vladimir Vrhovec, OIB 36459972653, Jaruščica 11,10000 Zagreb</item>
      <item>Oliver Zorić, OIB 35822433380, Jaruščica 11,10000 Zagreb</item>
      <item>Vjekoslav Caktaš, OIB 62953165590, Solinske Mladeži 69 A,21210 Solin</item>
      <item>TOMISLAV MILIČEVIĆ, VELIKI POGANAC 5,48312 Veliki Poganac</item>
      <item>Antun Galić, OIB 26954182575, Šetal.150.brigade Hrvat.vojske 1,10000 Zagreb</item>
      <item>VRHUNSKA GRADNJA j.d.o.o. za usluge, OIB 44285161879, Havidićeva 16,10000 Zagreb</item>
      <item>Božica Bronzović Arbanas, OIB 81109718920, Jaruščica 5 A,10000 Zagreb</item>
      <item>Kristina Tadić, OIB 34964601979, Omladinska Ulica 26,10310 Ivanić-Grad</item>
      <item>Bernardica Djapić, OIB 83416361565, Ulica Božidara Magovca 48,10000 Zagreb</item>
      <item>Anita Zrinjan, OIB 45979512796, Medsave 26,10430 Medsave</item>
      <item>MARKO MARTINOVIĆ, STENJEVEČKA 35,10000 Zagreb</item>
      <item>NEKTUS INTERIJERI d.o.o. za usluge, OIB 87157825646, Ulica Vojina Bakića 2,10000 Zagreb</item>
      <item>Josip Munđar, OIB 55396621716, Ulica Đurđice Agićeve 3,10000 Zagreb</item>
      <item>Igor Bubnjić, OIB 68673320401, Prvomajska 11,43500 Daruvar</item>
      <item>Branka Lozić, OIB 03377626486, Ulica Ferde Livadića 10,10290 Zaprešić</item>
      <item>Marinko Ratković, OIB 54057243372, Škarnik 26,42223 Škarnik</item>
      <item>Dominik Brkić, OIB 14406310871, Jaruščica 9 D,10000 Zagreb</item>
      <item>Ljubica Žuljić, OIB 47641118940, Sisačka 16,10410 Velika Gorica</item>
      <item>Ivan Tržić, OIB 88170432071, Franje Blažinca 29,10370 Kozinščak</item>
      <item>DETONEX d.o.o. za trgovinu, OIB 84246899345, Horvaćanska cesta 23,10000 Zagreb</item>
      <item>Vanna Bojović, OIB 83656206667, Bartolići 35,10000 Zagreb</item>
      <item>Alan Jurković, OIB 53995301946, Topnička Ulica 10,10000 Zagreb</item>
      <item>Branka Tomaško, OIB 93793808015, Grančarska Ulica V. Odvojak 2,10257 Kupinečki Kraljevec</item>
      <item>Ilija Tufeković, OIB 85272849807, Savski Gaj Iii. 18,10000 Zagreb</item>
      <item>Antun-Željko Gidi, OIB 68779306540, Jaruščica 5,10000 Zagreb</item>
      <item>Višnja Broqi, OIB 35093755829, Lanište 1 J,10000 Zagreb</item>
      <item>GORAN TOMIĆ, BUKOVAČKA CESTA 331 A,10000 Zagreb</item>
      <item>Nebojša Perić, OIB 17683491651, Baburičina Ulica 17,10000 Zagreb</item>
      <item>Alen Jelovac, OIB 92213194197, Trg Kralja Tomislava 6,10000 Zagreb</item>
      <item>Petar Klipić, OIB 72968154640, Pičmanova Ulica 5,10000 Zagreb</item>
      <item>Maja Katana, OIB 98013783313, Ulica Milana Ogrizovića 2,10000 Zagreb</item>
      <item>Goran Crepulja, OIB 18982056058, Špadići 78,52440 Poreč</item>
      <item>Jelena Jozić, OIB 61368880664, Dankovečka Ulica 104,10000 Zagreb</item>
      <item>Ela Mihovilović Brkić, OIB 71624369158, Prisavlje 10,10000 Zagreb</item>
      <item>Miodrag Lesar, OIB 04182813536, Dolenica 12 F,10250 Lučko</item>
      <item>Iris Cekuš Soltz, OIB 72558220282, Ulica Josipa Pupačića 4,10000 Zagreb</item>
      <item>ORION ULAGANJA d.o.o. za usluge, OIB 45663810571, Jaruščica 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05965133878</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tem>, OIB 69603850430</item>
      <item>, OIB 77214883107</item>
      <item>, OIB 86778817194</item>
      <item>, OIB 10961890432</item>
      <item>, OIB 16863827730</item>
      <item>, OIB 71479698322</item>
      <item>, OIB 05767821988</item>
      <item>, OIB 75355077589</item>
      <item>, OIB 72359897820</item>
      <item>, OIB 67403334435</item>
      <item>, OIB null</item>
      <item>, OIB 04222923717</item>
      <item>, OIB null</item>
      <item>, OIB 71833983967</item>
      <item>, OIB null</item>
      <item>, OIB 11689582126</item>
      <item>, OIB 93538380913</item>
      <item>, OIB 76698290315</item>
      <item>, OIB 74349957002</item>
      <item>, OIB 73670201850</item>
      <item>, OIB null</item>
      <item>, OIB 77679532298</item>
      <item>, OIB null</item>
      <item>, OIB 63838897711</item>
      <item>, OIB 50730779773</item>
      <item>, OIB 26538063798</item>
      <item>, OIB 58644776096</item>
      <item>, OIB null</item>
      <item>, OIB 06143438724</item>
      <item>, OIB 59459077421</item>
      <item>, OIB 01933666749</item>
      <item>, OIB 72517850145</item>
      <item>, OIB 05296710885</item>
      <item>, OIB 18648097894</item>
      <item>, OIB 77618338351</item>
      <item>, OIB 18030083498</item>
      <item>, OIB 46060556856</item>
      <item>, OIB 27121995258</item>
      <item>, OIB null</item>
      <item>, OIB 88977535430</item>
      <item>, OIB 70434924687</item>
      <item>, OIB 41427375263</item>
      <item>, OIB 48954500679</item>
      <item>, OIB 50310836278</item>
      <item>, OIB 18836443912</item>
      <item>, OIB 41096827899</item>
      <item>, OIB 68310426614</item>
      <item>, OIB 00614141617</item>
      <item>, OIB 89797926066</item>
      <item>, OIB 51556794836</item>
      <item>, OIB 05417850582</item>
      <item>, OIB 86416796158</item>
      <item>, OIB 85058985197</item>
      <item>, OIB 32237070324</item>
      <item>, OIB null</item>
      <item>, OIB 94571187643</item>
      <item>, OIB 29857255382</item>
      <item>, OIB 24601707285</item>
      <item>, OIB 81995032685</item>
      <item>, OIB 59006877827</item>
      <item>, OIB 17298754112</item>
      <item>, OIB null</item>
      <item>, OIB 13123416897</item>
      <item>, OIB 59045015690</item>
      <item>, OIB 23863557391</item>
      <item>, OIB 81818391740</item>
      <item>, OIB 87067683188</item>
      <item>, OIB 27430987328</item>
      <item>, OIB 54288805565</item>
      <item>, OIB 41585198769</item>
      <item>, OIB null</item>
      <item>, OIB null</item>
      <item>, OIB 08583634020</item>
      <item>, OIB 56625730708</item>
      <item>, OIB 74561760663</item>
      <item>, OIB 71801437335</item>
      <item>, OIB 25341165767</item>
      <item>, OIB 63902441919</item>
      <item>, OIB 48832374139</item>
      <item>, OIB 42112609273</item>
      <item>, OIB 45515944422</item>
      <item>, OIB 04132278774</item>
      <item>, OIB 62519692888</item>
      <item>, OIB 56179447139</item>
      <item>, OIB 49584641587</item>
      <item>, OIB 67660387238</item>
      <item>, OIB 10344917608</item>
      <item>, OIB 29538074286</item>
      <item>, OIB 02495519389</item>
      <item>, OIB 84056119217</item>
      <item>, OIB 94471925962</item>
      <item>, OIB 32826205231</item>
      <item>, OIB 36459972653</item>
      <item>, OIB 35822433380</item>
      <item>, OIB 62953165590</item>
      <item>, OIB null</item>
      <item>, OIB 26954182575</item>
      <item>, OIB 44285161879</item>
      <item>, OIB 81109718920</item>
      <item>, OIB 34964601979</item>
      <item>, OIB 83416361565</item>
      <item>, OIB 45979512796</item>
      <item>, OIB null</item>
      <item>, OIB 87157825646</item>
      <item>, OIB 55396621716</item>
      <item>, OIB 68673320401</item>
      <item>, OIB 03377626486</item>
      <item>, OIB 54057243372</item>
      <item>, OIB 14406310871</item>
      <item>, OIB 47641118940</item>
      <item>, OIB 88170432071</item>
      <item>, OIB 84246899345</item>
      <item>, OIB 83656206667</item>
      <item>, OIB 53995301946</item>
      <item>, OIB 93793808015</item>
      <item>, OIB 85272849807</item>
      <item>, OIB 68779306540</item>
      <item>, OIB 35093755829</item>
      <item>, OIB null</item>
      <item>, OIB 17683491651</item>
      <item>, OIB 92213194197</item>
      <item>, OIB 72968154640</item>
      <item>, OIB 98013783313</item>
      <item>, OIB 18982056058</item>
      <item>, OIB 61368880664</item>
      <item>, OIB 71624369158</item>
      <item>, OIB 04182813536</item>
      <item>, OIB 72558220282</item>
      <item>, OIB 45663810571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E7AA55-BDAF-4314-99EC-2843D187BD9B}">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11</properties:Pages>
  <properties:Words>4365</properties:Words>
  <properties:Characters>22527</properties:Characters>
  <properties:Lines>556</properties:Lines>
  <properties:Paragraphs>333</properties:Paragraphs>
  <properties:TotalTime>21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27304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2019-08-27T10:42:00Z</dcterms:created>
  <dc:creator>Nino Radić</dc:creator>
  <cp:lastModifiedBy>Tatjana Slaviček</cp:lastModifiedBy>
  <cp:lastPrinted>2019-08-27T10:31:00Z</cp:lastPrinted>
  <dcterms:modified xmlns:xsi="http://www.w3.org/2001/XMLSchema-instance" xsi:type="dcterms:W3CDTF">2019-08-30T12:11:00Z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St-1094/2012-1223 / Zapisnik - Ročište za dražbu (1._ZAPISNIK__-_st-1094-12__JARUŠČICA___dražba_-_27.08.2019.2019)</vt:lpwstr>
  </prop:property>
  <prop:property fmtid="{D5CDD505-2E9C-101B-9397-08002B2CF9AE}" pid="4" name="CC_coloring">
    <vt:bool>true</vt:bool>
  </prop:property>
  <prop:property fmtid="{D5CDD505-2E9C-101B-9397-08002B2CF9AE}" pid="5" name="BrojStranica">
    <vt:i4>11</vt:i4>
  </prop:property>
</prop:Properties>
</file>