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7a57" w14:paraId="7267a57" w:rsidRDefault="000854A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54AE" w:rsidP="000854AE" w:rsidR="00AE649C">
      <w:pPr>
        <w:pStyle w:val="NormaleSPIS"/>
        <w:spacing w:after="0"/>
      </w:pPr>
      <w:r>
        <w:t xml:space="preserve">         Republika Hrvatska</w:t>
      </w:r>
    </w:p>
    <w:p w:rsidRDefault="000854AE" w:rsidP="000854AE" w:rsidR="000854AE">
      <w:pPr>
        <w:pStyle w:val="NormaleSPIS"/>
        <w:spacing w:after="0"/>
      </w:pPr>
      <w:r>
        <w:t xml:space="preserve">     Trgovački sud u Bjelovaru</w:t>
      </w:r>
    </w:p>
    <w:p w:rsidRDefault="000854AE" w:rsidP="000854AE" w:rsidR="000854AE">
      <w:pPr>
        <w:pStyle w:val="NormaleSPIS"/>
        <w:spacing w:after="0"/>
      </w:pPr>
      <w:r>
        <w:t>Bjelovar, Šetalište dr.I.Lebovića 42.</w:t>
      </w:r>
    </w:p>
    <w:p w:rsidRDefault="000854AE" w:rsidP="000854AE" w:rsidR="000854AE">
      <w:pPr>
        <w:pStyle w:val="NormaleSPIS"/>
        <w:jc w:val="right"/>
        <w:rPr>
          <w:noProof/>
        </w:rPr>
      </w:pPr>
      <w:r>
        <w:rPr>
          <w:noProof/>
        </w:rPr>
        <w:t>Poslovni broj: 7 St-801/2018-9</w:t>
      </w:r>
    </w:p>
    <w:p w:rsidRDefault="000854AE" w:rsidP="000854AE" w:rsidR="000854AE">
      <w:pPr>
        <w:pStyle w:val="NormaleSPIS"/>
        <w:spacing w:after="0"/>
        <w:jc w:val="right"/>
        <w:rPr>
          <w:noProof/>
        </w:rPr>
      </w:pPr>
    </w:p>
    <w:p w:rsidRDefault="000854AE" w:rsidP="000854AE" w:rsidR="000854AE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0854AE" w:rsidP="000854AE" w:rsidR="000854AE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0854AE" w:rsidP="000854AE" w:rsidR="000854AE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0854AE" w:rsidP="000854AE" w:rsidR="000854AE">
      <w:pPr>
        <w:spacing w:after="0"/>
        <w:jc w:val="center"/>
        <w:outlineLvl w:val="0"/>
        <w:rPr>
          <w:noProof/>
        </w:rPr>
      </w:pPr>
      <w:r>
        <w:rPr>
          <w:noProof/>
        </w:rPr>
        <w:t>Z A K L J U Č A K</w:t>
      </w:r>
    </w:p>
    <w:p w:rsidRDefault="000854AE" w:rsidP="000854AE" w:rsidR="000854AE">
      <w:pPr>
        <w:jc w:val="center"/>
        <w:outlineLvl w:val="0"/>
        <w:rPr>
          <w:b/>
          <w:noProof/>
        </w:rPr>
      </w:pPr>
    </w:p>
    <w:p w:rsidRDefault="000854AE" w:rsidP="000854AE" w:rsidR="000854AE">
      <w:pPr>
        <w:outlineLvl w:val="0"/>
        <w:rPr>
          <w:noProof/>
        </w:rPr>
      </w:pPr>
    </w:p>
    <w:p w:rsidRDefault="000854AE" w:rsidP="000854AE" w:rsidR="000854AE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</w:t>
      </w:r>
      <w:r>
        <w:rPr>
          <w:lang w:eastAsia="hr-HR"/>
        </w:rPr>
        <w:t xml:space="preserve"> BRAMGRAD GRUPA d.o.o. za usluge i trgovinu, turistička agencija iz </w:t>
      </w:r>
      <w:proofErr w:type="spellStart"/>
      <w:r>
        <w:rPr>
          <w:lang w:eastAsia="hr-HR"/>
        </w:rPr>
        <w:t>Budrovca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Lukačkog</w:t>
      </w:r>
      <w:proofErr w:type="spellEnd"/>
      <w:r>
        <w:rPr>
          <w:lang w:eastAsia="hr-HR"/>
        </w:rPr>
        <w:t xml:space="preserve"> 21, MBS 040302333, OIB 44492526262, 8</w:t>
      </w:r>
      <w:r>
        <w:t>. veljače</w:t>
      </w:r>
      <w:r>
        <w:rPr>
          <w:noProof/>
        </w:rPr>
        <w:t xml:space="preserve"> 2019.</w:t>
      </w:r>
    </w:p>
    <w:p w:rsidRDefault="000854AE" w:rsidP="000854AE" w:rsidR="000854AE">
      <w:pPr>
        <w:jc w:val="center"/>
      </w:pPr>
      <w:r>
        <w:t>r i j e š i o   j e</w:t>
      </w:r>
    </w:p>
    <w:p w:rsidRDefault="000854AE" w:rsidP="000854AE" w:rsidR="000854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0854AE" w:rsidP="000854AE" w:rsidR="000854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 xml:space="preserve">Pokreće se prethodni postupak radi utvrđivanja uvjeta za otvaranje stečajnog postupka nad dužnikom BRAMGRAD GRUPA d.o.o. za usluge i trgovinu, turistička agencija iz </w:t>
      </w:r>
      <w:proofErr w:type="spellStart"/>
      <w:r>
        <w:t>Budrovca</w:t>
      </w:r>
      <w:proofErr w:type="spellEnd"/>
      <w:r>
        <w:t xml:space="preserve"> </w:t>
      </w:r>
      <w:proofErr w:type="spellStart"/>
      <w:r>
        <w:t>Lukačkog</w:t>
      </w:r>
      <w:proofErr w:type="spellEnd"/>
      <w:r>
        <w:t xml:space="preserve"> 21, MBS 040302333, OIB 44492526262.</w:t>
      </w:r>
    </w:p>
    <w:p w:rsidRDefault="000854AE" w:rsidP="000854AE" w:rsidR="000854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lang w:eastAsia="en-US"/>
        </w:rPr>
      </w:pPr>
    </w:p>
    <w:p w:rsidRDefault="000854AE" w:rsidP="000854AE" w:rsidR="000854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                                              </w:t>
      </w:r>
      <w:r>
        <w:t>z a k l j u č i o  j e</w:t>
      </w:r>
    </w:p>
    <w:p w:rsidRDefault="000854AE" w:rsidP="000854AE" w:rsidR="000854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0854AE" w:rsidP="000854AE" w:rsidR="000854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Branku Mihaljević iz Zagreba, </w:t>
      </w:r>
      <w:proofErr w:type="spellStart"/>
      <w:r>
        <w:t>Hladnička</w:t>
      </w:r>
      <w:proofErr w:type="spellEnd"/>
      <w:r>
        <w:t xml:space="preserve"> 6, OIB 91841102538,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854AE" w:rsidP="000854AE" w:rsidR="000854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0854AE" w:rsidP="000854AE" w:rsidR="000854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0854AE" w:rsidP="000854AE" w:rsidR="000854AE">
      <w:pPr>
        <w:pStyle w:val="ListaeSPIS"/>
        <w:numPr>
          <w:ilvl w:val="0"/>
          <w:numId w:val="0"/>
        </w:numPr>
        <w:ind w:left="624"/>
        <w:jc w:val="right"/>
      </w:pPr>
      <w:r>
        <w:t>Poslovni broj:7 St-801/2018-9</w:t>
      </w:r>
      <w:bookmarkStart w:name="_GoBack" w:id="0"/>
      <w:bookmarkEnd w:id="0"/>
    </w:p>
    <w:p w:rsidRDefault="000854AE" w:rsidP="000854AE" w:rsidR="000854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0854AE" w:rsidP="000854AE" w:rsidR="000854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0854AE" w:rsidP="000854AE" w:rsidR="000854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0854AE" w:rsidP="000854AE" w:rsidR="000854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27. ožujka 2019. godine u 10,30 sati, u ovome sudu u Bjelovaru, Šetalište dr. Ivše Lebovića 42, sudnica br. 2, na koje se pozivaju dostavom ovoga rješenja:</w:t>
      </w:r>
    </w:p>
    <w:p w:rsidRDefault="000854AE" w:rsidP="000854AE" w:rsidR="000854AE">
      <w:pPr>
        <w:spacing w:after="0"/>
        <w:ind w:firstLine="851"/>
        <w:jc w:val="both"/>
        <w:rPr>
          <w:noProof/>
        </w:rPr>
      </w:pPr>
    </w:p>
    <w:p w:rsidRDefault="000854AE" w:rsidP="000854AE" w:rsidR="000854AE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0854AE" w:rsidP="000854AE" w:rsidR="000854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BRAMGRAD GRUPA d.o.o. za usluge i trgovinu, turistička agencija iz </w:t>
      </w:r>
      <w:proofErr w:type="spellStart"/>
      <w:r>
        <w:t>Budrovca</w:t>
      </w:r>
      <w:proofErr w:type="spellEnd"/>
      <w:r>
        <w:t xml:space="preserve"> </w:t>
      </w:r>
      <w:proofErr w:type="spellStart"/>
      <w:r>
        <w:t>Lukačkog</w:t>
      </w:r>
      <w:proofErr w:type="spellEnd"/>
      <w:r>
        <w:t xml:space="preserve"> 21, </w:t>
      </w:r>
    </w:p>
    <w:p w:rsidRDefault="000854AE" w:rsidP="000854AE" w:rsidR="000854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0854AE" w:rsidP="000854AE" w:rsidR="000854AE">
      <w:pPr>
        <w:ind w:left="851"/>
        <w:jc w:val="both"/>
        <w:rPr>
          <w:lang w:eastAsia="hr-HR"/>
        </w:rPr>
      </w:pPr>
      <w:r>
        <w:rPr>
          <w:noProof/>
        </w:rPr>
        <w:t>-zakonski zastupnik dužnika</w:t>
      </w:r>
      <w:r>
        <w:rPr>
          <w:lang w:eastAsia="hr-HR"/>
        </w:rPr>
        <w:t xml:space="preserve"> Branko Mihaljević iz Zagreba, </w:t>
      </w:r>
      <w:proofErr w:type="spellStart"/>
      <w:r>
        <w:rPr>
          <w:lang w:eastAsia="hr-HR"/>
        </w:rPr>
        <w:t>Hladnička</w:t>
      </w:r>
      <w:proofErr w:type="spellEnd"/>
      <w:r>
        <w:rPr>
          <w:lang w:eastAsia="hr-HR"/>
        </w:rPr>
        <w:t xml:space="preserve"> 6.</w:t>
      </w:r>
      <w:r>
        <w:rPr>
          <w:noProof/>
        </w:rPr>
        <w:t xml:space="preserve"> </w:t>
      </w:r>
    </w:p>
    <w:p w:rsidRDefault="000854AE" w:rsidP="000854AE" w:rsidR="000854AE">
      <w:pPr>
        <w:ind w:left="851"/>
        <w:jc w:val="both"/>
        <w:rPr>
          <w:rFonts w:eastAsia="Times New Roman"/>
          <w:lang w:eastAsia="hr-HR"/>
        </w:rPr>
      </w:pPr>
      <w:r>
        <w:rPr>
          <w:lang w:eastAsia="hr-HR"/>
        </w:rPr>
        <w:t>Pozvane se osobe mogu o prijedlogu i pismeno očitovati.</w:t>
      </w:r>
    </w:p>
    <w:p w:rsidRDefault="000854AE" w:rsidP="000854AE" w:rsidR="000854AE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0854AE" w:rsidP="000854AE" w:rsidR="000854AE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20. prosinca 2018. godine ima u Očevidniku redoslijeda osnova za plaćanje evidentirane neizvršene osnove za plaćanje u neprekinutom razdoblju od 120 dana u ukupnom iznosu od 10.755.196,69 kuna, te da ima tri zaposlena radnika. </w:t>
      </w:r>
    </w:p>
    <w:p w:rsidRDefault="000854AE" w:rsidP="000854AE" w:rsidR="000854AE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0854AE" w:rsidP="000854AE" w:rsidR="000854AE">
      <w:pPr>
        <w:jc w:val="both"/>
        <w:outlineLvl w:val="0"/>
        <w:rPr>
          <w:noProof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0854AE" w:rsidP="000854AE" w:rsidR="000854AE">
      <w:pPr>
        <w:jc w:val="center"/>
        <w:outlineLvl w:val="0"/>
        <w:rPr>
          <w:noProof/>
        </w:rPr>
      </w:pPr>
      <w:r>
        <w:rPr>
          <w:noProof/>
        </w:rPr>
        <w:t xml:space="preserve">Bjelovar 8. veljače 2019. </w:t>
      </w:r>
    </w:p>
    <w:p w:rsidRDefault="000854AE" w:rsidP="000854AE" w:rsidR="000854AE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</w:t>
      </w:r>
      <w:r>
        <w:rPr>
          <w:noProof/>
        </w:rPr>
        <w:t xml:space="preserve">     </w:t>
      </w:r>
      <w:r>
        <w:rPr>
          <w:noProof/>
        </w:rPr>
        <w:t>S u d a c</w:t>
      </w:r>
    </w:p>
    <w:p w:rsidRDefault="000854AE" w:rsidP="000854AE" w:rsidR="000854AE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</w:t>
      </w:r>
      <w:r>
        <w:rPr>
          <w:noProof/>
        </w:rPr>
        <w:t xml:space="preserve">  </w:t>
      </w:r>
      <w:r>
        <w:rPr>
          <w:noProof/>
        </w:rPr>
        <w:t>Tomislav Mrazović,v.r.</w:t>
      </w:r>
    </w:p>
    <w:p w:rsidRDefault="000854AE" w:rsidP="000854AE" w:rsidR="000854AE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</w:t>
      </w:r>
      <w:r>
        <w:rPr>
          <w:noProof/>
        </w:rPr>
        <w:t xml:space="preserve">       </w:t>
      </w:r>
      <w:r>
        <w:rPr>
          <w:noProof/>
        </w:rPr>
        <w:t xml:space="preserve">      Za točnost otpravka-ovlašteni službenik</w:t>
      </w:r>
    </w:p>
    <w:p w:rsidRDefault="000854AE" w:rsidP="000854AE" w:rsidR="000854AE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</w:t>
      </w:r>
      <w:r>
        <w:rPr>
          <w:noProof/>
        </w:rPr>
        <w:t xml:space="preserve">         </w:t>
      </w:r>
      <w:r>
        <w:rPr>
          <w:noProof/>
        </w:rPr>
        <w:t xml:space="preserve">   Jasmina Tubić</w:t>
      </w:r>
    </w:p>
    <w:p w:rsidRDefault="000854AE" w:rsidP="000854AE" w:rsidR="000854AE">
      <w:pPr>
        <w:jc w:val="both"/>
        <w:rPr>
          <w:noProof/>
        </w:rPr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</w:p>
    <w:sectPr w:rsidSect="0032366B" w:rsidR="000854A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4AE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989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St-801/2018-9</izvorni_sadrzaj>
    <derivirana_varijabla naziv="DomainObject.Oznaka_1">St-801/2018-9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St-801/2018</izvorni_sadrzaj>
    <derivirana_varijabla naziv="DomainObject.Predmet.OznakaBroj_1">St-801/2018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BRAMGRAD GRUPA društvo s ograničenom odgovornošću za usluge i trgovinu, turistička agencija zastupanog po punomoćniku Branko Mihaljević</izvorni_sadrzaj>
    <derivirana_varijabla naziv="DomainObject.Predmet.ProtustrankaFormated_1">  BRAMGRAD GRUPA društvo s ograničenom odgovornošću za usluge i trgovinu, turistička agencija zastupanog po punomoćniku Branko Mihaljević</derivirana_varijabla>
  </DomainObject.Predmet.ProtustrankaFormated>
  <DomainObject.Predmet.ProtustrankaFormatedOIB>
    <izvorni_sadrzaj>  BRAMGRAD GRUPA društvo s ograničenom odgovornošću za usluge i trgovinu, turistička agencija, OIB 44492526262 zastupanog po punomoćniku Branko Mihaljević</izvorni_sadrzaj>
    <derivirana_varijabla naziv="DomainObject.Predmet.ProtustrankaFormatedOIB_1">  BRAMGRAD GRUPA društvo s ograničenom odgovornošću za usluge i trgovinu, turistička agencija, OIB 44492526262 zastupanog po punomoćniku Branko Mihaljević</derivirana_varijabla>
  </DomainObject.Predmet.ProtustrankaFormatedOIB>
  <DomainObject.Predmet.ProtustrankaFormatedWithAdress>
    <izvorni_sadrzaj> BRAMGRAD GRUPA društvo s ograničenom odgovornošću za usluge i trgovinu, turistička agencija, Budrovac Lukački 21, 33406 Budrovac Lukački zastupanog po punomoćniku Branko Mihaljević</izvorni_sadrzaj>
    <derivirana_varijabla naziv="DomainObject.Predmet.ProtustrankaFormatedWithAdress_1"> BRAMGRAD GRUPA društvo s ograničenom odgovornošću za usluge i trgovinu, turistička agencija, Budrovac Lukački 21, 33406 Budrovac Lukački zastupanog po punomoćniku Branko Mihaljević</derivirana_varijabla>
  </DomainObject.Predmet.ProtustrankaFormatedWithAdress>
  <DomainObject.Predmet.ProtustrankaFormatedWithAdressOIB>
    <izvorni_sadrzaj> BRAMGRAD GRUPA društvo s ograničenom odgovornošću za usluge i trgovinu, turistička agencija, OIB 44492526262, Budrovac Lukački 21, 33406 Budrovac Lukački zastupanog po punomoćniku Branko Mihaljević</izvorni_sadrzaj>
    <derivirana_varijabla naziv="DomainObject.Predmet.ProtustrankaFormatedWithAdressOIB_1"> BRAMGRAD GRUPA društvo s ograničenom odgovornošću za usluge i trgovinu, turistička agencija, OIB 44492526262, Budrovac Lukački 21, 33406 Budrovac Lukački zastupanog po punomoćniku Branko Mihaljević</derivirana_varijabla>
  </DomainObject.Predmet.ProtustrankaFormatedWithAdressOIB>
  <DomainObject.Predmet.ProtustrankaWithAdress>
    <izvorni_sadrzaj>BRAMGRAD GRUPA društvo s ograničenom odgovornošću za usluge i trgovinu, turistička agencija Budrovac Lukački 21, 33406 Budrovac Lukački</izvorni_sadrzaj>
    <derivirana_varijabla naziv="DomainObject.Predmet.ProtustrankaWithAdress_1">BRAMGRAD GRUPA društvo s ograničenom odgovornošću za usluge i trgovinu, turistička agencija Budrovac Lukački 21, 33406 Budrovac Lukački</derivirana_varijabla>
  </DomainObject.Predmet.ProtustrankaWithAdress>
  <DomainObject.Predmet.ProtustrankaWithAdressOIB>
    <izvorni_sadrzaj>BRAMGRAD GRUPA društvo s ograničenom odgovornošću za usluge i trgovinu, turistička agencija, OIB 44492526262, Budrovac Lukački 21, 33406 Budrovac Lukački</izvorni_sadrzaj>
    <derivirana_varijabla naziv="DomainObject.Predmet.ProtustrankaWithAdressOIB_1">BRAMGRAD GRUPA društvo s ograničenom odgovornošću za usluge i trgovinu, turistička agencija, OIB 44492526262, Budrovac Lukački 21, 33406 Budrovac Lukački</derivirana_varijabla>
  </DomainObject.Predmet.ProtustrankaWithAdressOIB>
  <DomainObject.Predmet.ProtustrankaNazivFormated>
    <izvorni_sadrzaj>BRAMGRAD GRUPA društvo s ograničenom odgovornošću za usluge i trgovinu, turistička agencija</izvorni_sadrzaj>
    <derivirana_varijabla naziv="DomainObject.Predmet.ProtustrankaNazivFormated_1">BRAMGRAD GRUPA društvo s ograničenom odgovornošću za usluge i trgovinu, turistička agencija</derivirana_varijabla>
  </DomainObject.Predmet.ProtustrankaNazivFormated>
  <DomainObject.Predmet.ProtustrankaNazivFormatedOIB>
    <izvorni_sadrzaj>BRAMGRAD GRUPA društvo s ograničenom odgovornošću za usluge i trgovinu, turistička agencija, OIB 44492526262</izvorni_sadrzaj>
    <derivirana_varijabla naziv="DomainObject.Predmet.ProtustrankaNazivFormatedOIB_1">BRAMGRAD GRUPA društvo s ograničenom odgovornošću za usluge i trgovinu, turistička agencija, OIB 44492526262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F.Supila 4, 43000 Bjelovar</izvorni_sadrzaj>
    <derivirana_varijabla naziv="DomainObject.Predmet.StrankaFormatedWithAdress_1"> FINA, RC ZAGREB, Podružnica BJELOVAR, F.Supila 4, 43000 Bjelovar</derivirana_varijabla>
  </DomainObject.Predmet.StrankaFormatedWithAdress>
  <DomainObject.Predmet.StrankaFormatedWithAdressOIB>
    <izvorni_sadrzaj> FINA, RC ZAGREB, Podružnica BJELOVAR, OIB 85821130368, F.Supila 4, 43000 Bjelovar</izvorni_sadrzaj>
    <derivirana_varijabla naziv="DomainObject.Predmet.StrankaFormatedWithAdressOIB_1"> FINA, RC ZAGREB, Podružnica BJELOVAR, OIB 85821130368, F.Supila 4, 43000 Bjelovar</derivirana_varijabla>
  </DomainObject.Predmet.StrankaFormatedWithAdressOIB>
  <DomainObject.Predmet.StrankaWithAdress>
    <izvorni_sadrzaj>FINA, RC ZAGREB, Podružnica BJELOVAR F.Supila 4,43000 Bjelovar</izvorni_sadrzaj>
    <derivirana_varijabla naziv="DomainObject.Predmet.StrankaWithAdress_1">FINA, RC ZAGREB, Podružnica BJELOVAR F.Supila 4,43000 Bjelovar</derivirana_varijabla>
  </DomainObject.Predmet.StrankaWithAdress>
  <DomainObject.Predmet.StrankaWithAdressOIB>
    <izvorni_sadrzaj>FINA, RC ZAGREB, Podružnica BJELOVAR, OIB 85821130368, F.Supila 4,43000 Bjelovar</izvorni_sadrzaj>
    <derivirana_varijabla naziv="DomainObject.Predmet.StrankaWithAdressOIB_1">FINA, RC ZAGREB, Podružnica BJELOVAR, OIB 85821130368, F.Supila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F.Supila 4, 43000 Bjelovar</item>
    </izvorni_sadrzaj>
    <derivirana_varijabla naziv="DomainObject.Predmet.StrankaListFormatedWithAdress_1">
      <item>FINA, RC ZAGREB, Podružnica BJELOVAR, F.Supila 4, 43000 Bjelovar</item>
    </derivirana_varijabla>
  </DomainObject.Predmet.StrankaListFormatedWithAdress>
  <DomainObject.Predmet.StrankaListFormatedWithAdressOIB>
    <izvorni_sadrzaj>
      <item>FINA, RC ZAGREB, Podružnica BJELOVAR, OIB 85821130368, F.Supila 4, 43000 Bjelovar</item>
    </izvorni_sadrzaj>
    <derivirana_varijabla naziv="DomainObject.Predmet.StrankaListFormatedWithAdressOIB_1">
      <item>FINA, RC ZAGREB, Podružnica BJELOVAR, OIB 85821130368, F.Supila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BRAMGRAD GRUPA društvo s ograničenom odgovornošću za usluge i trgovinu, turistička agencija zastupanog po punomoćniku Branko Mihaljević</item>
    </izvorni_sadrzaj>
    <derivirana_varijabla naziv="DomainObject.Predmet.ProtuStrankaListFormated_1">
      <item>BRAMGRAD GRUPA društvo s ograničenom odgovornošću za usluge i trgovinu, turistička agencija zastupanog po punomoćniku Branko Mihaljević</item>
    </derivirana_varijabla>
  </DomainObject.Predmet.ProtuStrankaListFormated>
  <DomainObject.Predmet.ProtuStrankaListFormatedOIB>
    <izvorni_sadrzaj>
      <item>BRAMGRAD GRUPA društvo s ograničenom odgovornošću za usluge i trgovinu, turistička agencija, OIB 44492526262 zastupanog po punomoćniku Branko Mihaljević</item>
    </izvorni_sadrzaj>
    <derivirana_varijabla naziv="DomainObject.Predmet.ProtuStrankaListFormatedOIB_1">
      <item>BRAMGRAD GRUPA društvo s ograničenom odgovornošću za usluge i trgovinu, turistička agencija, OIB 44492526262 zastupanog po punomoćniku Branko Mihaljević</item>
    </derivirana_varijabla>
  </DomainObject.Predmet.ProtuStrankaListFormatedOIB>
  <DomainObject.Predmet.ProtuStrankaListFormatedWithAdress>
    <izvorni_sadrzaj>
      <item>BRAMGRAD GRUPA društvo s ograničenom odgovornošću za usluge i trgovinu, turistička agencija, Budrovac Lukački 21, 33406 Budrovac Lukački zastupanog po punomoćniku Branko Mihaljević</item>
    </izvorni_sadrzaj>
    <derivirana_varijabla naziv="DomainObject.Predmet.ProtuStrankaListFormatedWithAdress_1">
      <item>BRAMGRAD GRUPA društvo s ograničenom odgovornošću za usluge i trgovinu, turistička agencija, Budrovac Lukački 21, 33406 Budrovac Lukački zastupanog po punomoćniku Branko Mihaljević</item>
    </derivirana_varijabla>
  </DomainObject.Predmet.ProtuStrankaListFormatedWithAdress>
  <DomainObject.Predmet.ProtuStrankaListFormatedWithAdressOIB>
    <izvorni_sadrzaj>
      <item>BRAMGRAD GRUPA društvo s ograničenom odgovornošću za usluge i trgovinu, turistička agencija, OIB 44492526262, Budrovac Lukački 21, 33406 Budrovac Lukački zastupanog po punomoćniku Branko Mihaljević</item>
    </izvorni_sadrzaj>
    <derivirana_varijabla naziv="DomainObject.Predmet.ProtuStrankaListFormatedWithAdressOIB_1">
      <item>BRAMGRAD GRUPA društvo s ograničenom odgovornošću za usluge i trgovinu, turistička agencija, OIB 44492526262, Budrovac Lukački 21, 33406 Budrovac Lukački zastupanog po punomoćniku Branko Mihaljević</item>
    </derivirana_varijabla>
  </DomainObject.Predmet.ProtuStrankaListFormatedWithAdressOIB>
  <DomainObject.Predmet.ProtuStrankaListNazivFormated>
    <izvorni_sadrzaj>
      <item>BRAMGRAD GRUPA društvo s ograničenom odgovornošću za usluge i trgovinu, turistička agencija</item>
    </izvorni_sadrzaj>
    <derivirana_varijabla naziv="DomainObject.Predmet.ProtuStrankaListNazivFormated_1">
      <item>BRAMGRAD GRUPA društvo s ograničenom odgovornošću za usluge i trgovinu, turistička agencija</item>
    </derivirana_varijabla>
  </DomainObject.Predmet.ProtuStrankaListNazivFormated>
  <DomainObject.Predmet.ProtuStrankaListNazivFormatedOIB>
    <izvorni_sadrzaj>
      <item>BRAMGRAD GRUPA društvo s ograničenom odgovornošću za usluge i trgovinu, turistička agencija, OIB 44492526262</item>
    </izvorni_sadrzaj>
    <derivirana_varijabla naziv="DomainObject.Predmet.ProtuStrankaListNazivFormatedOIB_1">
      <item>BRAMGRAD GRUPA društvo s ograničenom odgovornošću za usluge i trgovinu, turistička agencija, OIB 44492526262</item>
    </derivirana_varijabla>
  </DomainObject.Predmet.ProtuStrankaListNazivFormatedOIB>
  <DomainObject.Predmet.OstaliListFormated>
    <izvorni_sadrzaj>
      <item>Branko Mihaljević punomoćnik sudionika u postupku BRAMGRAD GRUPA društvo s ograničenom odgovornošću za usluge i trgovinu, turistička agencija</item>
    </izvorni_sadrzaj>
    <derivirana_varijabla naziv="DomainObject.Predmet.OstaliListFormated_1">
      <item>Branko Mihaljević punomoćnik sudionika u postupku BRAMGRAD GRUPA društvo s ograničenom odgovornošću za usluge i trgovinu, turistička agencija</item>
    </derivirana_varijabla>
  </DomainObject.Predmet.OstaliListFormated>
  <DomainObject.Predmet.OstaliListFormatedOIB>
    <izvorni_sadrzaj>
      <item>Branko Mihaljević, OIB 91841102538 punomoćnik sudionika u postupku BRAMGRAD GRUPA društvo s ograničenom odgovornošću za usluge i trgovinu, turistička agencija</item>
    </izvorni_sadrzaj>
    <derivirana_varijabla naziv="DomainObject.Predmet.OstaliListFormatedOIB_1">
      <item>Branko Mihaljević, OIB 91841102538 punomoćnik sudionika u postupku BRAMGRAD GRUPA društvo s ograničenom odgovornošću za usluge i trgovinu, turistička agencija</item>
    </derivirana_varijabla>
  </DomainObject.Predmet.OstaliListFormatedOIB>
  <DomainObject.Predmet.OstaliListFormatedWithAdress>
    <izvorni_sadrzaj>
      <item>Branko Mihaljević, Hladnička 6, 10000 Zagreb punomoćnik sudionika u postupku BRAMGRAD GRUPA društvo s ograničenom odgovornošću za usluge i trgovinu, turistička agencija</item>
    </izvorni_sadrzaj>
    <derivirana_varijabla naziv="DomainObject.Predmet.OstaliListFormatedWithAdress_1">
      <item>Branko Mihaljević, Hladnička 6, 10000 Zagreb punomoćnik sudionika u postupku BRAMGRAD GRUPA društvo s ograničenom odgovornošću za usluge i trgovinu, turistička agencija</item>
    </derivirana_varijabla>
  </DomainObject.Predmet.OstaliListFormatedWithAdress>
  <DomainObject.Predmet.OstaliListFormatedWithAdressOIB>
    <izvorni_sadrzaj>
      <item>Branko Mihaljević, OIB 91841102538, Hladnička 6, 10000 Zagreb punomoćnik sudionika u postupku BRAMGRAD GRUPA društvo s ograničenom odgovornošću za usluge i trgovinu, turistička agencija</item>
    </izvorni_sadrzaj>
    <derivirana_varijabla naziv="DomainObject.Predmet.OstaliListFormatedWithAdressOIB_1">
      <item>Branko Mihaljević, OIB 91841102538, Hladnička 6, 10000 Zagreb punomoćnik sudionika u postupku BRAMGRAD GRUPA društvo s ograničenom odgovornošću za usluge i trgovinu, turistička agencija</item>
    </derivirana_varijabla>
  </DomainObject.Predmet.OstaliListFormatedWithAdressOIB>
  <DomainObject.Predmet.OstaliListNazivFormated>
    <izvorni_sadrzaj>
      <item>Branko Mihaljević</item>
    </izvorni_sadrzaj>
    <derivirana_varijabla naziv="DomainObject.Predmet.OstaliListNazivFormated_1">
      <item>Branko Mihaljević</item>
    </derivirana_varijabla>
  </DomainObject.Predmet.OstaliListNazivFormated>
  <DomainObject.Predmet.OstaliListNazivFormatedOIB>
    <izvorni_sadrzaj>
      <item>Branko Mihaljević, OIB 91841102538</item>
    </izvorni_sadrzaj>
    <derivirana_varijabla naziv="DomainObject.Predmet.OstaliListNazivFormatedOIB_1">
      <item>Branko Mihaljević, OIB 91841102538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St-801/2018-9</izvorni_sadrzaj>
    <derivirana_varijabla naziv="DomainObject.PoslovniBrojDokumenta_1">St-801/2018-9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BRAMGRAD GRUPA društvo s ograničenom odgovornošću za usluge i trgovinu, turistička agencija</izvorni_sadrzaj>
    <derivirana_varijabla naziv="DomainObject.Predmet.ProtustrankaIDrugi_1">BRAMGRAD GRUPA društvo s ograničenom odgovornošću za usluge i trgovinu, turistička agencija</derivirana_varijabla>
  </DomainObject.Predmet.ProtustrankaIDrugi>
  <DomainObject.Predmet.StrankaIDrugiAdressOIB>
    <izvorni_sadrzaj>FINA, RC ZAGREB, Podružnica BJELOVAR, OIB 85821130368, F.Supila 4, 43000 Bjelovar</izvorni_sadrzaj>
    <derivirana_varijabla naziv="DomainObject.Predmet.StrankaIDrugiAdressOIB_1">FINA, RC ZAGREB, Podružnica BJELOVAR, OIB 85821130368, F.Supila 4, 43000 Bjelovar</derivirana_varijabla>
  </DomainObject.Predmet.StrankaIDrugiAdressOIB>
  <DomainObject.Predmet.ProtustrankaIDrugiAdressOIB>
    <izvorni_sadrzaj>BRAMGRAD GRUPA društvo s ograničenom odgovornošću za usluge i trgovinu, turistička agencija, OIB 44492526262, Budrovac Lukački 21, 33406 Budrovac Lukački</izvorni_sadrzaj>
    <derivirana_varijabla naziv="DomainObject.Predmet.ProtustrankaIDrugiAdressOIB_1">BRAMGRAD GRUPA društvo s ograničenom odgovornošću za usluge i trgovinu, turistička agencija, OIB 44492526262, Budrovac Lukački 21, 33406 Budrovac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BRAMGRAD GRUPA društvo s ograničenom odgovornošću za usluge i trgovinu, turistička agencija</item>
      <item>Branko Mihaljević</item>
    </izvorni_sadrzaj>
    <derivirana_varijabla naziv="DomainObject.Predmet.SudioniciListNaziv_1">
      <item>FINA, RC ZAGREB, Podružnica BJELOVAR</item>
      <item>BRAMGRAD GRUPA društvo s ograničenom odgovornošću za usluge i trgovinu, turistička agencija</item>
      <item>Branko Mihaljević</item>
    </derivirana_varijabla>
  </DomainObject.Predmet.SudioniciListNaziv>
  <DomainObject.Predmet.SudioniciListAdressOIB>
    <izvorni_sadrzaj>
      <item>FINA, RC ZAGREB, Podružnica BJELOVAR, OIB 85821130368, F.Supila 4,43000 Bjelovar</item>
      <item>BRAMGRAD GRUPA društvo s ograničenom odgovornošću za usluge i trgovinu, turistička agencija, OIB 44492526262, Budrovac Lukački 21,33406 Budrovac Lukački</item>
      <item>Branko Mihaljević, OIB 91841102538, Hladnička 6,10000 Zagreb</item>
    </izvorni_sadrzaj>
    <derivirana_varijabla naziv="DomainObject.Predmet.SudioniciListAdressOIB_1">
      <item>FINA, RC ZAGREB, Podružnica BJELOVAR, OIB 85821130368, F.Supila 4,43000 Bjelovar</item>
      <item>BRAMGRAD GRUPA društvo s ograničenom odgovornošću za usluge i trgovinu, turistička agencija, OIB 44492526262, Budrovac Lukački 21,33406 Budrovac Lukački</item>
      <item>Branko Mihaljević, OIB 91841102538, Hladnička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1B5ED-5DFB-4074-8CEF-9755D9F16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3565</properties:Characters>
  <properties:Lines>78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2019-02-08T12:18:00Z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St-801/2018-9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