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41d6" w14:paraId="5ae41d6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BA13AF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10FC5">
        <w:t>ST-</w:t>
      </w:r>
      <w:r w:rsidR="009F310C">
        <w:t>778/16-4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9F310C">
        <w:rPr>
          <w:lang w:val="hr-HR"/>
        </w:rPr>
        <w:t>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r w:rsidR="009F310C">
        <w:rPr>
          <w:lang w:val="hr-HR"/>
        </w:rPr>
        <w:t xml:space="preserve">PROTECTUM j.d.o.o., OIB: </w:t>
      </w:r>
      <w:r w:rsidR="009F310C" w:rsidRPr="009F310C">
        <w:rPr>
          <w:lang w:val="hr-HR"/>
        </w:rPr>
        <w:t>36858572908</w:t>
      </w:r>
      <w:r w:rsidR="009F310C">
        <w:rPr>
          <w:lang w:val="hr-HR"/>
        </w:rPr>
        <w:t>, Čakovec, Dr. Ivana Novaka 36,</w:t>
      </w:r>
      <w:r w:rsidRPr="00F274ED">
        <w:rPr>
          <w:lang w:val="hr-HR"/>
        </w:rPr>
        <w:t xml:space="preserve"> dana </w:t>
      </w:r>
      <w:r w:rsidR="009F310C">
        <w:rPr>
          <w:lang w:val="hr-HR"/>
        </w:rPr>
        <w:t>14. lipnja 2016.</w:t>
      </w:r>
    </w:p>
    <w:p w:rsidRDefault="00F274ED" w:rsidP="00F274ED" w:rsidR="00F274ED">
      <w:pPr>
        <w:spacing w:after="0"/>
        <w:rPr>
          <w:lang w:val="hr-HR"/>
        </w:rPr>
      </w:pPr>
    </w:p>
    <w:p w:rsidRDefault="009F310C" w:rsidP="00F274ED" w:rsidR="009F310C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9F310C">
        <w:rPr>
          <w:lang w:val="hr-HR"/>
        </w:rPr>
        <w:t xml:space="preserve">PROTECTUM j.d.o.o., OIB: </w:t>
      </w:r>
      <w:r w:rsidR="009F310C" w:rsidRPr="009F310C">
        <w:rPr>
          <w:lang w:val="hr-HR"/>
        </w:rPr>
        <w:t>36858572908</w:t>
      </w:r>
      <w:r w:rsidR="009F310C">
        <w:rPr>
          <w:lang w:val="hr-HR"/>
        </w:rPr>
        <w:t>, Čakovec, Dr. Ivana Novaka 36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9F310C" w:rsidP="00F274ED" w:rsidR="00F274ED" w:rsidRPr="009F310C">
      <w:pPr>
        <w:spacing w:after="0"/>
        <w:jc w:val="center"/>
        <w:rPr>
          <w:b/>
          <w:u w:val="single"/>
          <w:lang w:val="hr-HR"/>
        </w:rPr>
      </w:pPr>
      <w:r w:rsidRPr="009F310C">
        <w:rPr>
          <w:b/>
          <w:u w:val="single"/>
          <w:lang w:val="hr-HR"/>
        </w:rPr>
        <w:t>6. rujna 2016. u 12,40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224/II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9F310C">
        <w:rPr>
          <w:lang w:val="hr-HR"/>
        </w:rPr>
        <w:t xml:space="preserve">, Danijela Granić, </w:t>
      </w:r>
      <w:proofErr w:type="spellStart"/>
      <w:r w:rsidR="009F310C">
        <w:rPr>
          <w:lang w:val="hr-HR"/>
        </w:rPr>
        <w:t>Palinovec</w:t>
      </w:r>
      <w:proofErr w:type="spellEnd"/>
      <w:r w:rsidR="009F310C">
        <w:rPr>
          <w:lang w:val="hr-HR"/>
        </w:rPr>
        <w:t xml:space="preserve"> 27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9F310C">
        <w:rPr>
          <w:lang w:val="hr-HR"/>
        </w:rPr>
        <w:t xml:space="preserve">PROTECTUM j.d.o.o., OIB: </w:t>
      </w:r>
      <w:r w:rsidR="009F310C" w:rsidRPr="009F310C">
        <w:rPr>
          <w:lang w:val="hr-HR"/>
        </w:rPr>
        <w:t>36858572908</w:t>
      </w:r>
      <w:r w:rsidR="009F310C">
        <w:rPr>
          <w:lang w:val="hr-HR"/>
        </w:rPr>
        <w:t>, Čakovec, Dr. Ivana Novaka 36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>
      <w:pPr>
        <w:spacing w:after="0"/>
        <w:jc w:val="center"/>
        <w:rPr>
          <w:lang w:val="hr-HR"/>
        </w:rPr>
      </w:pPr>
    </w:p>
    <w:p w:rsidRDefault="009F310C" w:rsidP="00F274ED" w:rsidR="009F310C">
      <w:pPr>
        <w:spacing w:after="0"/>
        <w:jc w:val="center"/>
        <w:rPr>
          <w:lang w:val="hr-HR"/>
        </w:rPr>
      </w:pPr>
    </w:p>
    <w:p w:rsidRDefault="009F310C" w:rsidP="00F274ED" w:rsidR="009F310C">
      <w:pPr>
        <w:spacing w:after="0"/>
        <w:jc w:val="center"/>
        <w:rPr>
          <w:lang w:val="hr-HR"/>
        </w:rPr>
      </w:pPr>
    </w:p>
    <w:p w:rsidRDefault="009F310C" w:rsidP="00F274ED" w:rsidR="009F310C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lastRenderedPageBreak/>
        <w:t>Obrazloženje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BA13AF" w:rsidP="00F274ED" w:rsidR="00BA13AF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9F310C">
        <w:rPr>
          <w:lang w:val="hr-HR"/>
        </w:rPr>
        <w:t>17. svibnja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9F310C">
        <w:rPr>
          <w:lang w:val="hr-HR"/>
        </w:rPr>
        <w:t>1. rujna 2015.</w:t>
      </w:r>
      <w:r w:rsidRPr="00F274ED">
        <w:rPr>
          <w:lang w:val="hr-HR"/>
        </w:rPr>
        <w:t xml:space="preserve"> ima evidentirane neizvršene osnove za plaćanje</w:t>
      </w:r>
      <w:r w:rsidR="009F310C">
        <w:rPr>
          <w:lang w:val="hr-HR"/>
        </w:rPr>
        <w:t xml:space="preserve"> u neprekinutom razdoblju od 282 dana, </w:t>
      </w:r>
      <w:r w:rsidRPr="00F274ED">
        <w:rPr>
          <w:lang w:val="hr-HR"/>
        </w:rPr>
        <w:t xml:space="preserve">u ukupnom iznosu od </w:t>
      </w:r>
      <w:r w:rsidR="009F310C">
        <w:rPr>
          <w:lang w:val="hr-HR"/>
        </w:rPr>
        <w:t>41.991,35</w:t>
      </w:r>
      <w:r w:rsidRPr="00F274ED">
        <w:rPr>
          <w:lang w:val="hr-HR"/>
        </w:rPr>
        <w:t xml:space="preserve"> kn</w:t>
      </w:r>
      <w:r w:rsidR="009F310C">
        <w:rPr>
          <w:lang w:val="hr-HR"/>
        </w:rPr>
        <w:t xml:space="preserve"> i ima 2 zaposlenih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9F310C">
        <w:rPr>
          <w:lang w:val="hr-HR"/>
        </w:rPr>
        <w:t>14. lipnja 2016.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BA13AF">
              <w:t>, v.r.</w:t>
            </w:r>
          </w:p>
          <w:p w:rsidRDefault="00BA13AF" w:rsidP="00D10FC5" w:rsidR="00BA13AF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 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9F310C">
        <w:rPr>
          <w:lang w:val="hr-HR"/>
        </w:rPr>
        <w:t>PROTECTUM j.d.o.o., Čakovec, Dr. Ivana Novaka 36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9F310C">
        <w:rPr>
          <w:lang w:val="hr-HR"/>
        </w:rPr>
        <w:t xml:space="preserve">Danijela Granić, </w:t>
      </w:r>
      <w:proofErr w:type="spellStart"/>
      <w:r w:rsidR="009F310C">
        <w:rPr>
          <w:lang w:val="hr-HR"/>
        </w:rPr>
        <w:t>Palinovec</w:t>
      </w:r>
      <w:proofErr w:type="spellEnd"/>
      <w:r w:rsidR="009F310C">
        <w:rPr>
          <w:lang w:val="hr-HR"/>
        </w:rPr>
        <w:t xml:space="preserve"> 27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>, 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</w:p>
    <w:sectPr w:rsidSect="00BA13AF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28" w:rsidP="00537B78" w:rsidR="00F25C28">
      <w:r>
        <w:separator/>
      </w:r>
    </w:p>
  </w:endnote>
  <w:endnote w:id="0" w:type="continuationSeparator">
    <w:p w:rsidRDefault="00F25C28" w:rsidP="00537B78" w:rsidR="00F25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28" w:rsidP="00537B78" w:rsidR="00F25C28">
      <w:r>
        <w:separator/>
      </w:r>
    </w:p>
  </w:footnote>
  <w:footnote w:id="0" w:type="continuationSeparator">
    <w:p w:rsidRDefault="00F25C28" w:rsidP="00537B78" w:rsidR="00F25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9F310C">
      <w:rPr>
        <w:rStyle w:val="PozadinaSvijetloCrvena"/>
        <w:shd w:fill="auto" w:color="auto" w:val="clear"/>
      </w:rPr>
      <w:t>ST-778/16-4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10C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3AF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St-778/2016-4</izvorni_sadrzaj>
    <derivirana_varijabla naziv="DomainObject.Oznaka_1">St-778/2016-4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PROTECTUM jednostavno društvo s ograničenom odgovornošću za ugostiteljstvo zastupanog po punomoćniku Danijela Granić</izvorni_sadrzaj>
    <derivirana_varijabla naziv="DomainObject.Predmet.ProtustrankaFormated_1">  PROTECTUM jednostavno društvo s ograničenom odgovornošću za ugostiteljstvo zastupanog po punomoćniku Danijela Granić</derivirana_varijabla>
  </DomainObject.Predmet.ProtustrankaFormated>
  <DomainObject.Predmet.ProtustrankaFormatedOIB>
    <izvorni_sadrzaj>  PROTECTUM jednostavno društvo s ograničenom odgovornošću za ugostiteljstvo, OIB 36858572908 zastupanog po punomoćniku Danijela Granić</izvorni_sadrzaj>
    <derivirana_varijabla naziv="DomainObject.Predmet.ProtustrankaFormatedOIB_1">  PROTECTUM jednostavno društvo s ograničenom odgovornošću za ugostiteljstvo, OIB 36858572908 zastupanog po punomoćniku Danijela Granić</derivirana_varijabla>
  </DomainObject.Predmet.ProtustrankaFormatedOIB>
  <DomainObject.Predmet.ProtustrankaFormatedWithAdress>
    <izvorni_sadrzaj> PROTECTUM jednostavno društvo s ograničenom odgovornošću za ugostiteljstvo, Dr. Ivana Novaka 36, 40000 Čakovec zastupanog po punomoćniku Danijela Granić</izvorni_sadrzaj>
    <derivirana_varijabla naziv="DomainObject.Predmet.ProtustrankaFormatedWithAdress_1"> PROTECTUM jednostavno društvo s ograničenom odgovornošću za ugostiteljstvo, Dr. Ivana Novaka 36, 40000 Čakovec zastupanog po punomoćniku Danijela Granić</derivirana_varijabla>
  </DomainObject.Predmet.ProtustrankaFormatedWithAdress>
  <DomainObject.Predmet.ProtustrankaFormatedWithAdressOIB>
    <izvorni_sadrzaj> PROTECTUM jednostavno društvo s ograničenom odgovornošću za ugostiteljstvo, OIB 36858572908, Dr. Ivana Novaka 36, 40000 Čakovec zastupanog po punomoćniku Danijela Granić</izvorni_sadrzaj>
    <derivirana_varijabla naziv="DomainObject.Predmet.ProtustrankaFormatedWithAdressOIB_1"> PROTECTUM jednostavno društvo s ograničenom odgovornošću za ugostiteljstvo, OIB 36858572908, Dr. Ivana Novaka 36, 40000 Čakovec zastupanog po punomoćniku Danijela Granić</derivirana_varijabla>
  </DomainObject.Predmet.ProtustrankaFormatedWithAdressOIB>
  <DomainObject.Predmet.ProtustrankaWithAdress>
    <izvorni_sadrzaj>PROTECTUM jednostavno društvo s ograničenom odgovornošću za ugostiteljstvo Dr. Ivana Novaka 36, 40000 Čakovec</izvorni_sadrzaj>
    <derivirana_varijabla naziv="DomainObject.Predmet.ProtustrankaWithAdress_1">PROTECTUM jednostavno društvo s ograničenom odgovornošću za ugostiteljstvo Dr. Ivana Novaka 36, 40000 Čakovec</derivirana_varijabla>
  </DomainObject.Predmet.ProtustrankaWithAdress>
  <DomainObject.Predmet.ProtustrankaWithAdressOIB>
    <izvorni_sadrzaj>PROTECTUM jednostavno društvo s ograničenom odgovornošću za ugostiteljstvo, OIB 36858572908, Dr. Ivana Novaka 36, 40000 Čakovec</izvorni_sadrzaj>
    <derivirana_varijabla naziv="DomainObject.Predmet.ProtustrankaWithAdressOIB_1">PROTECTUM jednostavno društvo s ograničenom odgovornošću za ugostiteljstvo, OIB 36858572908, Dr. Ivana Novaka 36, 40000 Čakovec</derivirana_varijabla>
  </DomainObject.Predmet.ProtustrankaWithAdressOIB>
  <DomainObject.Predmet.ProtustrankaNazivFormated>
    <izvorni_sadrzaj>PROTECTUM jednostavno društvo s ograničenom odgovornošću za ugostiteljstvo</izvorni_sadrzaj>
    <derivirana_varijabla naziv="DomainObject.Predmet.ProtustrankaNazivFormated_1">PROTECTUM jednostavno društvo s ograničenom odgovornošću za ugostiteljstvo</derivirana_varijabla>
  </DomainObject.Predmet.ProtustrankaNazivFormated>
  <DomainObject.Predmet.ProtustrankaNazivFormatedOIB>
    <izvorni_sadrzaj>PROTECTUM jednostavno društvo s ograničenom odgovornošću za ugostiteljstvo, OIB 36858572908</izvorni_sadrzaj>
    <derivirana_varijabla naziv="DomainObject.Predmet.ProtustrankaNazivFormatedOIB_1">PROTECTUM jednostavno društvo s ograničenom odgovornošću za ugostiteljstvo, OIB 36858572908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41991.35</izvorni_sadrzaj>
    <derivirana_varijabla naziv="DomainObject.Predmet.TrenutnaVrijednost_1">41991.35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PROTECTUM jednostavno društvo s ograničenom odgovornošću za ugostiteljstvo zastupanog po punomoćniku Danijela Granić</item>
    </izvorni_sadrzaj>
    <derivirana_varijabla naziv="DomainObject.Predmet.ProtuStrankaListFormated_1">
      <item>PROTECTUM jednostavno društvo s ograničenom odgovornošću za ugostiteljstvo zastupanog po punomoćniku Danijela Granić</item>
    </derivirana_varijabla>
  </DomainObject.Predmet.ProtuStrankaListFormated>
  <DomainObject.Predmet.ProtuStrankaListFormatedOIB>
    <izvorni_sadrzaj>
      <item>PROTECTUM jednostavno društvo s ograničenom odgovornošću za ugostiteljstvo, OIB 36858572908 zastupanog po punomoćniku Danijela Granić</item>
    </izvorni_sadrzaj>
    <derivirana_varijabla naziv="DomainObject.Predmet.ProtuStrankaListFormatedOIB_1">
      <item>PROTECTUM jednostavno društvo s ograničenom odgovornošću za ugostiteljstvo, OIB 36858572908 zastupanog po punomoćniku Danijela Granić</item>
    </derivirana_varijabla>
  </DomainObject.Predmet.ProtuStrankaListFormatedOIB>
  <DomainObject.Predmet.ProtuStrankaListFormatedWithAdress>
    <izvorni_sadrzaj>
      <item>PROTECTUM jednostavno društvo s ograničenom odgovornošću za ugostiteljstvo, Dr. Ivana Novaka 36, 40000 Čakovec zastupanog po punomoćniku Danijela Granić</item>
    </izvorni_sadrzaj>
    <derivirana_varijabla naziv="DomainObject.Predmet.ProtuStrankaListFormatedWithAdress_1">
      <item>PROTECTUM jednostavno društvo s ograničenom odgovornošću za ugostiteljstvo, Dr. Ivana Novaka 36, 40000 Čakovec zastupanog po punomoćniku Danijela Granić</item>
    </derivirana_varijabla>
  </DomainObject.Predmet.ProtuStrankaListFormatedWithAdress>
  <DomainObject.Predmet.ProtuStrankaListFormatedWithAdressOIB>
    <izvorni_sadrzaj>
      <item>PROTECTUM jednostavno društvo s ograničenom odgovornošću za ugostiteljstvo, OIB 36858572908, Dr. Ivana Novaka 36, 40000 Čakovec zastupanog po punomoćniku Danijela Granić</item>
    </izvorni_sadrzaj>
    <derivirana_varijabla naziv="DomainObject.Predmet.ProtuStrankaListFormatedWithAdressOIB_1">
      <item>PROTECTUM jednostavno društvo s ograničenom odgovornošću za ugostiteljstvo, OIB 36858572908, Dr. Ivana Novaka 36, 40000 Čakovec zastupanog po punomoćniku Danijela Granić</item>
    </derivirana_varijabla>
  </DomainObject.Predmet.ProtuStrankaListFormatedWithAdressOIB>
  <DomainObject.Predmet.ProtuStrankaListNazivFormated>
    <izvorni_sadrzaj>
      <item>PROTECTUM jednostavno društvo s ograničenom odgovornošću za ugostiteljstvo</item>
    </izvorni_sadrzaj>
    <derivirana_varijabla naziv="DomainObject.Predmet.ProtuStrankaListNazivFormated_1">
      <item>PROTECTUM jednostavno društvo s ograničenom odgovornošću za ugostiteljstvo</item>
    </derivirana_varijabla>
  </DomainObject.Predmet.ProtuStrankaListNazivFormated>
  <DomainObject.Predmet.ProtuStrankaListNazivFormatedOIB>
    <izvorni_sadrzaj>
      <item>PROTECTUM jednostavno društvo s ograničenom odgovornošću za ugostiteljstvo, OIB 36858572908</item>
    </izvorni_sadrzaj>
    <derivirana_varijabla naziv="DomainObject.Predmet.ProtuStrankaListNazivFormatedOIB_1">
      <item>PROTECTUM jednostavno društvo s ograničenom odgovornošću za ugostiteljstvo, OIB 36858572908</item>
    </derivirana_varijabla>
  </DomainObject.Predmet.ProtuStrankaListNazivFormatedOIB>
  <DomainObject.Predmet.OstaliListFormated>
    <izvorni_sadrzaj>
      <item>Sudski registar TS u Varaždinu</item>
      <item>Županijsko državno odvjetništvo u Varaždinu, Građansko-upravni odjel</item>
      <item>Danijela Granić punomoćnik sudionika u postupku PROTECTUM jednostavno društvo s ograničenom odgovornošću za ugostiteljstvo</item>
    </izvorni_sadrzaj>
    <derivirana_varijabla naziv="DomainObject.Predmet.OstaliListFormated_1">
      <item>Sudski registar TS u Varaždinu</item>
      <item>Županijsko državno odvjetništvo u Varaždinu, Građansko-upravni odjel</item>
      <item>Danijela Granić punomoćnik sudionika u postupku PROTECTUM jednostavno društvo s ograničenom odgovornošću za ugostiteljstvo</item>
    </derivirana_varijabla>
  </DomainObject.Predmet.OstaliListFormated>
  <DomainObject.Predmet.OstaliListFormatedOIB>
    <izvorni_sadrzaj>
      <item>Sudski registar TS u Varaždinu</item>
      <item>Županijsko državno odvjetništvo u Varaždinu, Građansko-upravni odjel</item>
      <item>Danijela Granić, OIB 89842059965 punomoćnik sudionika u postupku PROTECTUM jednostavno društvo s ograničenom odgovornošću za ugostiteljstvo</item>
    </izvorni_sadrzaj>
    <derivirana_varijabla naziv="DomainObject.Predmet.OstaliListFormatedOIB_1">
      <item>Sudski registar TS u Varaždinu</item>
      <item>Županijsko državno odvjetništvo u Varaždinu, Građansko-upravni odjel</item>
      <item>Danijela Granić, OIB 89842059965 punomoćnik sudionika u postupku PROTECTUM jednostavno društvo s ograničenom odgovornošću za ugostiteljstvo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Građansko-upravni odjel, Ul. braće Radić 2, 42000 Varaždin</item>
      <item>Danijela Granić, Palinovec 27, 40320 Donji Kraljevec punomoćnik sudionika u postupku PROTECTUM jednostavno društvo s ograničenom odgovornošću za ugostiteljstvo</item>
    </izvorni_sadrzaj>
    <derivirana_varijabla naziv="DomainObject.Predmet.OstaliListFormatedWithAdress_1">
      <item>Sudski registar TS u Varaždinu, Ul. braće Radić 2, 42000 Varaždin</item>
      <item>Županijsko državno odvjetništvo u Varaždinu, Građansko-upravni odjel, Ul. braće Radić 2, 42000 Varaždin</item>
      <item>Danijela Granić, Palinovec 27, 40320 Donji Kraljevec punomoćnik sudionika u postupku PROTECTUM jednostavno društvo s ograničenom odgovornošću za ugostiteljstvo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Građansko-upravni odjel, Ul. braće Radić 2, 42000 Varaždin</item>
      <item>Danijela Granić, OIB 89842059965, Palinovec 27, 40320 Donji Kraljevec punomoćnik sudionika u postupku PROTECTUM jednostavno društvo s ograničenom odgovornošću za ugostiteljstvo</item>
    </izvorni_sadrzaj>
    <derivirana_varijabla naziv="DomainObject.Predmet.OstaliListFormatedWithAdressOIB_1">
      <item>Sudski registar TS u Varaždinu, Ul. braće Radić 2, 42000 Varaždin</item>
      <item>Županijsko državno odvjetništvo u Varaždinu, Građansko-upravni odjel, Ul. braće Radić 2, 42000 Varaždin</item>
      <item>Danijela Granić, OIB 89842059965, Palinovec 27, 40320 Donji Kraljevec punomoćnik sudionika u postupku PROTECTUM jednostavno društvo s ograničenom odgovornošću za ugostiteljstvo</item>
    </derivirana_varijabla>
  </DomainObject.Predmet.OstaliListFormatedWithAdressOIB>
  <DomainObject.Predmet.OstaliListNazivFormated>
    <izvorni_sadrzaj>
      <item>Sudski registar TS u Varaždinu</item>
      <item>Županijsko državno odvjetništvo u Varaždinu, Građansko-upravni odjel</item>
      <item>Danijela Granić</item>
    </izvorni_sadrzaj>
    <derivirana_varijabla naziv="DomainObject.Predmet.OstaliListNazivFormated_1">
      <item>Sudski registar TS u Varaždinu</item>
      <item>Županijsko državno odvjetništvo u Varaždinu, Građansko-upravni odjel</item>
      <item>Danijela Granić</item>
    </derivirana_varijabla>
  </DomainObject.Predmet.OstaliListNazivFormated>
  <DomainObject.Predmet.OstaliListNazivFormatedOIB>
    <izvorni_sadrzaj>
      <item>Sudski registar TS u Varaždinu</item>
      <item>Županijsko državno odvjetništvo u Varaždinu, Građansko-upravni odjel</item>
      <item>Danijela Granić, OIB 89842059965</item>
    </izvorni_sadrzaj>
    <derivirana_varijabla naziv="DomainObject.Predmet.OstaliListNazivFormatedOIB_1">
      <item>Sudski registar TS u Varaždinu</item>
      <item>Županijsko državno odvjetništvo u Varaždinu, Građansko-upravni odjel</item>
      <item>Danijela Granić, OIB 89842059965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St-778/2016-4</izvorni_sadrzaj>
    <derivirana_varijabla naziv="DomainObject.PoslovniBrojDokumenta_1">St-778/2016-4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PROTECTUM jednostavno društvo s ograničenom odgovornošću za ugostiteljstvo</izvorni_sadrzaj>
    <derivirana_varijabla naziv="DomainObject.Predmet.ProtustrankaIDrugi_1">PROTECTUM jednostavno društvo s ograničenom odgovornošću za ugostiteljstvo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PROTECTUM jednostavno društvo s ograničenom odgovornošću za ugostiteljstvo, OIB 36858572908, Dr. Ivana Novaka 36, 40000 Čakovec</izvorni_sadrzaj>
    <derivirana_varijabla naziv="DomainObject.Predmet.ProtustrankaIDrugiAdressOIB_1">PROTECTUM jednostavno društvo s ograničenom odgovornošću za ugostiteljstvo, OIB 36858572908,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PROTECTUM jednostavno društvo s ograničenom odgovornošću za ugostiteljstvo</item>
      <item>Sudski registar TS u Varaždinu</item>
      <item>Županijsko državno odvjetništvo u Varaždinu, Građansko-upravni odjel</item>
      <item>Danijela Granić</item>
    </izvorni_sadrzaj>
    <derivirana_varijabla naziv="DomainObject.Predmet.SudioniciListNaziv_1">
      <item>Financijska agencija</item>
      <item>PROTECTUM jednostavno društvo s ograničenom odgovornošću za ugostiteljstvo</item>
      <item>Sudski registar TS u Varaždinu</item>
      <item>Županijsko državno odvjetništvo u Varaždinu, Građansko-upravni odjel</item>
      <item>Danijela Granić</item>
    </derivirana_varijabla>
  </DomainObject.Predmet.SudioniciListNaziv>
  <DomainObject.Predmet.SudioniciListAdressOIB>
    <izvorni_sadrzaj>
      <item>Financijska agencija, OIB 85821130368, Ul. Augusta Cesarca 2,42000 Varaždin</item>
      <item>PROTECTUM jednostavno društvo s ograničenom odgovornošću za ugostiteljstvo, OIB 36858572908, Dr. Ivana Novaka 36,40000 Čakovec</item>
      <item>Sudski registar TS u Varaždinu, Ul. braće Radić 2,42000 Varaždin</item>
      <item>Županijsko državno odvjetništvo u Varaždinu, Građansko-upravni odjel, Ul. braće Radić 2,42000 Varaždin</item>
      <item>Danijela Granić, OIB 89842059965, Palinovec 27,40320 Donji Kraljevec</item>
    </izvorni_sadrzaj>
    <derivirana_varijabla naziv="DomainObject.Predmet.SudioniciListAdressOIB_1">
      <item>Financijska agencija, OIB 85821130368, Ul. Augusta Cesarca 2,42000 Varaždin</item>
      <item>PROTECTUM jednostavno društvo s ograničenom odgovornošću za ugostiteljstvo, OIB 36858572908, Dr. Ivana Novaka 36,40000 Čakovec</item>
      <item>Sudski registar TS u Varaždinu, Ul. braće Radić 2,42000 Varaždin</item>
      <item>Županijsko državno odvjetništvo u Varaždinu, Građansko-upravni odjel, Ul. braće Radić 2,42000 Varaždin</item>
      <item>Danijela Granić, OIB 89842059965, Palinovec 27,40320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4D4AC-E32A-4CFF-BC53-C2A37222A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2566</properties:Characters>
  <properties:Lines>89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2016-06-14T11:37:00Z</cp:lastPrinted>
  <dcterms:modified xmlns:xsi="http://www.w3.org/2001/XMLSchema-instance" xsi:type="dcterms:W3CDTF">2016-06-14T11:38:00Z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St-778/2016-4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