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1028" w14:paraId="58a1028" w:rsidRDefault="00EF1976" w:rsidP="0073588E" w:rsidR="00EF1976" w:rsidRPr="00EF1D21">
      <w:pPr>
        <w15:collapsed w:val="false"/>
      </w:pPr>
      <w:bookmarkStart w:name="_GoBack" w:id="0"/>
      <w:bookmarkEnd w:id="0"/>
    </w:p>
    <w:p w:rsidRDefault="00DC77FE" w:rsidP="00DC77FE" w:rsidR="00DC77FE">
      <w:pPr>
        <w:pStyle w:val="Zaglavlje"/>
        <w:jc w:val="right"/>
      </w:pPr>
      <w:r>
        <w:t>8 St-169/12-35</w:t>
      </w:r>
    </w:p>
    <w:p w:rsidRDefault="00DC77FE" w:rsidP="00DC77FE" w:rsidR="00DC77FE" w:rsidRPr="00EF1D21">
      <w:pPr>
        <w:pStyle w:val="Zaglavlje"/>
        <w:tabs>
          <w:tab w:pos="4536" w:val="clear"/>
          <w:tab w:pos="9072" w:val="clear"/>
          <w:tab w:pos="3563" w:val="left"/>
        </w:tabs>
      </w:pPr>
    </w:p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DC77FE" w:rsidP="0073588E" w:rsidR="00DC77FE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C77FE" w:rsidP="008965DC" w:rsidR="00DC77FE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4B25C6" w:rsidP="004B25C6" w:rsidR="004B25C6" w:rsidRPr="004B25C6">
      <w:pPr>
        <w:jc w:val="both"/>
        <w:rPr>
          <w:bCs/>
        </w:rPr>
      </w:pPr>
      <w:r w:rsidRPr="004B25C6">
        <w:rPr>
          <w:bCs/>
        </w:rPr>
        <w:t xml:space="preserve">                        Trgovački sud u Rijeci, po stečajnoj sutkinji Emi Brdovčak, u stečajnom postupku nad dužnikom STEČAJNA MASA SERVIS OSAM d.o.o. Rovinj u stečaju, kojeg zastupa stečajna upraviteljica Jasmina Lic</w:t>
      </w:r>
      <w:r>
        <w:rPr>
          <w:bCs/>
        </w:rPr>
        <w:t>htenberg iz Pule, Ravenska 8, 21</w:t>
      </w:r>
      <w:r w:rsidRPr="004B25C6">
        <w:rPr>
          <w:bCs/>
        </w:rPr>
        <w:t xml:space="preserve">. prosinca 2015.   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4B25C6" w:rsidP="00DC77FE" w:rsidR="00040192">
      <w:pPr>
        <w:ind w:firstLine="720"/>
        <w:jc w:val="both"/>
      </w:pPr>
      <w:r>
        <w:t xml:space="preserve">Stečajnoj upraviteljici </w:t>
      </w:r>
      <w:r w:rsidRPr="004B25C6">
        <w:t>Jasmina Lichtenberg iz Pule, Ravenska 8</w:t>
      </w:r>
      <w:r>
        <w:t xml:space="preserve">, OIB: 26338581935, </w:t>
      </w:r>
      <w:r w:rsidR="00040192">
        <w:t xml:space="preserve">odobrava se naknada stvarnih troškova za rad </w:t>
      </w:r>
      <w:r>
        <w:t>za razdoblje od 8</w:t>
      </w:r>
      <w:r w:rsidR="008E4E56">
        <w:t>.</w:t>
      </w:r>
      <w:r>
        <w:t xml:space="preserve"> prosinca 2014. do 24. studenoga</w:t>
      </w:r>
      <w:r w:rsidR="00EF3160">
        <w:t xml:space="preserve"> 2015. </w:t>
      </w:r>
      <w:r w:rsidR="00707753">
        <w:t xml:space="preserve">u iznosu od </w:t>
      </w:r>
      <w:r>
        <w:t xml:space="preserve">1.029,50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4A1ECA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4B25C6">
        <w:rPr>
          <w:bCs/>
        </w:rPr>
        <w:t>3</w:t>
      </w:r>
      <w:r w:rsidR="00040192">
        <w:rPr>
          <w:bCs/>
        </w:rPr>
        <w:t xml:space="preserve">. </w:t>
      </w:r>
      <w:r w:rsidR="004B25C6">
        <w:rPr>
          <w:bCs/>
        </w:rPr>
        <w:t>studenoga</w:t>
      </w:r>
      <w:r w:rsidR="00707753">
        <w:rPr>
          <w:bCs/>
        </w:rPr>
        <w:t xml:space="preserve"> </w:t>
      </w:r>
      <w:r w:rsidR="004B25C6">
        <w:rPr>
          <w:bCs/>
        </w:rPr>
        <w:t>2011</w:t>
      </w:r>
      <w:r w:rsidR="00040192">
        <w:rPr>
          <w:bCs/>
        </w:rPr>
        <w:t>.</w:t>
      </w:r>
      <w:r w:rsidR="004B25C6">
        <w:rPr>
          <w:bCs/>
        </w:rPr>
        <w:t xml:space="preserve"> </w:t>
      </w:r>
      <w:r w:rsidR="004A1ECA">
        <w:rPr>
          <w:bCs/>
        </w:rPr>
        <w:t>p</w:t>
      </w:r>
      <w:r w:rsidR="004B25C6">
        <w:rPr>
          <w:bCs/>
        </w:rPr>
        <w:t xml:space="preserve">oslovni broj St-241/11-6, </w:t>
      </w:r>
      <w:r w:rsidR="004A1ECA">
        <w:rPr>
          <w:bCs/>
        </w:rPr>
        <w:t>o</w:t>
      </w:r>
      <w:r w:rsidR="004B25C6">
        <w:rPr>
          <w:bCs/>
        </w:rPr>
        <w:t xml:space="preserve">tvoren je i istodobno zaključen stečajni postupak nad dužnikom Servis Osam d.o.o. Rovinj te je za stečajnu upraviteljicu imenovana </w:t>
      </w:r>
      <w:r w:rsidR="00040192">
        <w:rPr>
          <w:bCs/>
        </w:rPr>
        <w:t xml:space="preserve"> </w:t>
      </w:r>
      <w:r w:rsidR="004B25C6" w:rsidRPr="004B25C6">
        <w:rPr>
          <w:bCs/>
        </w:rPr>
        <w:t>Jasmina Lichtenberg iz Pule</w:t>
      </w:r>
      <w:r w:rsidR="004B25C6">
        <w:rPr>
          <w:bCs/>
        </w:rPr>
        <w:t xml:space="preserve">. </w:t>
      </w:r>
    </w:p>
    <w:p w:rsidRDefault="004A1ECA" w:rsidP="004D6A56" w:rsidR="004A1ECA">
      <w:pPr>
        <w:jc w:val="both"/>
        <w:rPr>
          <w:bCs/>
        </w:rPr>
      </w:pPr>
    </w:p>
    <w:p w:rsidRDefault="004B25C6" w:rsidP="004A1ECA" w:rsidR="004B25C6">
      <w:pPr>
        <w:ind w:firstLine="720"/>
        <w:jc w:val="both"/>
        <w:rPr>
          <w:bCs/>
        </w:rPr>
      </w:pPr>
      <w:r>
        <w:rPr>
          <w:bCs/>
        </w:rPr>
        <w:t xml:space="preserve">Nadalje, rješenjem ovog suda poslovni broj St-169/12-9 od 8. </w:t>
      </w:r>
      <w:r w:rsidR="004A1ECA">
        <w:rPr>
          <w:bCs/>
        </w:rPr>
        <w:t>p</w:t>
      </w:r>
      <w:r>
        <w:rPr>
          <w:bCs/>
        </w:rPr>
        <w:t xml:space="preserve">rosinca 2014. </w:t>
      </w:r>
      <w:r w:rsidR="004A1ECA">
        <w:rPr>
          <w:bCs/>
        </w:rPr>
        <w:t>o</w:t>
      </w:r>
      <w:r>
        <w:rPr>
          <w:bCs/>
        </w:rPr>
        <w:t xml:space="preserve">dređen je nastavak stečajnog postupka nad stečajnom masom navedenog dužnika, radi naknadne diobe. </w:t>
      </w:r>
    </w:p>
    <w:p w:rsidRDefault="00EF3160" w:rsidP="004D6A56" w:rsidR="00EF3160">
      <w:pPr>
        <w:jc w:val="both"/>
        <w:rPr>
          <w:bCs/>
        </w:rPr>
      </w:pPr>
    </w:p>
    <w:p w:rsidRDefault="004B25C6" w:rsidP="00EF3160" w:rsidR="00EF3160">
      <w:pPr>
        <w:ind w:firstLine="720"/>
        <w:jc w:val="both"/>
        <w:rPr>
          <w:bCs/>
        </w:rPr>
      </w:pPr>
      <w:r>
        <w:rPr>
          <w:bCs/>
        </w:rPr>
        <w:t xml:space="preserve">Podneskom od 26. </w:t>
      </w:r>
      <w:r w:rsidR="004A1ECA">
        <w:rPr>
          <w:bCs/>
        </w:rPr>
        <w:t>stu</w:t>
      </w:r>
      <w:r>
        <w:rPr>
          <w:bCs/>
        </w:rPr>
        <w:t>denoga 2015. stečajna</w:t>
      </w:r>
      <w:r w:rsidR="008E4E56">
        <w:rPr>
          <w:bCs/>
        </w:rPr>
        <w:t xml:space="preserve"> upravitelj</w:t>
      </w:r>
      <w:r>
        <w:rPr>
          <w:bCs/>
        </w:rPr>
        <w:t>ica je zatražila</w:t>
      </w:r>
      <w:r w:rsidR="00EF3160">
        <w:rPr>
          <w:bCs/>
        </w:rPr>
        <w:t xml:space="preserve"> naknadu stvarnih troškova za razdoblje od </w:t>
      </w:r>
      <w:r w:rsidRPr="004B25C6">
        <w:rPr>
          <w:bCs/>
        </w:rPr>
        <w:t>8. prosinca 2014. do 24. studenoga 2015</w:t>
      </w:r>
      <w:r>
        <w:rPr>
          <w:bCs/>
        </w:rPr>
        <w:t xml:space="preserve"> </w:t>
      </w:r>
      <w:r w:rsidR="00AA6DFA">
        <w:rPr>
          <w:bCs/>
        </w:rPr>
        <w:t xml:space="preserve">i to u iznosu od </w:t>
      </w:r>
      <w:r>
        <w:rPr>
          <w:bCs/>
        </w:rPr>
        <w:t xml:space="preserve">ukupno 1.029,50 kn </w:t>
      </w:r>
      <w:r w:rsidR="00AA6DFA">
        <w:rPr>
          <w:bCs/>
        </w:rPr>
        <w:t>na ime troškova putovanja</w:t>
      </w:r>
      <w:r>
        <w:rPr>
          <w:bCs/>
        </w:rPr>
        <w:t xml:space="preserve"> i lokalne vožnje</w:t>
      </w:r>
      <w:r w:rsidR="00AA6DFA">
        <w:rPr>
          <w:bCs/>
        </w:rPr>
        <w:t xml:space="preserve"> </w:t>
      </w:r>
      <w:r w:rsidR="00707753">
        <w:rPr>
          <w:bCs/>
        </w:rPr>
        <w:t>zajedno sa cestarinom i troškovima parkiranja.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4B25C6">
        <w:t>ka stečajna</w:t>
      </w:r>
      <w:r w:rsidR="00AD1726">
        <w:t xml:space="preserve"> </w:t>
      </w:r>
      <w:r w:rsidR="00040192">
        <w:t>upravitelj</w:t>
      </w:r>
      <w:r w:rsidR="004B25C6">
        <w:t>ica</w:t>
      </w:r>
      <w:r w:rsidR="00AD1726">
        <w:t xml:space="preserve"> je </w:t>
      </w:r>
      <w:r w:rsidR="004B25C6">
        <w:t xml:space="preserve">dostavila putne naloge od 9. </w:t>
      </w:r>
      <w:r w:rsidR="004A1ECA">
        <w:t>v</w:t>
      </w:r>
      <w:r w:rsidR="004B25C6">
        <w:t xml:space="preserve">eljače 2015. </w:t>
      </w:r>
      <w:r w:rsidR="004A1ECA">
        <w:t>i 23. studenoga 2015.</w:t>
      </w:r>
      <w:r w:rsidR="00707753">
        <w:t xml:space="preserve">, </w:t>
      </w:r>
      <w:r w:rsidR="004A1ECA">
        <w:t xml:space="preserve">račune za plaćene </w:t>
      </w:r>
      <w:r w:rsidR="008E4E56">
        <w:t>cestarine</w:t>
      </w:r>
      <w:r w:rsidR="00707753">
        <w:t xml:space="preserve"> i račun</w:t>
      </w:r>
      <w:r w:rsidR="004A1ECA">
        <w:t>e</w:t>
      </w:r>
      <w:r w:rsidR="00707753">
        <w:t xml:space="preserve"> za parkirnu kartu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>
        <w:t>Iz priložene dokume</w:t>
      </w:r>
      <w:r w:rsidR="004A1ECA">
        <w:t>ntacije proizlazi da je stečajna</w:t>
      </w:r>
      <w:r>
        <w:t xml:space="preserve"> upravitelj</w:t>
      </w:r>
      <w:r w:rsidR="004A1ECA">
        <w:t>ica u dva navrata putovala</w:t>
      </w:r>
      <w:r>
        <w:t xml:space="preserve"> iz Pule u Rijeku (radi pristupa</w:t>
      </w:r>
      <w:r w:rsidR="004A1ECA">
        <w:t xml:space="preserve">nja ispitnom i </w:t>
      </w:r>
      <w:r w:rsidR="00707753">
        <w:t>izvještajno</w:t>
      </w:r>
      <w:r w:rsidR="004A1ECA">
        <w:t>m ročištu 10. veljače 2015. i skupštini vjerovnika 24. studenoga 2015.)</w:t>
      </w:r>
      <w:r w:rsidR="00707753">
        <w:t xml:space="preserve"> </w:t>
      </w:r>
      <w:r w:rsidR="004A1ECA">
        <w:t>te je koristila</w:t>
      </w:r>
      <w:r>
        <w:t xml:space="preserve"> osobno vozilo r</w:t>
      </w:r>
      <w:r w:rsidR="00707753">
        <w:t>adi obavljanja drugih poslova</w:t>
      </w:r>
      <w:r>
        <w:t xml:space="preserve"> stečajno upraviteljske službe (</w:t>
      </w:r>
      <w:r w:rsidR="004A1ECA">
        <w:t>otprema pošte</w:t>
      </w:r>
      <w:r>
        <w:t>,</w:t>
      </w:r>
      <w:r w:rsidR="004A1ECA">
        <w:t xml:space="preserve"> otvaranje računa, procjena nekretnine i dr.) </w:t>
      </w:r>
      <w:r w:rsidR="00707753">
        <w:t xml:space="preserve">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 xml:space="preserve">S obzirom na obrazloženo i </w:t>
      </w:r>
      <w:r w:rsidR="004A1ECA">
        <w:t>dokumentirano izvješće stečajne upraviteljice</w:t>
      </w:r>
      <w:r w:rsidRPr="00AA6DFA">
        <w:t xml:space="preserve"> o nastalim stvarnim troškovima</w:t>
      </w:r>
      <w:r>
        <w:t xml:space="preserve"> korištenja osobnog vozila</w:t>
      </w:r>
      <w:r w:rsidRPr="00AA6DFA">
        <w:t xml:space="preserve">, ovaj sud je utvrdio da je zahtjev za odobrenje tih troškova </w:t>
      </w:r>
      <w:r w:rsidR="00707753">
        <w:t xml:space="preserve">zajedno s troškovima parkiranja i cestarine </w:t>
      </w:r>
      <w:r w:rsidRPr="00AA6DFA">
        <w:t>osnovan</w:t>
      </w:r>
      <w:r w:rsidR="004A1ECA">
        <w:t xml:space="preserve"> u cijelosti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>
        <w:t xml:space="preserve">Slijedom navedenog, </w:t>
      </w:r>
      <w:r w:rsidRPr="00AA6DFA">
        <w:t xml:space="preserve">primjenom odredbe čl. 29. st. 3. Stečajnog zakona ("Narodne novine" broj 44/96, 29/99, 129/00, 123/03, 82/06, 116/10, 25/12 i 133/12; dalje: SZ)  u vezi s </w:t>
      </w:r>
      <w:r w:rsidRPr="00AA6DFA">
        <w:lastRenderedPageBreak/>
        <w:t>čl. 13. st. 5. Pravilnika o porezu na dohodak („Narodne novine“ broj 95/05, 96/06, 68/07, 146/08, 2/09, 9/09, 146/09, 123/10, 137/11, 61/12, 79/13, 160/13 i 157/14)</w:t>
      </w:r>
      <w:r>
        <w:t xml:space="preserve"> riješeno je</w:t>
      </w:r>
      <w:r w:rsidR="004A00B2">
        <w:t xml:space="preserve"> </w:t>
      </w:r>
      <w:r>
        <w:t>kao u izreci.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4A1ECA">
        <w:t>21</w:t>
      </w:r>
      <w:r w:rsidR="00EF1D21" w:rsidRPr="00EF1D21">
        <w:t xml:space="preserve">. </w:t>
      </w:r>
      <w:r w:rsidR="004A1ECA">
        <w:t>prosinca</w:t>
      </w:r>
      <w:r w:rsidR="004A00B2">
        <w:t xml:space="preserve"> </w:t>
      </w:r>
      <w:r w:rsidR="008965DC" w:rsidRPr="00EF1D21">
        <w:t>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DC77FE">
        <w:t xml:space="preserve">       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DC77FE">
        <w:t xml:space="preserve">       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DC77FE" w:rsidP="00AD1726" w:rsidR="00DC77FE"/>
    <w:p w:rsidRDefault="00DC77FE" w:rsidP="00AD1726" w:rsidR="00DC77FE"/>
    <w:p w:rsidRDefault="00DC77FE" w:rsidP="00AD1726" w:rsidR="00DC77FE"/>
    <w:p w:rsidRDefault="00DC77FE" w:rsidP="00AD1726" w:rsidR="00DC77FE"/>
    <w:p w:rsidRDefault="00AD1726" w:rsidP="00AD1726" w:rsidR="00AD1726">
      <w:r>
        <w:t>UPUTA O PRAVNOM LIJEKU:</w:t>
      </w:r>
    </w:p>
    <w:p w:rsidRDefault="00AD1726" w:rsidP="00DC77FE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DC77FE" w:rsidP="00AD1726" w:rsidR="00DC77FE"/>
    <w:p w:rsidRDefault="00DC77FE" w:rsidP="00AD1726" w:rsidR="00DC77FE"/>
    <w:p w:rsidRDefault="00DC77FE" w:rsidP="00AD1726" w:rsidR="00DC77FE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A1ECA">
        <w:t>ečajnoj upraviteljici</w:t>
      </w:r>
      <w:r>
        <w:t xml:space="preserve">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4A1ECA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DC77FE" w:rsidR="00095F3E" w:rsidRPr="00EF1D21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E13" w:rsidR="00BD0E13">
      <w:r>
        <w:separator/>
      </w:r>
    </w:p>
  </w:endnote>
  <w:endnote w:id="0" w:type="continuationSeparator">
    <w:p w:rsidRDefault="00BD0E13" w:rsidR="00BD0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E13" w:rsidR="00BD0E13">
      <w:r>
        <w:separator/>
      </w:r>
    </w:p>
  </w:footnote>
  <w:footnote w:id="0" w:type="continuationSeparator">
    <w:p w:rsidRDefault="00BD0E13" w:rsidR="00BD0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ECA" w:rsidR="004A1ECA">
    <w:pPr>
      <w:pStyle w:val="Zaglavlje"/>
    </w:pPr>
    <w:r>
      <w:tab/>
    </w:r>
    <w:r>
      <w:tab/>
      <w:t>8 St-169/12-3</w:t>
    </w:r>
    <w:r w:rsidR="00DC77FE">
      <w:t>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59AD"/>
    <w:rsid w:val="00095F3E"/>
    <w:rsid w:val="000D0E95"/>
    <w:rsid w:val="001019A8"/>
    <w:rsid w:val="001622F6"/>
    <w:rsid w:val="00191C72"/>
    <w:rsid w:val="001C05C1"/>
    <w:rsid w:val="001D5070"/>
    <w:rsid w:val="00205A06"/>
    <w:rsid w:val="00241D24"/>
    <w:rsid w:val="00274354"/>
    <w:rsid w:val="002D3728"/>
    <w:rsid w:val="002D4B96"/>
    <w:rsid w:val="002F7CA3"/>
    <w:rsid w:val="00327862"/>
    <w:rsid w:val="003A38C8"/>
    <w:rsid w:val="003B2888"/>
    <w:rsid w:val="003C151A"/>
    <w:rsid w:val="003F41AA"/>
    <w:rsid w:val="004165CD"/>
    <w:rsid w:val="00424E14"/>
    <w:rsid w:val="004A00B2"/>
    <w:rsid w:val="004A1ECA"/>
    <w:rsid w:val="004B25C6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D0E13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C77FE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veza
St-241/11</izvorni_sadrzaj>
    <derivirana_varijabla naziv="DomainObject.Predmet.PrimjedbaSuca_1">Nastavak postupka radi naknadne diobe, veza
St-241/11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OSAM d.o.o.  Rovinj</izvorni_sadrzaj>
    <derivirana_varijabla naziv="DomainObject.Predmet.ProtustrankaFormated_1">  SERVIS OSAM d.o.o.  Rovinj</derivirana_varijabla>
  </DomainObject.Predmet.ProtustrankaFormated>
  <DomainObject.Predmet.ProtustrankaFormatedOIB>
    <izvorni_sadrzaj>  SERVIS OSAM d.o.o.  Rovinj, OIB 00311498998</izvorni_sadrzaj>
    <derivirana_varijabla naziv="DomainObject.Predmet.ProtustrankaFormatedOIB_1">  SERVIS OSAM d.o.o.  Rovinj, OIB 00311498998</derivirana_varijabla>
  </DomainObject.Predmet.ProtustrankaFormatedOIB>
  <DomainObject.Predmet.ProtustrankaFormatedWithAdress>
    <izvorni_sadrzaj> SERVIS OSAM d.o.o.  Rovinj, A. Ferri 1, 52 210 Rovinj</izvorni_sadrzaj>
    <derivirana_varijabla naziv="DomainObject.Predmet.ProtustrankaFormatedWithAdress_1"> SERVIS OSAM d.o.o.  Rovinj, A. Ferri 1, 52 210 Rovinj</derivirana_varijabla>
  </DomainObject.Predmet.ProtustrankaFormatedWithAdress>
  <DomainObject.Predmet.ProtustrankaFormatedWithAdressOIB>
    <izvorni_sadrzaj> SERVIS OSAM d.o.o.  Rovinj, OIB 00311498998, A. Ferri 1, 52 210 Rovinj</izvorni_sadrzaj>
    <derivirana_varijabla naziv="DomainObject.Predmet.ProtustrankaFormatedWithAdressOIB_1"> SERVIS OSAM d.o.o.  Rovinj, OIB 00311498998, A. Ferri 1, 52 210 Rovinj</derivirana_varijabla>
  </DomainObject.Predmet.ProtustrankaFormatedWithAdressOIB>
  <DomainObject.Predmet.ProtustrankaWithAdress>
    <izvorni_sadrzaj>SERVIS OSAM d.o.o.  Rovinj A. Ferri 1, 52 210 Rovinj</izvorni_sadrzaj>
    <derivirana_varijabla naziv="DomainObject.Predmet.ProtustrankaWithAdress_1">SERVIS OSAM d.o.o.  Rovinj A. Ferri 1, 52 210 Rovinj</derivirana_varijabla>
  </DomainObject.Predmet.ProtustrankaWithAdress>
  <DomainObject.Predmet.ProtustrankaWithAdressOIB>
    <izvorni_sadrzaj>SERVIS OSAM d.o.o.  Rovinj, OIB 00311498998, A. Ferri 1, 52 210 Rovinj</izvorni_sadrzaj>
    <derivirana_varijabla naziv="DomainObject.Predmet.ProtustrankaWithAdressOIB_1">SERVIS OSAM d.o.o.  Rovinj, OIB 00311498998, A. Ferri 1, 52 210 Rovinj</derivirana_varijabla>
  </DomainObject.Predmet.ProtustrankaWithAdressOIB>
  <DomainObject.Predmet.ProtustrankaNazivFormated>
    <izvorni_sadrzaj>SERVIS OSAM d.o.o.  Rovinj</izvorni_sadrzaj>
    <derivirana_varijabla naziv="DomainObject.Predmet.ProtustrankaNazivFormated_1">SERVIS OSAM d.o.o.  Rovinj</derivirana_varijabla>
  </DomainObject.Predmet.ProtustrankaNazivFormated>
  <DomainObject.Predmet.ProtustrankaNazivFormatedOIB>
    <izvorni_sadrzaj>SERVIS OSAM d.o.o.  Rovinj, OIB 00311498998</izvorni_sadrzaj>
    <derivirana_varijabla naziv="DomainObject.Predmet.ProtustrankaNazivFormatedOIB_1">SERVIS OSAM d.o.o.  Rovinj, OIB 00311498998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SERVIS OSAM d.o.o.  Rovinj</item>
    </izvorni_sadrzaj>
    <derivirana_varijabla naziv="DomainObject.Predmet.ProtuStrankaListFormated_1">
      <item>SERVIS OSAM d.o.o.  Rovinj</item>
    </derivirana_varijabla>
  </DomainObject.Predmet.ProtuStrankaListFormated>
  <DomainObject.Predmet.ProtuStrankaListFormatedOIB>
    <izvorni_sadrzaj>
      <item>SERVIS OSAM d.o.o.  Rovinj, OIB 00311498998</item>
    </izvorni_sadrzaj>
    <derivirana_varijabla naziv="DomainObject.Predmet.ProtuStrankaListFormatedOIB_1">
      <item>SERVIS OSAM d.o.o.  Rovinj, OIB 00311498998</item>
    </derivirana_varijabla>
  </DomainObject.Predmet.ProtuStrankaListFormatedOIB>
  <DomainObject.Predmet.ProtuStrankaListFormatedWithAdress>
    <izvorni_sadrzaj>
      <item>SERVIS OSAM d.o.o.  Rovinj, A. Ferri 1, 52 210 Rovinj</item>
    </izvorni_sadrzaj>
    <derivirana_varijabla naziv="DomainObject.Predmet.ProtuStrankaListFormatedWithAdress_1">
      <item>SERVIS OSAM d.o.o.  Rovinj, A. Ferri 1, 52 210 Rovinj</item>
    </derivirana_varijabla>
  </DomainObject.Predmet.ProtuStrankaListFormatedWithAdress>
  <DomainObject.Predmet.ProtuStrankaListFormatedWithAdressOIB>
    <izvorni_sadrzaj>
      <item>SERVIS OSAM d.o.o.  Rovinj, OIB 00311498998, A. Ferri 1, 52 210 Rovinj</item>
    </izvorni_sadrzaj>
    <derivirana_varijabla naziv="DomainObject.Predmet.ProtuStrankaListFormatedWithAdressOIB_1">
      <item>SERVIS OSAM d.o.o.  Rovinj, OIB 00311498998, A. Ferri 1, 52 210 Rovinj</item>
    </derivirana_varijabla>
  </DomainObject.Predmet.ProtuStrankaListFormatedWithAdressOIB>
  <DomainObject.Predmet.ProtuStrankaListNazivFormated>
    <izvorni_sadrzaj>
      <item>SERVIS OSAM d.o.o.  Rovinj</item>
    </izvorni_sadrzaj>
    <derivirana_varijabla naziv="DomainObject.Predmet.ProtuStrankaListNazivFormated_1">
      <item>SERVIS OSAM d.o.o.  Rovinj</item>
    </derivirana_varijabla>
  </DomainObject.Predmet.ProtuStrankaListNazivFormated>
  <DomainObject.Predmet.ProtuStrankaListNazivFormatedOIB>
    <izvorni_sadrzaj>
      <item>SERVIS OSAM d.o.o.  Rovinj, OIB 00311498998</item>
    </izvorni_sadrzaj>
    <derivirana_varijabla naziv="DomainObject.Predmet.ProtuStrankaListNazivFormatedOIB_1">
      <item>SERVIS OSAM d.o.o.  Rovinj, OIB 00311498998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SERVIS OSAM d.o.o.  Rovinj</izvorni_sadrzaj>
    <derivirana_varijabla naziv="DomainObject.Predmet.ProtustrankaIDrugi_1">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SERVIS OSAM d.o.o.  Rovinj, OIB 00311498998, A. Ferri 1, 52 210 Rovinj</izvorni_sadrzaj>
    <derivirana_varijabla naziv="DomainObject.Predmet.ProtustrankaIDrugiAdressOIB_1">SERVIS OSAM d.o.o.  Rovinj, OIB 00311498998, A. Ferri 1,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SERVIS OSAM d.o.o.  Rovinj</item>
    </izvorni_sadrzaj>
    <derivirana_varijabla naziv="DomainObject.Predmet.SudioniciListNaziv_1">
      <item>ORLANDO GAIOTTO  Pordenone</item>
      <item>SERVIS OSAM d.o.o.  Rovinj</item>
    </derivirana_varijabla>
  </DomainObject.Predmet.SudioniciListNaziv>
  <DomainObject.Predmet.SudioniciListAdressOIB>
    <izvorni_sadrzaj>
      <item>ORLANDO GAIOTTO  Pordenone, Via Vallona 8,Pordenone</item>
      <item>SERVIS OSAM d.o.o.  Rovinj, OIB 00311498998, A. Ferri 1,52 210 Rovinj</item>
    </izvorni_sadrzaj>
    <derivirana_varijabla naziv="DomainObject.Predmet.SudioniciListAdressOIB_1">
      <item>ORLANDO GAIOTTO  Pordenone, Via Vallona 8,Pordenone</item>
      <item>SERVIS OSAM d.o.o.  Rovinj, OIB 00311498998, A. Ferri 1,52 210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00311498998</item>
    </izvorni_sadrzaj>
    <derivirana_varijabla naziv="DomainObject.Predmet.SudioniciListNazivOIB_1">
      <item>, OIB null</item>
      <item>, OIB 00311498998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439</properties:Words>
  <properties:Characters>2355</properties:Characters>
  <properties:Lines>75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2015-12-21T14:46:00Z</dcterms:created>
  <dc:creator>M San Grupa</dc:creator>
  <cp:lastModifiedBy>Renata Valić</cp:lastModifiedBy>
  <cp:lastPrinted>2015-02-20T07:31:00Z</cp:lastPrinted>
  <dcterms:modified xmlns:xsi="http://www.w3.org/2001/XMLSchema-instance" xsi:type="dcterms:W3CDTF">2015-12-23T08:54:00Z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