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0e05" w14:paraId="ccd0e05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1712C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St-13</w:t>
            </w:r>
            <w:r w:rsidR="0041712C">
              <w:t>44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proofErr w:type="spellStart"/>
      <w:r w:rsidR="0041712C" w:rsidRPr="0041712C">
        <w:t>GORAN</w:t>
      </w:r>
      <w:proofErr w:type="spellEnd"/>
      <w:r w:rsidR="0041712C" w:rsidRPr="0041712C">
        <w:t xml:space="preserve"> OSVJEŽENJE j.d.o.o.</w:t>
      </w:r>
      <w:r w:rsidR="0041712C">
        <w:t xml:space="preserve">Zagreb, </w:t>
      </w:r>
      <w:proofErr w:type="spellStart"/>
      <w:r w:rsidR="0041712C">
        <w:t>Nehajska</w:t>
      </w:r>
      <w:proofErr w:type="spellEnd"/>
      <w:r w:rsidR="0041712C">
        <w:t xml:space="preserve"> ulica 18, </w:t>
      </w:r>
      <w:proofErr w:type="spellStart"/>
      <w:r w:rsidR="0041712C">
        <w:t>OIB</w:t>
      </w:r>
      <w:proofErr w:type="spellEnd"/>
      <w:r w:rsidR="0041712C">
        <w:t xml:space="preserve">: </w:t>
      </w:r>
      <w:r w:rsidR="0041712C" w:rsidRPr="0041712C">
        <w:t>93225395988</w:t>
      </w:r>
      <w:r w:rsidR="0041712C">
        <w:t xml:space="preserve">, </w:t>
      </w:r>
      <w:proofErr w:type="spellStart"/>
      <w:r w:rsidR="0041712C">
        <w:t>MBS</w:t>
      </w:r>
      <w:proofErr w:type="spellEnd"/>
      <w:r w:rsidR="0041712C">
        <w:t xml:space="preserve">: </w:t>
      </w:r>
      <w:r w:rsidR="0041712C" w:rsidRPr="0041712C">
        <w:t>081114128</w:t>
      </w:r>
      <w:r w:rsidR="0041712C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proofErr w:type="spellStart"/>
      <w:r w:rsidR="0041712C" w:rsidRPr="0041712C">
        <w:t>GORAN</w:t>
      </w:r>
      <w:proofErr w:type="spellEnd"/>
      <w:r w:rsidR="0041712C" w:rsidRPr="0041712C">
        <w:t xml:space="preserve"> OSVJEŽENJE j.d.o.o.</w:t>
      </w:r>
      <w:r w:rsidR="0041712C">
        <w:t xml:space="preserve">Zagreb, </w:t>
      </w:r>
      <w:proofErr w:type="spellStart"/>
      <w:r w:rsidR="0041712C">
        <w:t>Nehajska</w:t>
      </w:r>
      <w:proofErr w:type="spellEnd"/>
      <w:r w:rsidR="0041712C">
        <w:t xml:space="preserve"> ulica 18, </w:t>
      </w:r>
      <w:proofErr w:type="spellStart"/>
      <w:r w:rsidR="0041712C">
        <w:t>OIB</w:t>
      </w:r>
      <w:proofErr w:type="spellEnd"/>
      <w:r w:rsidR="0041712C">
        <w:t xml:space="preserve">: </w:t>
      </w:r>
      <w:r w:rsidR="0041712C" w:rsidRPr="0041712C">
        <w:t>93225395988</w:t>
      </w:r>
      <w:r w:rsidR="0041712C">
        <w:t xml:space="preserve">, </w:t>
      </w:r>
      <w:proofErr w:type="spellStart"/>
      <w:r w:rsidR="0041712C">
        <w:t>MBS</w:t>
      </w:r>
      <w:proofErr w:type="spellEnd"/>
      <w:r w:rsidR="0041712C">
        <w:t xml:space="preserve">: </w:t>
      </w:r>
      <w:r w:rsidR="0041712C" w:rsidRPr="0041712C">
        <w:t>081114128</w:t>
      </w:r>
      <w:r w:rsidR="0041712C">
        <w:t xml:space="preserve">, iznosi 25.948,74 kn.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</w:t>
      </w:r>
      <w:r w:rsidR="0041712C">
        <w:t xml:space="preserve">Goran </w:t>
      </w:r>
      <w:proofErr w:type="spellStart"/>
      <w:r w:rsidR="0041712C">
        <w:t>Pribac</w:t>
      </w:r>
      <w:proofErr w:type="spellEnd"/>
      <w:r w:rsidR="0041712C">
        <w:t xml:space="preserve"> iz Umaga,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1344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3821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49382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3821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821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821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49382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3821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82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82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St-1344/2018</izvorni_sadrzaj>
    <derivirana_varijabla naziv="DomainObject.Predmet.OznakaBroj_1">St-1344/2018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GORAN OSVJEŽENJE j.d.o.o.</izvorni_sadrzaj>
    <derivirana_varijabla naziv="DomainObject.Predmet.ProtustrankaFormated_1">  GORAN OSVJEŽENJE j.d.o.o.</derivirana_varijabla>
  </DomainObject.Predmet.ProtustrankaFormated>
  <DomainObject.Predmet.ProtustrankaFormatedOIB>
    <izvorni_sadrzaj>  GORAN OSVJEŽENJE j.d.o.o., OIB 93225395988</izvorni_sadrzaj>
    <derivirana_varijabla naziv="DomainObject.Predmet.ProtustrankaFormatedOIB_1">  GORAN OSVJEŽENJE j.d.o.o., OIB 93225395988</derivirana_varijabla>
  </DomainObject.Predmet.ProtustrankaFormatedOIB>
  <DomainObject.Predmet.ProtustrankaFormatedWithAdress>
    <izvorni_sadrzaj> GORAN OSVJEŽENJE j.d.o.o., Nehajska ulica 18, 10000 Zagreb</izvorni_sadrzaj>
    <derivirana_varijabla naziv="DomainObject.Predmet.ProtustrankaFormatedWithAdress_1"> GORAN OSVJEŽENJE j.d.o.o., Nehajska ulica 18, 10000 Zagreb</derivirana_varijabla>
  </DomainObject.Predmet.ProtustrankaFormatedWithAdress>
  <DomainObject.Predmet.ProtustrankaFormatedWithAdressOIB>
    <izvorni_sadrzaj> GORAN OSVJEŽENJE j.d.o.o., OIB 93225395988, Nehajska ulica 18, 10000 Zagreb</izvorni_sadrzaj>
    <derivirana_varijabla naziv="DomainObject.Predmet.ProtustrankaFormatedWithAdressOIB_1"> GORAN OSVJEŽENJE j.d.o.o., OIB 93225395988, Nehajska ulica 18, 10000 Zagreb</derivirana_varijabla>
  </DomainObject.Predmet.ProtustrankaFormatedWithAdressOIB>
  <DomainObject.Predmet.ProtustrankaWithAdress>
    <izvorni_sadrzaj>GORAN OSVJEŽENJE j.d.o.o. Nehajska ulica 18, 10000 Zagreb</izvorni_sadrzaj>
    <derivirana_varijabla naziv="DomainObject.Predmet.ProtustrankaWithAdress_1">GORAN OSVJEŽENJE j.d.o.o. Nehajska ulica 18, 10000 Zagreb</derivirana_varijabla>
  </DomainObject.Predmet.ProtustrankaWithAdress>
  <DomainObject.Predmet.ProtustrankaWithAdressOIB>
    <izvorni_sadrzaj>GORAN OSVJEŽENJE j.d.o.o., OIB 93225395988, Nehajska ulica 18, 10000 Zagreb</izvorni_sadrzaj>
    <derivirana_varijabla naziv="DomainObject.Predmet.ProtustrankaWithAdressOIB_1">GORAN OSVJEŽENJE j.d.o.o., OIB 93225395988, Nehajska ulica 18, 10000 Zagreb</derivirana_varijabla>
  </DomainObject.Predmet.ProtustrankaWithAdressOIB>
  <DomainObject.Predmet.ProtustrankaNazivFormated>
    <izvorni_sadrzaj>GORAN OSVJEŽENJE j.d.o.o.</izvorni_sadrzaj>
    <derivirana_varijabla naziv="DomainObject.Predmet.ProtustrankaNazivFormated_1">GORAN OSVJEŽENJE j.d.o.o.</derivirana_varijabla>
  </DomainObject.Predmet.ProtustrankaNazivFormated>
  <DomainObject.Predmet.ProtustrankaNazivFormatedOIB>
    <izvorni_sadrzaj>GORAN OSVJEŽENJE j.d.o.o., OIB 93225395988</izvorni_sadrzaj>
    <derivirana_varijabla naziv="DomainObject.Predmet.ProtustrankaNazivFormatedOIB_1">GORAN OSVJEŽENJE j.d.o.o., OIB 93225395988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OSVJEŽENJE j.d.o.o.</item>
    </izvorni_sadrzaj>
    <derivirana_varijabla naziv="DomainObject.Predmet.ProtuStrankaListFormated_1">
      <item>GORAN OSVJEŽENJE j.d.o.o.</item>
    </derivirana_varijabla>
  </DomainObject.Predmet.ProtuStrankaListFormated>
  <DomainObject.Predmet.ProtuStrankaListFormatedOIB>
    <izvorni_sadrzaj>
      <item>GORAN OSVJEŽENJE j.d.o.o., OIB 93225395988</item>
    </izvorni_sadrzaj>
    <derivirana_varijabla naziv="DomainObject.Predmet.ProtuStrankaListFormatedOIB_1">
      <item>GORAN OSVJEŽENJE j.d.o.o., OIB 93225395988</item>
    </derivirana_varijabla>
  </DomainObject.Predmet.ProtuStrankaListFormatedOIB>
  <DomainObject.Predmet.ProtuStrankaListFormatedWithAdress>
    <izvorni_sadrzaj>
      <item>GORAN OSVJEŽENJE j.d.o.o., Nehajska ulica 18, 10000 Zagreb</item>
    </izvorni_sadrzaj>
    <derivirana_varijabla naziv="DomainObject.Predmet.ProtuStrankaListFormatedWithAdress_1">
      <item>GORAN OSVJEŽENJE j.d.o.o., Nehajska ulica 18, 10000 Zagreb</item>
    </derivirana_varijabla>
  </DomainObject.Predmet.ProtuStrankaListFormatedWithAdress>
  <DomainObject.Predmet.ProtuStrankaListFormatedWithAdressOIB>
    <izvorni_sadrzaj>
      <item>GORAN OSVJEŽENJE j.d.o.o., OIB 93225395988, Nehajska ulica 18, 10000 Zagreb</item>
    </izvorni_sadrzaj>
    <derivirana_varijabla naziv="DomainObject.Predmet.ProtuStrankaListFormatedWithAdressOIB_1">
      <item>GORAN OSVJEŽENJE j.d.o.o., OIB 93225395988, Nehajska ulica 18, 10000 Zagreb</item>
    </derivirana_varijabla>
  </DomainObject.Predmet.ProtuStrankaListFormatedWithAdressOIB>
  <DomainObject.Predmet.ProtuStrankaListNazivFormated>
    <izvorni_sadrzaj>
      <item>GORAN OSVJEŽENJE j.d.o.o.</item>
    </izvorni_sadrzaj>
    <derivirana_varijabla naziv="DomainObject.Predmet.ProtuStrankaListNazivFormated_1">
      <item>GORAN OSVJEŽENJE j.d.o.o.</item>
    </derivirana_varijabla>
  </DomainObject.Predmet.ProtuStrankaListNazivFormated>
  <DomainObject.Predmet.ProtuStrankaListNazivFormatedOIB>
    <izvorni_sadrzaj>
      <item>GORAN OSVJEŽENJE j.d.o.o., OIB 93225395988</item>
    </izvorni_sadrzaj>
    <derivirana_varijabla naziv="DomainObject.Predmet.ProtuStrankaListNazivFormatedOIB_1">
      <item>GORAN OSVJEŽENJE j.d.o.o., OIB 93225395988</item>
    </derivirana_varijabla>
  </DomainObject.Predmet.ProtuStrankaListNazivFormatedOIB>
  <DomainObject.Predmet.OstaliListFormated>
    <izvorni_sadrzaj>
      <item>Goran Pribac</item>
    </izvorni_sadrzaj>
    <derivirana_varijabla naziv="DomainObject.Predmet.OstaliListFormated_1">
      <item>Goran Pribac</item>
    </derivirana_varijabla>
  </DomainObject.Predmet.OstaliListFormated>
  <DomainObject.Predmet.OstaliListFormatedOIB>
    <izvorni_sadrzaj>
      <item>Goran Pribac, OIB 74213875626</item>
    </izvorni_sadrzaj>
    <derivirana_varijabla naziv="DomainObject.Predmet.OstaliListFormatedOIB_1">
      <item>Goran Pribac, OIB 74213875626</item>
    </derivirana_varijabla>
  </DomainObject.Predmet.OstaliListFormatedOIB>
  <DomainObject.Predmet.OstaliListFormatedWithAdress>
    <izvorni_sadrzaj>
      <item>Goran Pribac, Ernesta Miloša 12, 52470 Umag</item>
    </izvorni_sadrzaj>
    <derivirana_varijabla naziv="DomainObject.Predmet.OstaliListFormatedWithAdress_1">
      <item>Goran Pribac, Ernesta Miloša 12, 52470 Umag</item>
    </derivirana_varijabla>
  </DomainObject.Predmet.OstaliListFormatedWithAdress>
  <DomainObject.Predmet.OstaliListFormatedWithAdressOIB>
    <izvorni_sadrzaj>
      <item>Goran Pribac, OIB 74213875626, Ernesta Miloša 12, 52470 Umag</item>
    </izvorni_sadrzaj>
    <derivirana_varijabla naziv="DomainObject.Predmet.OstaliListFormatedWithAdressOIB_1">
      <item>Goran Pribac, OIB 74213875626, Ernesta Miloša 12, 52470 Umag</item>
    </derivirana_varijabla>
  </DomainObject.Predmet.OstaliListFormatedWithAdressOIB>
  <DomainObject.Predmet.OstaliListNazivFormated>
    <izvorni_sadrzaj>
      <item>Goran Pribac</item>
    </izvorni_sadrzaj>
    <derivirana_varijabla naziv="DomainObject.Predmet.OstaliListNazivFormated_1">
      <item>Goran Pribac</item>
    </derivirana_varijabla>
  </DomainObject.Predmet.OstaliListNazivFormated>
  <DomainObject.Predmet.OstaliListNazivFormatedOIB>
    <izvorni_sadrzaj>
      <item>Goran Pribac, OIB 74213875626</item>
    </izvorni_sadrzaj>
    <derivirana_varijabla naziv="DomainObject.Predmet.OstaliListNazivFormatedOIB_1">
      <item>Goran Pribac, OIB 74213875626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OSVJEŽENJE j.d.o.o.</izvorni_sadrzaj>
    <derivirana_varijabla naziv="DomainObject.Predmet.ProtustrankaIDrugi_1">GORAN OSVJEŽENJE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GORAN OSVJEŽENJE j.d.o.o., OIB 93225395988, Nehajska ulica 18, 10000 Zagreb</izvorni_sadrzaj>
    <derivirana_varijabla naziv="DomainObject.Predmet.ProtustrankaIDrugiAdressOIB_1">GORAN OSVJEŽENJE j.d.o.o., OIB 93225395988, Nehajska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OSVJEŽENJE j.d.o.o.</item>
      <item>FINA Regionalni centar Zagreb</item>
      <item>Goran Pribac</item>
    </izvorni_sadrzaj>
    <derivirana_varijabla naziv="DomainObject.Predmet.SudioniciListNaziv_1">
      <item>GORAN OSVJEŽENJE j.d.o.o.</item>
      <item>FINA Regionalni centar Zagreb</item>
      <item>Goran Pribac</item>
    </derivirana_varijabla>
  </DomainObject.Predmet.SudioniciListNaziv>
  <DomainObject.Predmet.SudioniciListAdressOIB>
    <izvorni_sadrzaj>
      <item>GORAN OSVJEŽENJE j.d.o.o., OIB 93225395988, Nehajska ulica 18,10000 Zagreb</item>
      <item>FINA Regionalni centar Zagreb, OIB 85821130368, Trg svibanjskih žrtava 1995. 1,10000 Zagreb</item>
      <item>Goran Pribac, OIB 74213875626, Ernesta Miloša 12,52470 Umag</item>
    </izvorni_sadrzaj>
    <derivirana_varijabla naziv="DomainObject.Predmet.SudioniciListAdressOIB_1">
      <item>GORAN OSVJEŽENJE j.d.o.o., OIB 93225395988, Nehajska ulica 18,10000 Zagreb</item>
      <item>FINA Regionalni centar Zagreb, OIB 85821130368, Trg svibanjskih žrtava 1995. 1,10000 Zagreb</item>
      <item>Goran Pribac, OIB 74213875626, Ernesta Miloša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93225395988</item>
      <item>, OIB 85821130368</item>
      <item>, OIB 74213875626</item>
    </izvorni_sadrzaj>
    <derivirana_varijabla naziv="DomainObject.Predmet.SudioniciListNazivOIB_1">
      <item>, OIB 93225395988</item>
      <item>, OIB 85821130368</item>
      <item>, OIB 74213875626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358</properties:Words>
  <properties:Characters>1958</properties:Characters>
  <properties:Lines>48</properties:Lines>
  <properties:Paragraphs>16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2018-12-10T07:38:00Z</cp:lastPrinted>
  <dcterms:modified xmlns:xsi="http://www.w3.org/2001/XMLSchema-instance" xsi:type="dcterms:W3CDTF">2018-12-10T07:39:00Z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