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f8fb0" w14:paraId="0cf8fb0" w:rsidRDefault="00022F2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22F2D" w:rsidP="00022F2D" w:rsidR="00AE649C">
      <w:pPr>
        <w:pStyle w:val="Bezproreda"/>
      </w:pPr>
      <w:r>
        <w:t xml:space="preserve">    Republika Hrvatska</w:t>
      </w:r>
    </w:p>
    <w:p w:rsidRDefault="00022F2D" w:rsidP="00022F2D" w:rsidR="00022F2D">
      <w:pPr>
        <w:pStyle w:val="Bezproreda"/>
      </w:pPr>
      <w:r>
        <w:t>Trgovački sud u Bjelovaru</w:t>
      </w:r>
    </w:p>
    <w:p w:rsidRDefault="00022F2D" w:rsidP="00022F2D" w:rsidR="00022F2D" w:rsidRPr="00B76F3C">
      <w:pPr>
        <w:pStyle w:val="Bezproreda"/>
      </w:pPr>
      <w:r>
        <w:t>Bjelovar, Dr. I. Lebovića 42.</w:t>
      </w:r>
    </w:p>
    <w:p w:rsidRDefault="00022F2D" w:rsidP="00022F2D" w:rsidR="00022F2D">
      <w:pPr>
        <w:ind w:firstLine="708" w:left="4248"/>
      </w:pPr>
      <w:r>
        <w:t>Poslovni broj: 1  St-106/2018-21</w:t>
      </w:r>
    </w:p>
    <w:p w:rsidRDefault="00022F2D" w:rsidP="00022F2D" w:rsidR="00022F2D">
      <w:pPr>
        <w:ind w:firstLine="708" w:left="4248"/>
      </w:pPr>
    </w:p>
    <w:p w:rsidRDefault="00022F2D" w:rsidP="00022F2D" w:rsidR="00022F2D">
      <w:pPr>
        <w:jc w:val="center"/>
      </w:pPr>
      <w:r>
        <w:t>R E P U B L I K A     H R V A T S K A</w:t>
      </w:r>
    </w:p>
    <w:p w:rsidRDefault="00022F2D" w:rsidP="00022F2D" w:rsidR="00022F2D">
      <w:pPr>
        <w:jc w:val="center"/>
      </w:pPr>
      <w:r>
        <w:t>R J E Š E N J E</w:t>
      </w:r>
    </w:p>
    <w:p w:rsidRDefault="00022F2D" w:rsidP="00022F2D" w:rsidR="00022F2D">
      <w:pPr>
        <w:ind w:firstLine="708"/>
      </w:pPr>
      <w:r>
        <w:t xml:space="preserve">Trgovački sud u Bjelovaru,  po sucu pojedincu Branki Pleskalt, u predmetu stečaja nad Stečajnom masom iza dužnika Benzinske postaje DELTA d.o.o. u stečaju, Jalkovec, Braće Radića 20, OIB: 87468585568, zastupan po stečajnom upravitelju Anđelku Stankus iz Jalkovca, temeljem članka 342, stavak l. Zakona o parničnom postupku, 8. travnja  2019.  </w:t>
      </w:r>
    </w:p>
    <w:p w:rsidRDefault="00022F2D" w:rsidP="00022F2D" w:rsidR="00022F2D">
      <w:pPr>
        <w:jc w:val="center"/>
      </w:pPr>
      <w:r>
        <w:t>r i j e š i o     j e</w:t>
      </w:r>
    </w:p>
    <w:p w:rsidRDefault="00022F2D" w:rsidP="00022F2D" w:rsidR="00022F2D" w:rsidRPr="00022F2D">
      <w:pPr>
        <w:ind w:firstLine="708"/>
        <w:rPr>
          <w:b/>
        </w:rPr>
      </w:pPr>
      <w:r>
        <w:t>1.Ispravlja se  Rješenje ovog suda poslovni broj: 1 St-106/2018-19 od  28. ožujka 2019. godine i to na način da  u izreci rješenja u  st. 2. i u zadnjem stavku obrazloženja umjesto riječi " … iznosa od 26.197,51 kunu,"  stavljaju riječi  "… iznosa od 20.197,51 kunu.".</w:t>
      </w:r>
    </w:p>
    <w:p w:rsidRDefault="00022F2D" w:rsidP="00022F2D" w:rsidR="00022F2D">
      <w:pPr>
        <w:ind w:firstLine="708"/>
      </w:pPr>
      <w:r>
        <w:t>2</w:t>
      </w:r>
      <w:r>
        <w:rPr>
          <w:b/>
        </w:rPr>
        <w:t>.</w:t>
      </w:r>
      <w:r>
        <w:t xml:space="preserve">  U ostalom dijelu  Rješenje ostaje neizmijenjeno.</w:t>
      </w:r>
    </w:p>
    <w:p w:rsidRDefault="00022F2D" w:rsidP="00022F2D" w:rsidR="00022F2D">
      <w:pPr>
        <w:jc w:val="center"/>
      </w:pPr>
      <w:r>
        <w:t>Obrazloženje</w:t>
      </w:r>
    </w:p>
    <w:p w:rsidRDefault="00022F2D" w:rsidP="00022F2D" w:rsidR="00022F2D">
      <w:pPr>
        <w:ind w:firstLine="708"/>
      </w:pPr>
      <w:r>
        <w:t>Kako je prilikom pisanja gore navedenog Rješenja  došlo do očite pogreške u pisanju to je temeljem članka 342. st. 1.,   isto valjalo ispraviti  i riješiti kao u izreci.</w:t>
      </w:r>
    </w:p>
    <w:p w:rsidRDefault="00022F2D" w:rsidP="00022F2D" w:rsidR="00022F2D">
      <w:pPr>
        <w:ind w:firstLine="708"/>
      </w:pPr>
      <w:r>
        <w:t>U Bjelovaru, 8.  travnja  2019.</w:t>
      </w:r>
    </w:p>
    <w:p w:rsidRDefault="00022F2D" w:rsidP="00022F2D" w:rsidR="00022F2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022F2D" w:rsidP="00022F2D" w:rsidR="00022F2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  Branka Pleskalt  v.r.</w:t>
      </w:r>
    </w:p>
    <w:p w:rsidRDefault="00022F2D" w:rsidP="00022F2D" w:rsidR="00022F2D">
      <w:pPr>
        <w:pStyle w:val="Bezproreda"/>
      </w:pPr>
    </w:p>
    <w:p w:rsidRDefault="00022F2D" w:rsidP="00022F2D" w:rsidR="00022F2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022F2D" w:rsidP="00022F2D" w:rsidR="00022F2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Vesna Dragišić</w:t>
      </w:r>
    </w:p>
    <w:p w:rsidRDefault="00022F2D" w:rsidP="00022F2D" w:rsidR="00022F2D">
      <w:pPr>
        <w:pStyle w:val="Bezproreda"/>
      </w:pPr>
    </w:p>
    <w:p w:rsidRDefault="00022F2D" w:rsidP="00022F2D" w:rsidR="00022F2D">
      <w:pPr>
        <w:ind w:firstLine="708"/>
      </w:pPr>
      <w:r>
        <w:t>Pouka o pravnom lijeku: protiv ovog rješenja pristoji pravo žalbe u roku od 8 dana računajući od dana primitka pismenog otpravka na Visoki trgovački sud u Zagrebu, a putem ovog suda. Žalba se podnosi u 3 primjerka.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F2D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443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4CA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704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St-106/2018-21</izvorni_sadrzaj>
    <derivirana_varijabla naziv="DomainObject.Oznaka_1">St-106/2018-21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St-106/2018</izvorni_sadrzaj>
    <derivirana_varijabla naziv="DomainObject.Predmet.OznakaBroj_1">St-106/2018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Benzinske postaje DELTA d.o.o. za trgovinu i usluge u stečaju</izvorni_sadrzaj>
    <derivirana_varijabla naziv="DomainObject.Predmet.StrankaFormated_1">  Stečajna masa iza Benzinske postaje DELTA d.o.o. za trgovinu i usluge u stečaju</derivirana_varijabla>
  </DomainObject.Predmet.StrankaFormated>
  <DomainObject.Predmet.StrankaFormatedOIB>
    <izvorni_sadrzaj>  Stečajna masa iza Benzinske postaje DELTA d.o.o. za trgovinu i usluge u stečaju, OIB 87468585568</izvorni_sadrzaj>
    <derivirana_varijabla naziv="DomainObject.Predmet.StrankaFormatedOIB_1">  Stečajna masa iza Benzinske postaje DELTA d.o.o. za trgovinu i usluge u stečaju, OIB 87468585568</derivirana_varijabla>
  </DomainObject.Predmet.StrankaFormatedOIB>
  <DomainObject.Predmet.StrankaFormatedWithAdress>
    <izvorni_sadrzaj> Stečajna masa iza Benzinske postaje DELTA d.o.o. za trgovinu i usluge u stečaju, Braće Radića 20, 42000 Jalkovec</izvorni_sadrzaj>
    <derivirana_varijabla naziv="DomainObject.Predmet.StrankaFormatedWithAdress_1"> Stečajna masa iza Benzinske postaje DELTA d.o.o. za trgovinu i usluge u stečaju, Braće Radića 20, 42000 Jalkovec</derivirana_varijabla>
  </DomainObject.Predmet.StrankaFormatedWithAdress>
  <DomainObject.Predmet.StrankaFormatedWithAdressOIB>
    <izvorni_sadrzaj> Stečajna masa iza Benzinske postaje DELTA d.o.o. za trgovinu i usluge u stečaju, OIB 87468585568, Braće Radića 20, 42000 Jalkovec</izvorni_sadrzaj>
    <derivirana_varijabla naziv="DomainObject.Predmet.StrankaFormatedWithAdressOIB_1"> Stečajna masa iza Benzinske postaje DELTA d.o.o. za trgovinu i usluge u stečaju, OIB 87468585568, Braće Radića 20, 42000 Jalkovec</derivirana_varijabla>
  </DomainObject.Predmet.StrankaFormatedWithAdressOIB>
  <DomainObject.Predmet.StrankaWithAdress>
    <izvorni_sadrzaj>Stečajna masa iza Benzinske postaje DELTA d.o.o. za trgovinu i usluge u stečaju Braće Radića 20,42000 Jalkovec</izvorni_sadrzaj>
    <derivirana_varijabla naziv="DomainObject.Predmet.StrankaWithAdress_1">Stečajna masa iza Benzinske postaje DELTA d.o.o. za trgovinu i usluge u stečaju Braće Radića 20,42000 Jalkovec</derivirana_varijabla>
  </DomainObject.Predmet.StrankaWithAdress>
  <DomainObject.Predmet.StrankaWithAdressOIB>
    <izvorni_sadrzaj>Stečajna masa iza Benzinske postaje DELTA d.o.o. za trgovinu i usluge u stečaju, OIB 87468585568, Braće Radića 20,42000 Jalkovec</izvorni_sadrzaj>
    <derivirana_varijabla naziv="DomainObject.Predmet.StrankaWithAdressOIB_1">Stečajna masa iza Benzinske postaje DELTA d.o.o. za trgovinu i usluge u stečaju, OIB 87468585568, Braće Radića 20,42000 Jalkovec</derivirana_varijabla>
  </DomainObject.Predmet.StrankaWithAdressOIB>
  <DomainObject.Predmet.StrankaNazivFormated>
    <izvorni_sadrzaj>Stečajna masa iza Benzinske postaje DELTA d.o.o. za trgovinu i usluge u stečaju</izvorni_sadrzaj>
    <derivirana_varijabla naziv="DomainObject.Predmet.StrankaNazivFormated_1">Stečajna masa iza Benzinske postaje DELTA d.o.o. za trgovinu i usluge u stečaju</derivirana_varijabla>
  </DomainObject.Predmet.StrankaNazivFormated>
  <DomainObject.Predmet.StrankaNazivFormatedOIB>
    <izvorni_sadrzaj>Stečajna masa iza Benzinske postaje DELTA d.o.o. za trgovinu i usluge u stečaju, OIB 87468585568</izvorni_sadrzaj>
    <derivirana_varijabla naziv="DomainObject.Predmet.StrankaNazivFormatedOIB_1">Stečajna masa iza Benzinske postaje DELTA d.o.o. za trgovinu i usluge u stečaju, OIB 87468585568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Stečajna masa iza Benzinske postaje DELTA d.o.o. za trgovinu i usluge u stečaju</item>
    </izvorni_sadrzaj>
    <derivirana_varijabla naziv="DomainObject.Predmet.StrankaListFormated_1">
      <item>Stečajna masa iza Benzinske postaje DELTA d.o.o. za trgovinu i usluge u stečaju</item>
    </derivirana_varijabla>
  </DomainObject.Predmet.StrankaListFormated>
  <DomainObject.Predmet.StrankaListFormatedOIB>
    <izvorni_sadrzaj>
      <item>Stečajna masa iza Benzinske postaje DELTA d.o.o. za trgovinu i usluge u stečaju, OIB 87468585568</item>
    </izvorni_sadrzaj>
    <derivirana_varijabla naziv="DomainObject.Predmet.StrankaListFormatedOIB_1">
      <item>Stečajna masa iza Benzinske postaje DELTA d.o.o. za trgovinu i usluge u stečaju, OIB 87468585568</item>
    </derivirana_varijabla>
  </DomainObject.Predmet.StrankaListFormatedOIB>
  <DomainObject.Predmet.StrankaListFormatedWithAdress>
    <izvorni_sadrzaj>
      <item>Stečajna masa iza Benzinske postaje DELTA d.o.o. za trgovinu i usluge u stečaju, Braće Radića 20, 42000 Jalkovec</item>
    </izvorni_sadrzaj>
    <derivirana_varijabla naziv="DomainObject.Predmet.StrankaListFormatedWithAdress_1">
      <item>Stečajna masa iza Benzinske postaje DELTA d.o.o. za trgovinu i usluge u stečaju, Braće Radića 20, 42000 Jalkovec</item>
    </derivirana_varijabla>
  </DomainObject.Predmet.StrankaListFormatedWithAdress>
  <DomainObject.Predmet.StrankaListFormatedWithAdressOIB>
    <izvorni_sadrzaj>
      <item>Stečajna masa iza Benzinske postaje DELTA d.o.o. za trgovinu i usluge u stečaju, OIB 87468585568, Braće Radića 20, 42000 Jalkovec</item>
    </izvorni_sadrzaj>
    <derivirana_varijabla naziv="DomainObject.Predmet.StrankaListFormatedWithAdressOIB_1">
      <item>Stečajna masa iza Benzinske postaje DELTA d.o.o. za trgovinu i usluge u stečaju, OIB 87468585568, Braće Radića 20, 42000 Jalkovec</item>
    </derivirana_varijabla>
  </DomainObject.Predmet.StrankaListFormatedWithAdressOIB>
  <DomainObject.Predmet.StrankaListNazivFormated>
    <izvorni_sadrzaj>
      <item>Stečajna masa iza Benzinske postaje DELTA d.o.o. za trgovinu i usluge u stečaju</item>
    </izvorni_sadrzaj>
    <derivirana_varijabla naziv="DomainObject.Predmet.StrankaListNazivFormated_1">
      <item>Stečajna masa iza Benzinske postaje DELTA d.o.o. za trgovinu i usluge u stečaju</item>
    </derivirana_varijabla>
  </DomainObject.Predmet.StrankaListNazivFormated>
  <DomainObject.Predmet.StrankaListNazivFormatedOIB>
    <izvorni_sadrzaj>
      <item>Stečajna masa iza Benzinske postaje DELTA d.o.o. za trgovinu i usluge u stečaju, OIB 87468585568</item>
    </izvorni_sadrzaj>
    <derivirana_varijabla naziv="DomainObject.Predmet.StrankaListNazivFormatedOIB_1">
      <item>Stečajna masa iza Benzinske postaje DELTA d.o.o. za trgovinu i usluge u stečaju, OIB 87468585568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Zdravko Krajačić</item>
      <item>Anđelko Stankus, stečajni upravitelj stečajne mase</item>
      <item>Općinski građanski sud u Zagrebu, Zemljišnoknjižni odjel</item>
      <item>Miro Dragović, odvjetnik</item>
    </izvorni_sadrzaj>
    <derivirana_varijabla naziv="DomainObject.Predmet.OstaliListFormated_1">
      <item>Zdravko Krajačić</item>
      <item>Anđelko Stankus, stečajni upravitelj stečajne mase</item>
      <item>Općinski građanski sud u Zagrebu, Zemljišnoknjižni odjel</item>
      <item>Miro Dragović, odvjetnik</item>
    </derivirana_varijabla>
  </DomainObject.Predmet.OstaliListFormated>
  <DomainObject.Predmet.OstaliListFormatedOIB>
    <izvorni_sadrzaj>
      <item>Zdravko Krajačić, OIB 65818230990</item>
      <item>Anđelko Stankus, stečajni upravitelj stečajne mase, OIB 11168088853</item>
      <item>Općinski građanski sud u Zagrebu, Zemljišnoknjižni odjel</item>
      <item>Miro Dragović, odvjetnik</item>
    </izvorni_sadrzaj>
    <derivirana_varijabla naziv="DomainObject.Predmet.OstaliListFormatedOIB_1">
      <item>Zdravko Krajačić, OIB 65818230990</item>
      <item>Anđelko Stankus, stečajni upravitelj stečajne mase, OIB 11168088853</item>
      <item>Općinski građanski sud u Zagrebu, Zemljišnoknjižni odjel</item>
      <item>Miro Dragović, odvjetnik</item>
    </derivirana_varijabla>
  </DomainObject.Predmet.OstaliListFormatedOIB>
  <DomainObject.Predmet.OstaliListFormatedWithAdress>
    <izvorni_sadrzaj>
      <item>Zdravko Krajačić, Hercegovačka 75, 51500 Krk</item>
      <item>Anđelko Stankus, stečajni upravitelj stečajne mase, Braće Radića 20., 42000 Jalkovec</item>
      <item>Općinski građanski sud u Zagrebu, Zemljišnoknjižni odjel, ., 10000 Zagreb</item>
      <item>Miro Dragović, odvjetnik, Tkalčićeva 71b, 10000 Zagreb</item>
    </izvorni_sadrzaj>
    <derivirana_varijabla naziv="DomainObject.Predmet.OstaliListFormatedWithAdress_1">
      <item>Zdravko Krajačić, Hercegovačka 75, 51500 Krk</item>
      <item>Anđelko Stankus, stečajni upravitelj stečajne mase, Braće Radića 20., 42000 Jalkovec</item>
      <item>Općinski građanski sud u Zagrebu, Zemljišnoknjižni odjel, ., 10000 Zagreb</item>
      <item>Miro Dragović, odvjetnik, Tkalčićeva 71b, 10000 Zagreb</item>
    </derivirana_varijabla>
  </DomainObject.Predmet.OstaliListFormatedWithAdress>
  <DomainObject.Predmet.OstaliListFormatedWithAdressOIB>
    <izvorni_sadrzaj>
      <item>Zdravko Krajačić, OIB 65818230990, Hercegovačka 75, 51500 Krk</item>
      <item>Anđelko Stankus, stečajni upravitelj stečajne mase, OIB 11168088853, Braće Radića 20., 42000 Jalkovec</item>
      <item>Općinski građanski sud u Zagrebu, Zemljišnoknjižni odjel, ., 10000 Zagreb</item>
      <item>Miro Dragović, odvjetnik, Tkalčićeva 71b, 10000 Zagreb</item>
    </izvorni_sadrzaj>
    <derivirana_varijabla naziv="DomainObject.Predmet.OstaliListFormatedWithAdressOIB_1">
      <item>Zdravko Krajačić, OIB 65818230990, Hercegovačka 75, 51500 Krk</item>
      <item>Anđelko Stankus, stečajni upravitelj stečajne mase, OIB 11168088853, Braće Radića 20., 42000 Jalkovec</item>
      <item>Općinski građanski sud u Zagrebu, Zemljišnoknjižni odjel, ., 10000 Zagreb</item>
      <item>Miro Dragović, odvjetnik, Tkalčićeva 71b, 10000 Zagreb</item>
    </derivirana_varijabla>
  </DomainObject.Predmet.OstaliListFormatedWithAdressOIB>
  <DomainObject.Predmet.OstaliListNazivFormated>
    <izvorni_sadrzaj>
      <item>Zdravko Krajačić</item>
      <item>Anđelko Stankus, stečajni upravitelj stečajne mase</item>
      <item>Općinski građanski sud u Zagrebu, Zemljišnoknjižni odjel</item>
      <item>Miro Dragović, odvjetnik</item>
    </izvorni_sadrzaj>
    <derivirana_varijabla naziv="DomainObject.Predmet.OstaliListNazivFormated_1">
      <item>Zdravko Krajačić</item>
      <item>Anđelko Stankus, stečajni upravitelj stečajne mase</item>
      <item>Općinski građanski sud u Zagrebu, Zemljišnoknjižni odjel</item>
      <item>Miro Dragović, odvjetnik</item>
    </derivirana_varijabla>
  </DomainObject.Predmet.OstaliListNazivFormated>
  <DomainObject.Predmet.OstaliListNazivFormatedOIB>
    <izvorni_sadrzaj>
      <item>Zdravko Krajačić, OIB 65818230990</item>
      <item>Anđelko Stankus, stečajni upravitelj stečajne mase, OIB 11168088853</item>
      <item>Općinski građanski sud u Zagrebu, Zemljišnoknjižni odjel</item>
      <item>Miro Dragović, odvjetnik</item>
    </izvorni_sadrzaj>
    <derivirana_varijabla naziv="DomainObject.Predmet.OstaliListNazivFormatedOIB_1">
      <item>Zdravko Krajačić, OIB 65818230990</item>
      <item>Anđelko Stankus, stečajni upravitelj stečajne mase, OIB 11168088853</item>
      <item>Općinski građanski sud u Zagrebu, Zemljišnoknjižni odjel</item>
      <item>Miro Dragović,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>St-106/2018-21</izvorni_sadrzaj>
    <derivirana_varijabla naziv="DomainObject.PoslovniBrojDokumenta_1">St-106/2018-21</derivirana_varijabla>
  </DomainObject.PoslovniBrojDokumenta>
  <DomainObject.Predmet.StrankaIDrugi>
    <izvorni_sadrzaj>Stečajna masa iza Benzinske postaje DELTA d.o.o. za trgovinu i usluge u stečaju</izvorni_sadrzaj>
    <derivirana_varijabla naziv="DomainObject.Predmet.StrankaIDrugi_1">Stečajna masa iza Benzinske postaje DELTA d.o.o. za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Benzinske postaje DELTA d.o.o. za trgovinu i usluge u stečaju, OIB 87468585568, Braće Radića 20, 42000 Jalkovec</izvorni_sadrzaj>
    <derivirana_varijabla naziv="DomainObject.Predmet.StrankaIDrugiAdressOIB_1">Stečajna masa iza Benzinske postaje DELTA d.o.o. za trgovinu i usluge u stečaju, OIB 87468585568, Braće Radića 20, 42000 Jalkovec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Krajačić</item>
      <item>Stečajna masa iza Benzinske postaje DELTA d.o.o. za trgovinu i usluge u stečaju</item>
      <item>Anđelko Stankus, stečajni upravitelj stečajne mase</item>
      <item>Općinski građanski sud u Zagrebu, Zemljišnoknjižni odjel</item>
      <item>Miro Dragović, odvjetnik</item>
    </izvorni_sadrzaj>
    <derivirana_varijabla naziv="DomainObject.Predmet.SudioniciListNaziv_1">
      <item>Zdravko Krajačić</item>
      <item>Stečajna masa iza Benzinske postaje DELTA d.o.o. za trgovinu i usluge u stečaju</item>
      <item>Anđelko Stankus, stečajni upravitelj stečajne mase</item>
      <item>Općinski građanski sud u Zagrebu, Zemljišnoknjižni odjel</item>
      <item>Miro Dragović, odvjetnik</item>
    </derivirana_varijabla>
  </DomainObject.Predmet.SudioniciListNaziv>
  <DomainObject.Predmet.SudioniciListAdressOIB>
    <izvorni_sadrzaj>
      <item>Zdravko Krajačić, OIB 65818230990, Hercegovačka 75,51500 Krk</item>
      <item>Stečajna masa iza Benzinske postaje DELTA d.o.o. za trgovinu i usluge u stečaju, OIB 87468585568, Braće Radića 20,42000 Jalkovec</item>
      <item>Anđelko Stankus, stečajni upravitelj stečajne mase, OIB 11168088853, Braće Radića 20.,42000 Jalkovec</item>
      <item>Općinski građanski sud u Zagrebu, Zemljišnoknjižni odjel, .,10000 Zagreb</item>
      <item>Miro Dragović, odvjetnik, Tkalčićeva 71b,10000 Zagreb</item>
    </izvorni_sadrzaj>
    <derivirana_varijabla naziv="DomainObject.Predmet.SudioniciListAdressOIB_1">
      <item>Zdravko Krajačić, OIB 65818230990, Hercegovačka 75,51500 Krk</item>
      <item>Stečajna masa iza Benzinske postaje DELTA d.o.o. za trgovinu i usluge u stečaju, OIB 87468585568, Braće Radića 20,42000 Jalkovec</item>
      <item>Anđelko Stankus, stečajni upravitelj stečajne mase, OIB 11168088853, Braće Radića 20.,42000 Jalkovec</item>
      <item>Općinski građanski sud u Zagrebu, Zemljišnoknjižni odjel, .,10000 Zagreb</item>
      <item>Miro Dragović, odvjetnik, Tkalčićeva 71b,10000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6E7B77-A853-4741-8A4B-5F6D2006B1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1104</properties:Characters>
  <properties:Lines>31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2019-04-09T06:29:00Z</cp:lastPrinted>
  <dcterms:modified xmlns:xsi="http://www.w3.org/2001/XMLSchema-instance" xsi:type="dcterms:W3CDTF">2019-04-09T06:34:00Z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St-106/2018-21 / Odluka - Rješenje - ispravak rješenja (odluka_St-106_2018-21.docx)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