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8872e" w14:paraId="3f8872e" w:rsidRDefault="0000189C" w:rsidP="00F51580" w:rsidR="00D6593B" w:rsidRPr="00F51580">
      <w:pPr>
        <w:pStyle w:val="Zaglavlje"/>
        <w:tabs>
          <w:tab w:pos="4536" w:val="clear"/>
          <w:tab w:pos="9072" w:val="clear"/>
        </w:tabs>
        <w15:collapsed w:val="false"/>
        <w:rPr>
          <w:rFonts w:cs="Times New Roman"/>
          <w:noProof/>
          <w:lang w:eastAsia="hr-HR"/>
        </w:rPr>
      </w:pPr>
      <w:bookmarkStart w:name="_GoBack" w:id="0"/>
      <w:bookmarkEnd w:id="0"/>
      <w:r w:rsidRPr="00F51580">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F51580">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531B1D" w:rsidR="00A20E10" w:rsidRPr="00DF6224">
      <w:pPr>
        <w:pStyle w:val="Tijeloteksta-uvlaka2"/>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BF10B3">
        <w:t>DIVERSUS Latit j.d.o.o., Zagreb, Kruge 21, OIB: 78440117525</w:t>
      </w:r>
      <w:r w:rsidR="009127B9">
        <w:t xml:space="preserve">, dana </w:t>
      </w:r>
      <w:r w:rsidR="00531B1D">
        <w:t>29</w:t>
      </w:r>
      <w:r w:rsidR="00E82512">
        <w:t>. siječnja 2019</w:t>
      </w:r>
      <w:r w:rsidRPr="00DF6224">
        <w:t>.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BF10B3">
        <w:t xml:space="preserve">DIVERSUS Latit j.d.o.o., Zagreb, Kruge 21, OIB: 78440117525 </w:t>
      </w:r>
      <w:r w:rsidR="00531B1D"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BF10B3">
        <w:t>DIVERSUS Latit j.d.o.o., Zagreb, Kruge 21, OIB: 78440117525</w:t>
      </w:r>
      <w:r w:rsidR="00C8248A" w:rsidRPr="008B74A3">
        <w:rPr>
          <w:rFonts w:cs="Times New Roman" w:eastAsia="Times New Roman"/>
          <w:lang w:eastAsia="hr-HR"/>
        </w:rPr>
        <w:t xml:space="preserve">, </w:t>
      </w:r>
      <w:r w:rsidR="00BF10B3">
        <w:t>Marija Miličević, Zagreb, Ratarska ulica 28, OIB: 46665962308</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EE4663">
      <w:pPr>
        <w:jc w:val="both"/>
        <w:rPr>
          <w:rFonts w:cs="Times New Roman" w:eastAsia="Times New Roman"/>
          <w:lang w:eastAsia="hr-HR"/>
        </w:rPr>
      </w:pPr>
    </w:p>
    <w:p w:rsidRDefault="00E82512" w:rsidP="00EE4663" w:rsidR="009A1C7B" w:rsidRPr="00EE4663">
      <w:pPr>
        <w:pStyle w:val="Uvuenotijeloteksta"/>
        <w:numPr>
          <w:ilvl w:val="0"/>
          <w:numId w:val="20"/>
        </w:numPr>
        <w:rPr>
          <w:b w:val="false"/>
        </w:rPr>
      </w:pPr>
      <w:r w:rsidRPr="00EE4663">
        <w:rPr>
          <w:b w:val="false"/>
        </w:rPr>
        <w:t>ožujka 2019</w:t>
      </w:r>
      <w:r w:rsidR="000B2149" w:rsidRPr="00EE4663">
        <w:rPr>
          <w:b w:val="false"/>
        </w:rPr>
        <w:t xml:space="preserve">. </w:t>
      </w:r>
      <w:r w:rsidR="0000189C" w:rsidRPr="00EE4663">
        <w:rPr>
          <w:b w:val="false"/>
        </w:rPr>
        <w:t xml:space="preserve">godine u  </w:t>
      </w:r>
      <w:r w:rsidR="00EE4663">
        <w:rPr>
          <w:b w:val="false"/>
        </w:rPr>
        <w:t>10,0</w:t>
      </w:r>
      <w:r w:rsidR="00B13DA3" w:rsidRPr="00EE4663">
        <w:rPr>
          <w:b w:val="false"/>
        </w:rPr>
        <w:t>0</w:t>
      </w:r>
      <w:r w:rsidR="00937C74" w:rsidRPr="00EE4663">
        <w:rPr>
          <w:b w:val="false"/>
        </w:rPr>
        <w:t xml:space="preserve"> </w:t>
      </w:r>
      <w:r w:rsidR="009A1C7B" w:rsidRPr="00EE4663">
        <w:rPr>
          <w:b w:val="false"/>
        </w:rPr>
        <w:t xml:space="preserve"> sati u Zagr</w:t>
      </w:r>
      <w:r w:rsidR="00A20E10" w:rsidRPr="00EE4663">
        <w:rPr>
          <w:b w:val="false"/>
        </w:rPr>
        <w:t>ebu, Petrinjska 8,  soba br.  93/I</w:t>
      </w:r>
      <w:r w:rsidR="009A1C7B" w:rsidRPr="00EE4663">
        <w:rPr>
          <w:b w:val="false"/>
        </w:rPr>
        <w:t>I</w:t>
      </w:r>
      <w:r w:rsidR="000B2149" w:rsidRPr="00EE4663">
        <w:rPr>
          <w:b w:val="false"/>
        </w:rPr>
        <w:t xml:space="preserve"> </w:t>
      </w:r>
      <w:r w:rsidR="009A1C7B" w:rsidRPr="00EE4663">
        <w:rPr>
          <w:b w:val="false"/>
        </w:rPr>
        <w:t xml:space="preserve">- </w:t>
      </w:r>
      <w:r w:rsidR="00A20E10" w:rsidRPr="00EE4663">
        <w:rPr>
          <w:b w:val="false"/>
        </w:rPr>
        <w:t>ulična</w:t>
      </w:r>
      <w:r w:rsidR="009A1C7B" w:rsidRPr="00EE466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BF10B3">
        <w:t>DIVERSUS Latit j.d.o.o., Zagreb, Kruge 21, OIB: 78440117525</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w:t>
      </w:r>
      <w:r w:rsidR="0083347D">
        <w:rPr>
          <w:rFonts w:cs="Times New Roman" w:eastAsia="Times New Roman"/>
          <w:lang w:eastAsia="hr-HR"/>
        </w:rPr>
        <w:t xml:space="preserve">od </w:t>
      </w:r>
      <w:r w:rsidR="00BF10B3">
        <w:rPr>
          <w:rFonts w:cs="Times New Roman" w:eastAsia="Times New Roman"/>
          <w:lang w:eastAsia="hr-HR"/>
        </w:rPr>
        <w:t>30.367,87</w:t>
      </w:r>
      <w:r w:rsidR="006E6004">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113C45">
        <w:rPr>
          <w:rFonts w:cs="Times New Roman" w:eastAsia="Times New Roman"/>
          <w:lang w:eastAsia="hr-HR"/>
        </w:rPr>
        <w:t xml:space="preserve"> </w:t>
      </w:r>
      <w:r w:rsidR="0083347D">
        <w:rPr>
          <w:rFonts w:cs="Times New Roman" w:eastAsia="Times New Roman"/>
          <w:lang w:eastAsia="hr-HR"/>
        </w:rPr>
        <w:t>jednog</w:t>
      </w:r>
      <w:r w:rsidR="000A1718">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83347D">
        <w:t>29</w:t>
      </w:r>
      <w:r w:rsidR="006E6004">
        <w:t>. siječnja 2019</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F24937" w:rsidRPr="00F24937">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r>
      <w:r w:rsidRPr="00F24937">
        <w:rPr>
          <w:rFonts w:cs="Times New Roman" w:eastAsia="Times New Roman"/>
          <w:b w:val="false"/>
          <w:lang w:eastAsia="hr-HR"/>
        </w:rPr>
        <w:t xml:space="preserve">                                </w:t>
      </w:r>
      <w:r w:rsidR="00CF3FD6" w:rsidRPr="00F24937">
        <w:rPr>
          <w:rFonts w:cs="Times New Roman" w:eastAsia="Times New Roman"/>
          <w:b w:val="false"/>
          <w:lang w:eastAsia="hr-HR"/>
        </w:rPr>
        <w:t>Vesna Sremac Šoštar</w:t>
      </w:r>
      <w:r w:rsidR="00F24937" w:rsidRPr="00F24937">
        <w:rPr>
          <w:b w:val="false"/>
        </w:rPr>
        <w:t>,v.r.</w:t>
      </w:r>
    </w:p>
    <w:p w:rsidRDefault="00F24937" w:rsidP="00D338FD" w:rsidR="00F24937" w:rsidRPr="00F24937">
      <w:pPr>
        <w:pStyle w:val="Uvuenotijeloteksta"/>
        <w:ind w:firstLine="141" w:left="1983"/>
        <w:jc w:val="right"/>
        <w:rPr>
          <w:b w:val="false"/>
        </w:rPr>
      </w:pPr>
      <w:r w:rsidRPr="00F24937">
        <w:rPr>
          <w:b w:val="false"/>
        </w:rPr>
        <w:t>Za točnost otpravka</w:t>
      </w:r>
    </w:p>
    <w:p w:rsidRDefault="00F24937" w:rsidP="00A20E10" w:rsidR="009A1C7B" w:rsidRPr="00F24937">
      <w:pPr>
        <w:pStyle w:val="Uvuenotijeloteksta"/>
        <w:ind w:firstLine="141" w:left="1983"/>
        <w:jc w:val="right"/>
        <w:rPr>
          <w:rFonts w:cs="Times New Roman" w:eastAsia="Times New Roman"/>
          <w:b w:val="false"/>
          <w:lang w:eastAsia="hr-HR"/>
        </w:rPr>
      </w:pPr>
      <w:r w:rsidRPr="00F24937">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F24937" w:rsidR="00A20E10" w:rsidRPr="00F24937">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sectPr w:rsidSect="00994DE3" w:rsidR="00A20E10" w:rsidRPr="00F24937">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4937"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BF10B3">
      <w:t>211</w:t>
    </w:r>
    <w:r w:rsidR="001125AD">
      <w:t>/19</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113C45" w:rsidP="00994DE3" w:rsidR="00994DE3">
        <w:pPr>
          <w:pStyle w:val="Zaglavlje"/>
          <w:jc w:val="right"/>
        </w:pPr>
        <w:r>
          <w:t>48.St-</w:t>
        </w:r>
        <w:r w:rsidR="00BF10B3">
          <w:t>211/19</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0C61615"/>
    <w:multiLevelType w:val="hybridMultilevel"/>
    <w:tmpl w:val="EE8056AE"/>
    <w:lvl w:tplc="FE78F5C4" w:ilvl="0">
      <w:start w:val="2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7">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1">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2">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4">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AB50059"/>
    <w:multiLevelType w:val="hybridMultilevel"/>
    <w:tmpl w:val="DB9A201A"/>
    <w:lvl w:tplc="5B2C18BA" w:ilvl="0">
      <w:start w:val="2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6">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7">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9">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4"/>
  </w:num>
  <w:num w:numId="10">
    <w:abstractNumId w:val="9"/>
  </w:num>
  <w:num w:numId="11">
    <w:abstractNumId w:val="2"/>
  </w:num>
  <w:num w:numId="12">
    <w:abstractNumId w:val="8"/>
  </w:num>
  <w:num w:numId="13">
    <w:abstractNumId w:val="12"/>
  </w:num>
  <w:num w:numId="14">
    <w:abstractNumId w:val="19"/>
  </w:num>
  <w:num w:numId="15">
    <w:abstractNumId w:val="11"/>
  </w:num>
  <w:num w:numId="16">
    <w:abstractNumId w:val="3"/>
  </w:num>
  <w:num w:numId="17">
    <w:abstractNumId w:val="4"/>
  </w:num>
  <w:num w:numId="18">
    <w:abstractNumId w:val="6"/>
  </w:num>
  <w:num w:numId="19">
    <w:abstractNumId w:val="15"/>
  </w:num>
  <w:num w:numId="2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A1718"/>
    <w:rsid w:val="000B2149"/>
    <w:rsid w:val="000C4886"/>
    <w:rsid w:val="000E1695"/>
    <w:rsid w:val="001060B0"/>
    <w:rsid w:val="001125AD"/>
    <w:rsid w:val="00113C45"/>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21A67"/>
    <w:rsid w:val="00450998"/>
    <w:rsid w:val="00462590"/>
    <w:rsid w:val="00474665"/>
    <w:rsid w:val="004A0CE7"/>
    <w:rsid w:val="004A0E50"/>
    <w:rsid w:val="004A232D"/>
    <w:rsid w:val="004A64EA"/>
    <w:rsid w:val="004B72A9"/>
    <w:rsid w:val="004C2548"/>
    <w:rsid w:val="004C25F1"/>
    <w:rsid w:val="004C4025"/>
    <w:rsid w:val="004D61B5"/>
    <w:rsid w:val="004E0CC2"/>
    <w:rsid w:val="00505240"/>
    <w:rsid w:val="005151FF"/>
    <w:rsid w:val="005315D9"/>
    <w:rsid w:val="00531B1D"/>
    <w:rsid w:val="00533382"/>
    <w:rsid w:val="005427D1"/>
    <w:rsid w:val="00542EE7"/>
    <w:rsid w:val="005864E0"/>
    <w:rsid w:val="005C03B5"/>
    <w:rsid w:val="006451BE"/>
    <w:rsid w:val="0065404E"/>
    <w:rsid w:val="006630E6"/>
    <w:rsid w:val="00666263"/>
    <w:rsid w:val="00667C20"/>
    <w:rsid w:val="006811E3"/>
    <w:rsid w:val="00683422"/>
    <w:rsid w:val="006C157D"/>
    <w:rsid w:val="006D0EC3"/>
    <w:rsid w:val="006D37EF"/>
    <w:rsid w:val="006D6ACD"/>
    <w:rsid w:val="006D7209"/>
    <w:rsid w:val="006E6004"/>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3347D"/>
    <w:rsid w:val="00842B89"/>
    <w:rsid w:val="008521C2"/>
    <w:rsid w:val="00852BC6"/>
    <w:rsid w:val="0086700A"/>
    <w:rsid w:val="0088666A"/>
    <w:rsid w:val="008A2BD6"/>
    <w:rsid w:val="008B32CA"/>
    <w:rsid w:val="008B74A3"/>
    <w:rsid w:val="008C3809"/>
    <w:rsid w:val="008D12F2"/>
    <w:rsid w:val="008D2F73"/>
    <w:rsid w:val="00903ED3"/>
    <w:rsid w:val="00910687"/>
    <w:rsid w:val="009127B9"/>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AE14C2"/>
    <w:rsid w:val="00B0164E"/>
    <w:rsid w:val="00B03CD0"/>
    <w:rsid w:val="00B13DA3"/>
    <w:rsid w:val="00B2381D"/>
    <w:rsid w:val="00B67A9F"/>
    <w:rsid w:val="00B71151"/>
    <w:rsid w:val="00B72B72"/>
    <w:rsid w:val="00B920E0"/>
    <w:rsid w:val="00B954A7"/>
    <w:rsid w:val="00BB4CB5"/>
    <w:rsid w:val="00BB7D85"/>
    <w:rsid w:val="00BC0DBC"/>
    <w:rsid w:val="00BC4CE2"/>
    <w:rsid w:val="00BD271E"/>
    <w:rsid w:val="00BF10B3"/>
    <w:rsid w:val="00C05B38"/>
    <w:rsid w:val="00C1585A"/>
    <w:rsid w:val="00C237CC"/>
    <w:rsid w:val="00C37F42"/>
    <w:rsid w:val="00C53740"/>
    <w:rsid w:val="00C80CFD"/>
    <w:rsid w:val="00C8248A"/>
    <w:rsid w:val="00C907BC"/>
    <w:rsid w:val="00C9256A"/>
    <w:rsid w:val="00CA2709"/>
    <w:rsid w:val="00CB121F"/>
    <w:rsid w:val="00CC4CC9"/>
    <w:rsid w:val="00CC5640"/>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2512"/>
    <w:rsid w:val="00E854FE"/>
    <w:rsid w:val="00EA163A"/>
    <w:rsid w:val="00EA30C4"/>
    <w:rsid w:val="00EA3AF8"/>
    <w:rsid w:val="00EB07C2"/>
    <w:rsid w:val="00EB1046"/>
    <w:rsid w:val="00EB45AB"/>
    <w:rsid w:val="00ED307F"/>
    <w:rsid w:val="00ED5B18"/>
    <w:rsid w:val="00ED6BC2"/>
    <w:rsid w:val="00ED70B3"/>
    <w:rsid w:val="00EE4663"/>
    <w:rsid w:val="00EE5C59"/>
    <w:rsid w:val="00EE6B44"/>
    <w:rsid w:val="00F145EB"/>
    <w:rsid w:val="00F24937"/>
    <w:rsid w:val="00F33CE5"/>
    <w:rsid w:val="00F35B8D"/>
    <w:rsid w:val="00F45796"/>
    <w:rsid w:val="00F51580"/>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 w:styleId="Tijeloteksta-uvlaka2" w:type="paragraph">
    <w:name w:val="Body Text Indent 2"/>
    <w:basedOn w:val="Normal"/>
    <w:link w:val="Tijeloteksta-uvlaka2Char"/>
    <w:uiPriority w:val="99"/>
    <w:unhideWhenUsed/>
    <w:rsid w:val="00531B1D"/>
    <w:pPr>
      <w:ind w:firstLine="720"/>
      <w:jc w:val="both"/>
    </w:pPr>
  </w:style>
  <w:style w:customStyle="true" w:styleId="Tijeloteksta-uvlaka2Char" w:type="character">
    <w:name w:val="Tijelo teksta - uvlaka 2 Char"/>
    <w:basedOn w:val="Zadanifontodlomka"/>
    <w:link w:val="Tijeloteksta-uvlaka2"/>
    <w:uiPriority w:val="99"/>
    <w:rsid w:val="00531B1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 w:styleId="Tijeloteksta-uvlaka2" w:type="paragraph">
    <w:name w:val="Body Text Indent 2"/>
    <w:basedOn w:val="Normal"/>
    <w:link w:val="Tijeloteksta-uvlaka2Char"/>
    <w:uiPriority w:val="99"/>
    <w:unhideWhenUsed/>
    <w:rsid w:val="00531B1D"/>
    <w:pPr>
      <w:ind w:firstLine="720"/>
      <w:jc w:val="both"/>
    </w:pPr>
  </w:style>
  <w:style w:customStyle="1" w:styleId="Tijeloteksta-uvlaka2Char" w:type="character">
    <w:name w:val="Tijelo teksta - uvlaka 2 Char"/>
    <w:basedOn w:val="Zadanifontodlomka"/>
    <w:link w:val="Tijeloteksta-uvlaka2"/>
    <w:uiPriority w:val="99"/>
    <w:rsid w:val="00531B1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2019.</izvorni_sadrzaj>
    <derivirana_varijabla naziv="DomainObject.Predmet.DatumOsnivanja_1">25.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St-211/2019</izvorni_sadrzaj>
    <derivirana_varijabla naziv="DomainObject.Predmet.OznakaBroj_1">St-211/2019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DIVERSUS Latit j.d.o.o. za graditeljstvo i usluge</izvorni_sadrzaj>
    <derivirana_varijabla naziv="DomainObject.Predmet.ProtustrankaFormated_1">  DIVERSUS Latit j.d.o.o. za graditeljstvo i usluge</derivirana_varijabla>
  </DomainObject.Predmet.ProtustrankaFormated>
  <DomainObject.Predmet.ProtustrankaFormatedOIB>
    <izvorni_sadrzaj>  DIVERSUS Latit j.d.o.o. za graditeljstvo i usluge, OIB 78440117525</izvorni_sadrzaj>
    <derivirana_varijabla naziv="DomainObject.Predmet.ProtustrankaFormatedOIB_1">  DIVERSUS Latit j.d.o.o. za graditeljstvo i usluge, OIB 78440117525</derivirana_varijabla>
  </DomainObject.Predmet.ProtustrankaFormatedOIB>
  <DomainObject.Predmet.ProtustrankaFormatedWithAdress>
    <izvorni_sadrzaj> DIVERSUS Latit j.d.o.o. za graditeljstvo i usluge, Kruge 21, 10000 Zagreb</izvorni_sadrzaj>
    <derivirana_varijabla naziv="DomainObject.Predmet.ProtustrankaFormatedWithAdress_1"> DIVERSUS Latit j.d.o.o. za graditeljstvo i usluge, Kruge 21, 10000 Zagreb</derivirana_varijabla>
  </DomainObject.Predmet.ProtustrankaFormatedWithAdress>
  <DomainObject.Predmet.ProtustrankaFormatedWithAdressOIB>
    <izvorni_sadrzaj> DIVERSUS Latit j.d.o.o. za graditeljstvo i usluge, OIB 78440117525, Kruge 21, 10000 Zagreb</izvorni_sadrzaj>
    <derivirana_varijabla naziv="DomainObject.Predmet.ProtustrankaFormatedWithAdressOIB_1"> DIVERSUS Latit j.d.o.o. za graditeljstvo i usluge, OIB 78440117525, Kruge 21, 10000 Zagreb</derivirana_varijabla>
  </DomainObject.Predmet.ProtustrankaFormatedWithAdressOIB>
  <DomainObject.Predmet.ProtustrankaWithAdress>
    <izvorni_sadrzaj>DIVERSUS Latit j.d.o.o. za graditeljstvo i usluge Kruge 21, 10000 Zagreb</izvorni_sadrzaj>
    <derivirana_varijabla naziv="DomainObject.Predmet.ProtustrankaWithAdress_1">DIVERSUS Latit j.d.o.o. za graditeljstvo i usluge Kruge 21, 10000 Zagreb</derivirana_varijabla>
  </DomainObject.Predmet.ProtustrankaWithAdress>
  <DomainObject.Predmet.ProtustrankaWithAdressOIB>
    <izvorni_sadrzaj>DIVERSUS Latit j.d.o.o. za graditeljstvo i usluge, OIB 78440117525, Kruge 21, 10000 Zagreb</izvorni_sadrzaj>
    <derivirana_varijabla naziv="DomainObject.Predmet.ProtustrankaWithAdressOIB_1">DIVERSUS Latit j.d.o.o. za graditeljstvo i usluge, OIB 78440117525, Kruge 21, 10000 Zagreb</derivirana_varijabla>
  </DomainObject.Predmet.ProtustrankaWithAdressOIB>
  <DomainObject.Predmet.ProtustrankaNazivFormated>
    <izvorni_sadrzaj>DIVERSUS Latit j.d.o.o. za graditeljstvo i usluge</izvorni_sadrzaj>
    <derivirana_varijabla naziv="DomainObject.Predmet.ProtustrankaNazivFormated_1">DIVERSUS Latit j.d.o.o. za graditeljstvo i usluge</derivirana_varijabla>
  </DomainObject.Predmet.ProtustrankaNazivFormated>
  <DomainObject.Predmet.ProtustrankaNazivFormatedOIB>
    <izvorni_sadrzaj>DIVERSUS Latit j.d.o.o. za graditeljstvo i usluge, OIB 78440117525</izvorni_sadrzaj>
    <derivirana_varijabla naziv="DomainObject.Predmet.ProtustrankaNazivFormatedOIB_1">DIVERSUS Latit j.d.o.o. za graditeljstvo i usluge, OIB 78440117525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DIVERSUS Latit j.d.o.o. za graditeljstvo i usluge</item>
    </izvorni_sadrzaj>
    <derivirana_varijabla naziv="DomainObject.Predmet.ProtuStrankaListFormated_1">
      <item>DIVERSUS Latit j.d.o.o. za graditeljstvo i usluge</item>
    </derivirana_varijabla>
  </DomainObject.Predmet.ProtuStrankaListFormated>
  <DomainObject.Predmet.ProtuStrankaListFormatedOIB>
    <izvorni_sadrzaj>
      <item>DIVERSUS Latit j.d.o.o. za graditeljstvo i usluge, OIB 78440117525</item>
    </izvorni_sadrzaj>
    <derivirana_varijabla naziv="DomainObject.Predmet.ProtuStrankaListFormatedOIB_1">
      <item>DIVERSUS Latit j.d.o.o. za graditeljstvo i usluge, OIB 78440117525</item>
    </derivirana_varijabla>
  </DomainObject.Predmet.ProtuStrankaListFormatedOIB>
  <DomainObject.Predmet.ProtuStrankaListFormatedWithAdress>
    <izvorni_sadrzaj>
      <item>DIVERSUS Latit j.d.o.o. za graditeljstvo i usluge, Kruge 21, 10000 Zagreb</item>
    </izvorni_sadrzaj>
    <derivirana_varijabla naziv="DomainObject.Predmet.ProtuStrankaListFormatedWithAdress_1">
      <item>DIVERSUS Latit j.d.o.o. za graditeljstvo i usluge, Kruge 21, 10000 Zagreb</item>
    </derivirana_varijabla>
  </DomainObject.Predmet.ProtuStrankaListFormatedWithAdress>
  <DomainObject.Predmet.ProtuStrankaListFormatedWithAdressOIB>
    <izvorni_sadrzaj>
      <item>DIVERSUS Latit j.d.o.o. za graditeljstvo i usluge, OIB 78440117525, Kruge 21, 10000 Zagreb</item>
    </izvorni_sadrzaj>
    <derivirana_varijabla naziv="DomainObject.Predmet.ProtuStrankaListFormatedWithAdressOIB_1">
      <item>DIVERSUS Latit j.d.o.o. za graditeljstvo i usluge, OIB 78440117525, Kruge 21, 10000 Zagreb</item>
    </derivirana_varijabla>
  </DomainObject.Predmet.ProtuStrankaListFormatedWithAdressOIB>
  <DomainObject.Predmet.ProtuStrankaListNazivFormated>
    <izvorni_sadrzaj>
      <item>DIVERSUS Latit j.d.o.o. za graditeljstvo i usluge</item>
    </izvorni_sadrzaj>
    <derivirana_varijabla naziv="DomainObject.Predmet.ProtuStrankaListNazivFormated_1">
      <item>DIVERSUS Latit j.d.o.o. za graditeljstvo i usluge</item>
    </derivirana_varijabla>
  </DomainObject.Predmet.ProtuStrankaListNazivFormated>
  <DomainObject.Predmet.ProtuStrankaListNazivFormatedOIB>
    <izvorni_sadrzaj>
      <item>DIVERSUS Latit j.d.o.o. za graditeljstvo i usluge, OIB 78440117525</item>
    </izvorni_sadrzaj>
    <derivirana_varijabla naziv="DomainObject.Predmet.ProtuStrankaListNazivFormatedOIB_1">
      <item>DIVERSUS Latit j.d.o.o. za graditeljstvo i usluge, OIB 78440117525</item>
    </derivirana_varijabla>
  </DomainObject.Predmet.ProtuStrankaListNazivFormatedOIB>
  <DomainObject.Predmet.OstaliListFormated>
    <izvorni_sadrzaj>
      <item>Marija Miličević</item>
    </izvorni_sadrzaj>
    <derivirana_varijabla naziv="DomainObject.Predmet.OstaliListFormated_1">
      <item>Marija Miličević</item>
    </derivirana_varijabla>
  </DomainObject.Predmet.OstaliListFormated>
  <DomainObject.Predmet.OstaliListFormatedOIB>
    <izvorni_sadrzaj>
      <item>Marija Miličević, OIB 46665962308</item>
    </izvorni_sadrzaj>
    <derivirana_varijabla naziv="DomainObject.Predmet.OstaliListFormatedOIB_1">
      <item>Marija Miličević, OIB 46665962308</item>
    </derivirana_varijabla>
  </DomainObject.Predmet.OstaliListFormatedOIB>
  <DomainObject.Predmet.OstaliListFormatedWithAdress>
    <izvorni_sadrzaj>
      <item>Marija Miličević, Ratarska Ulica 28, 10000 Zagreb</item>
    </izvorni_sadrzaj>
    <derivirana_varijabla naziv="DomainObject.Predmet.OstaliListFormatedWithAdress_1">
      <item>Marija Miličević, Ratarska Ulica 28, 10000 Zagreb</item>
    </derivirana_varijabla>
  </DomainObject.Predmet.OstaliListFormatedWithAdress>
  <DomainObject.Predmet.OstaliListFormatedWithAdressOIB>
    <izvorni_sadrzaj>
      <item>Marija Miličević, OIB 46665962308, Ratarska Ulica 28, 10000 Zagreb</item>
    </izvorni_sadrzaj>
    <derivirana_varijabla naziv="DomainObject.Predmet.OstaliListFormatedWithAdressOIB_1">
      <item>Marija Miličević, OIB 46665962308, Ratarska Ulica 28, 10000 Zagreb</item>
    </derivirana_varijabla>
  </DomainObject.Predmet.OstaliListFormatedWithAdressOIB>
  <DomainObject.Predmet.OstaliListNazivFormated>
    <izvorni_sadrzaj>
      <item>Marija Miličević</item>
    </izvorni_sadrzaj>
    <derivirana_varijabla naziv="DomainObject.Predmet.OstaliListNazivFormated_1">
      <item>Marija Miličević</item>
    </derivirana_varijabla>
  </DomainObject.Predmet.OstaliListNazivFormated>
  <DomainObject.Predmet.OstaliListNazivFormatedOIB>
    <izvorni_sadrzaj>
      <item>Marija Miličević, OIB 46665962308</item>
    </izvorni_sadrzaj>
    <derivirana_varijabla naziv="DomainObject.Predmet.OstaliListNazivFormatedOIB_1">
      <item>Marija Miličević, OIB 46665962308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DIVERSUS Latit j.d.o.o. za graditeljstvo i usluge</izvorni_sadrzaj>
    <derivirana_varijabla naziv="DomainObject.Predmet.ProtustrankaIDrugi_1">DIVERSUS Latit j.d.o.o. za graditeljstvo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DIVERSUS Latit j.d.o.o. za graditeljstvo i usluge, OIB 78440117525, Kruge 21, 10000 Zagreb</izvorni_sadrzaj>
    <derivirana_varijabla naziv="DomainObject.Predmet.ProtustrankaIDrugiAdressOIB_1">DIVERSUS Latit j.d.o.o. za graditeljstvo i usluge, OIB 78440117525, Kruge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DIVERSUS Latit j.d.o.o. za graditeljstvo i usluge</item>
      <item>Marija Miličević</item>
    </izvorni_sadrzaj>
    <derivirana_varijabla naziv="DomainObject.Predmet.SudioniciListNaziv_1">
      <item>FINA Regionalni centar Zagreb</item>
      <item>DIVERSUS Latit j.d.o.o. za graditeljstvo i usluge</item>
      <item>Marija Miličević</item>
    </derivirana_varijabla>
  </DomainObject.Predmet.SudioniciListNaziv>
  <DomainObject.Predmet.SudioniciListAdressOIB>
    <izvorni_sadrzaj>
      <item>FINA Regionalni centar Zagreb, OIB 85821130368, Trg svibanjskih žrtava 1995. 1,10000 Zagreb</item>
      <item>DIVERSUS Latit j.d.o.o. za graditeljstvo i usluge, OIB 78440117525, Kruge 21,10000 Zagreb</item>
      <item>Marija Miličević, OIB 46665962308, Ratarska Ulica 28,10000 Zagreb</item>
    </izvorni_sadrzaj>
    <derivirana_varijabla naziv="DomainObject.Predmet.SudioniciListAdressOIB_1">
      <item>FINA Regionalni centar Zagreb, OIB 85821130368, Trg svibanjskih žrtava 1995. 1,10000 Zagreb</item>
      <item>DIVERSUS Latit j.d.o.o. za graditeljstvo i usluge, OIB 78440117525, Kruge 21,10000 Zagreb</item>
      <item>Marija Miličević, OIB 46665962308, Ratarska Ulica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78440117525</item>
      <item>, OIB 46665962308</item>
    </izvorni_sadrzaj>
    <derivirana_varijabla naziv="DomainObject.Predmet.SudioniciListNazivOIB_1">
      <item>, OIB 85821130368</item>
      <item>, OIB 78440117525</item>
      <item>, OIB 46665962308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7CF471-68AE-44FA-97D6-81AB65BFD1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885</properties:Words>
  <properties:Characters>4976</properties:Characters>
  <properties:Lines>134</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2019-01-28T13:24:00Z</dcterms:created>
  <dc:creator>Vinka Mihalinčić</dc:creator>
  <cp:lastModifiedBy>Matea Bizjak</cp:lastModifiedBy>
  <cp:lastPrinted>2019-01-29T06:48:00Z</cp:lastPrinted>
  <dcterms:modified xmlns:xsi="http://www.w3.org/2001/XMLSchema-instance" xsi:type="dcterms:W3CDTF">2019-01-29T06:48:00Z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St-211-19-1.prethodni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