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b87b" w14:paraId="8f5b87b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691A34" w:rsidRPr="00691A34">
        <w:rPr>
          <w:rFonts w:cs="Times New Roman" w:eastAsia="Times New Roman"/>
          <w:szCs w:val="24"/>
          <w:lang w:eastAsia="hr-HR"/>
        </w:rPr>
        <w:t>CRLJENICA j.d.o.o.</w:t>
      </w:r>
      <w:r>
        <w:rPr>
          <w:szCs w:val="24"/>
        </w:rPr>
        <w:t xml:space="preserve">, </w:t>
      </w:r>
      <w:r w:rsidR="00691A34">
        <w:rPr>
          <w:szCs w:val="24"/>
        </w:rPr>
        <w:t>Pula</w:t>
      </w:r>
      <w:r w:rsidR="003C6DCE">
        <w:rPr>
          <w:szCs w:val="24"/>
        </w:rPr>
        <w:t xml:space="preserve">, </w:t>
      </w:r>
      <w:r w:rsidR="00691A34" w:rsidRPr="00691A34">
        <w:rPr>
          <w:szCs w:val="24"/>
        </w:rPr>
        <w:t>Rizzijeva ulica 8</w:t>
      </w:r>
      <w:r>
        <w:rPr>
          <w:szCs w:val="24"/>
        </w:rPr>
        <w:t xml:space="preserve">, OIB </w:t>
      </w:r>
      <w:r w:rsidR="00691A34" w:rsidRPr="00691A34">
        <w:rPr>
          <w:szCs w:val="24"/>
        </w:rPr>
        <w:t>76128242953</w:t>
      </w:r>
      <w:r>
        <w:rPr>
          <w:szCs w:val="24"/>
        </w:rPr>
        <w:t xml:space="preserve">, MBS </w:t>
      </w:r>
      <w:r w:rsidR="00691A34" w:rsidRPr="00691A34">
        <w:rPr>
          <w:szCs w:val="24"/>
        </w:rPr>
        <w:t>130059759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E0612">
        <w:rPr>
          <w:rFonts w:cs="Times New Roman" w:eastAsia="Times New Roman"/>
          <w:szCs w:val="24"/>
          <w:lang w:eastAsia="hr-HR"/>
        </w:rPr>
        <w:t>14.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91A34" w:rsidRPr="00691A34">
        <w:rPr>
          <w:rFonts w:cs="Times New Roman" w:eastAsia="Times New Roman"/>
          <w:szCs w:val="24"/>
          <w:lang w:eastAsia="hr-HR"/>
        </w:rPr>
        <w:t>CRLJENICA j.d.o.o.</w:t>
      </w:r>
      <w:r w:rsidR="00691A34">
        <w:rPr>
          <w:szCs w:val="24"/>
        </w:rPr>
        <w:t xml:space="preserve">, Pula, </w:t>
      </w:r>
      <w:r w:rsidR="00691A34" w:rsidRPr="00691A34">
        <w:rPr>
          <w:szCs w:val="24"/>
        </w:rPr>
        <w:t>Rizzijeva ulica 8</w:t>
      </w:r>
      <w:r w:rsidR="00691A34">
        <w:rPr>
          <w:szCs w:val="24"/>
        </w:rPr>
        <w:t xml:space="preserve">, OIB </w:t>
      </w:r>
      <w:r w:rsidR="00691A34" w:rsidRPr="00691A34">
        <w:rPr>
          <w:szCs w:val="24"/>
        </w:rPr>
        <w:t>76128242953</w:t>
      </w:r>
      <w:r w:rsidR="00691A34">
        <w:rPr>
          <w:szCs w:val="24"/>
        </w:rPr>
        <w:t xml:space="preserve">, MBS </w:t>
      </w:r>
      <w:r w:rsidR="00691A34" w:rsidRPr="00691A34">
        <w:rPr>
          <w:szCs w:val="24"/>
        </w:rPr>
        <w:t>130059759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E0612">
        <w:rPr>
          <w:rFonts w:cs="Times New Roman" w:eastAsia="Times New Roman"/>
          <w:szCs w:val="24"/>
          <w:lang w:eastAsia="hr-HR"/>
        </w:rPr>
        <w:t>7.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E0612">
        <w:rPr>
          <w:szCs w:val="24"/>
        </w:rPr>
        <w:t>7.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691A34">
        <w:rPr>
          <w:szCs w:val="24"/>
        </w:rPr>
        <w:t>10.464,78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691A34">
        <w:rPr>
          <w:rFonts w:cs="Times New Roman" w:eastAsia="Times New Roman"/>
          <w:szCs w:val="24"/>
          <w:lang w:eastAsia="hr-HR"/>
        </w:rPr>
        <w:t>64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691A34">
        <w:rPr>
          <w:rFonts w:cs="Times New Roman" w:eastAsia="Times New Roman"/>
          <w:szCs w:val="24"/>
          <w:lang w:eastAsia="hr-HR"/>
        </w:rPr>
        <w:t>64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E0612">
        <w:rPr>
          <w:szCs w:val="24"/>
        </w:rPr>
        <w:t>14.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691A34">
      <w:t>64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D2A0C"/>
    <w:rsid w:val="00150DE9"/>
    <w:rsid w:val="002042EA"/>
    <w:rsid w:val="00323A2F"/>
    <w:rsid w:val="003C6DCE"/>
    <w:rsid w:val="004D3499"/>
    <w:rsid w:val="00554834"/>
    <w:rsid w:val="005B0D83"/>
    <w:rsid w:val="005E7B36"/>
    <w:rsid w:val="00691A34"/>
    <w:rsid w:val="006E7CDE"/>
    <w:rsid w:val="0073670E"/>
    <w:rsid w:val="0086578A"/>
    <w:rsid w:val="00960E3E"/>
    <w:rsid w:val="009676C7"/>
    <w:rsid w:val="00AE1905"/>
    <w:rsid w:val="00BA2EBB"/>
    <w:rsid w:val="00BE0A01"/>
    <w:rsid w:val="00C56EB7"/>
    <w:rsid w:val="00D35762"/>
    <w:rsid w:val="00E0329B"/>
    <w:rsid w:val="00E47590"/>
    <w:rsid w:val="00F7534F"/>
    <w:rsid w:val="00F809D1"/>
    <w:rsid w:val="00FC6686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68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6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6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68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6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6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CRLJENICA j.d.o.o. PULA</izvorni_sadrzaj>
    <derivirana_varijabla naziv="DomainObject.Predmet.ProtustrankaFormated_1">  CRLJENICA j.d.o.o. PULA</derivirana_varijabla>
  </DomainObject.Predmet.ProtustrankaFormated>
  <DomainObject.Predmet.ProtustrankaFormatedOIB>
    <izvorni_sadrzaj>  CRLJENICA j.d.o.o. PULA, OIB 76128242953</izvorni_sadrzaj>
    <derivirana_varijabla naziv="DomainObject.Predmet.ProtustrankaFormatedOIB_1">  CRLJENICA j.d.o.o. PULA, OIB 76128242953</derivirana_varijabla>
  </DomainObject.Predmet.ProtustrankaFormatedOIB>
  <DomainObject.Predmet.ProtustrankaFormatedWithAdress>
    <izvorni_sadrzaj> CRLJENICA j.d.o.o. PULA, Rizzijeva ulica 8, 52100 Pula</izvorni_sadrzaj>
    <derivirana_varijabla naziv="DomainObject.Predmet.ProtustrankaFormatedWithAdress_1"> CRLJENICA j.d.o.o. PULA, Rizzijeva ulica 8, 52100 Pula</derivirana_varijabla>
  </DomainObject.Predmet.ProtustrankaFormatedWithAdress>
  <DomainObject.Predmet.ProtustrankaFormatedWithAdressOIB>
    <izvorni_sadrzaj> CRLJENICA j.d.o.o. PULA, OIB 76128242953, Rizzijeva ulica 8, 52100 Pula</izvorni_sadrzaj>
    <derivirana_varijabla naziv="DomainObject.Predmet.ProtustrankaFormatedWithAdressOIB_1"> CRLJENICA j.d.o.o. PULA, OIB 76128242953, Rizzijeva ulica 8, 52100 Pula</derivirana_varijabla>
  </DomainObject.Predmet.ProtustrankaFormatedWithAdressOIB>
  <DomainObject.Predmet.ProtustrankaWithAdress>
    <izvorni_sadrzaj>CRLJENICA j.d.o.o. PULA Rizzijeva ulica 8, 52100 Pula</izvorni_sadrzaj>
    <derivirana_varijabla naziv="DomainObject.Predmet.ProtustrankaWithAdress_1">CRLJENICA j.d.o.o. PULA Rizzijeva ulica 8, 52100 Pula</derivirana_varijabla>
  </DomainObject.Predmet.ProtustrankaWithAdress>
  <DomainObject.Predmet.ProtustrankaWithAdressOIB>
    <izvorni_sadrzaj>CRLJENICA j.d.o.o. PULA, OIB 76128242953, Rizzijeva ulica 8, 52100 Pula</izvorni_sadrzaj>
    <derivirana_varijabla naziv="DomainObject.Predmet.ProtustrankaWithAdressOIB_1">CRLJENICA j.d.o.o. PULA, OIB 76128242953, Rizzijeva ulica 8, 52100 Pula</derivirana_varijabla>
  </DomainObject.Predmet.ProtustrankaWithAdressOIB>
  <DomainObject.Predmet.ProtustrankaNazivFormated>
    <izvorni_sadrzaj>CRLJENICA j.d.o.o. PULA</izvorni_sadrzaj>
    <derivirana_varijabla naziv="DomainObject.Predmet.ProtustrankaNazivFormated_1">CRLJENICA j.d.o.o. PULA</derivirana_varijabla>
  </DomainObject.Predmet.ProtustrankaNazivFormated>
  <DomainObject.Predmet.ProtustrankaNazivFormatedOIB>
    <izvorni_sadrzaj>CRLJENICA j.d.o.o. PULA, OIB 76128242953</izvorni_sadrzaj>
    <derivirana_varijabla naziv="DomainObject.Predmet.ProtustrankaNazivFormatedOIB_1">CRLJENICA j.d.o.o. PULA, OIB 76128242953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10464.78</izvorni_sadrzaj>
    <derivirana_varijabla naziv="DomainObject.Predmet.TrenutnaVrijednost_1">10464.78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CRLJENICA j.d.o.o. PULA</item>
    </izvorni_sadrzaj>
    <derivirana_varijabla naziv="DomainObject.Predmet.ProtuStrankaListFormated_1">
      <item>CRLJENICA j.d.o.o. PULA</item>
    </derivirana_varijabla>
  </DomainObject.Predmet.ProtuStrankaListFormated>
  <DomainObject.Predmet.ProtuStrankaListFormatedOIB>
    <izvorni_sadrzaj>
      <item>CRLJENICA j.d.o.o. PULA, OIB 76128242953</item>
    </izvorni_sadrzaj>
    <derivirana_varijabla naziv="DomainObject.Predmet.ProtuStrankaListFormatedOIB_1">
      <item>CRLJENICA j.d.o.o. PULA, OIB 76128242953</item>
    </derivirana_varijabla>
  </DomainObject.Predmet.ProtuStrankaListFormatedOIB>
  <DomainObject.Predmet.ProtuStrankaListFormatedWithAdress>
    <izvorni_sadrzaj>
      <item>CRLJENICA j.d.o.o. PULA, Rizzijeva ulica 8, 52100 Pula</item>
    </izvorni_sadrzaj>
    <derivirana_varijabla naziv="DomainObject.Predmet.ProtuStrankaListFormatedWithAdress_1">
      <item>CRLJENICA j.d.o.o. PULA, Rizzijeva ulica 8, 52100 Pula</item>
    </derivirana_varijabla>
  </DomainObject.Predmet.ProtuStrankaListFormatedWithAdress>
  <DomainObject.Predmet.ProtuStrankaListFormatedWithAdressOIB>
    <izvorni_sadrzaj>
      <item>CRLJENICA j.d.o.o. PULA, OIB 76128242953, Rizzijeva ulica 8, 52100 Pula</item>
    </izvorni_sadrzaj>
    <derivirana_varijabla naziv="DomainObject.Predmet.ProtuStrankaListFormatedWithAdressOIB_1">
      <item>CRLJENICA j.d.o.o. PULA, OIB 76128242953, Rizzijeva ulica 8, 52100 Pula</item>
    </derivirana_varijabla>
  </DomainObject.Predmet.ProtuStrankaListFormatedWithAdressOIB>
  <DomainObject.Predmet.ProtuStrankaListNazivFormated>
    <izvorni_sadrzaj>
      <item>CRLJENICA j.d.o.o. PULA</item>
    </izvorni_sadrzaj>
    <derivirana_varijabla naziv="DomainObject.Predmet.ProtuStrankaListNazivFormated_1">
      <item>CRLJENICA j.d.o.o. PULA</item>
    </derivirana_varijabla>
  </DomainObject.Predmet.ProtuStrankaListNazivFormated>
  <DomainObject.Predmet.ProtuStrankaListNazivFormatedOIB>
    <izvorni_sadrzaj>
      <item>CRLJENICA j.d.o.o. PULA, OIB 76128242953</item>
    </izvorni_sadrzaj>
    <derivirana_varijabla naziv="DomainObject.Predmet.ProtuStrankaListNazivFormatedOIB_1">
      <item>CRLJENICA j.d.o.o. PULA, OIB 76128242953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CRLJENICA j.d.o.o. PULA</izvorni_sadrzaj>
    <derivirana_varijabla naziv="DomainObject.Predmet.ProtustrankaIDrugi_1">CRLJENICA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CRLJENICA j.d.o.o. PULA, OIB 76128242953, Rizzijeva ulica 8, 52100 Pula</izvorni_sadrzaj>
    <derivirana_varijabla naziv="DomainObject.Predmet.ProtustrankaIDrugiAdressOIB_1">CRLJENICA j.d.o.o. PULA, OIB 76128242953, Rizzijeva ulica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CRLJENICA j.d.o.o. PULA</item>
    </izvorni_sadrzaj>
    <derivirana_varijabla naziv="DomainObject.Predmet.SudioniciListNaziv_1">
      <item>FINANCIJSKA AGENCIJA, RC RIJEKA, PODRUŽNICA PULA, PULA</item>
      <item>CRLJENICA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CRLJENICA j.d.o.o. PULA, OIB 76128242953, Rizzijeva ulica 8,52100 Pula</item>
    </izvorni_sadrzaj>
    <derivirana_varijabla naziv="DomainObject.Predmet.SudioniciListAdressOIB_1">
      <item>FINANCIJSKA AGENCIJA, RC RIJEKA, PODRUŽNICA PULA, PULA, OIB 85821130368, F. Kurelca 8,51000 Rijeka</item>
      <item>CRLJENICA j.d.o.o. PULA, OIB 76128242953, Rizzijeva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76128242953</item>
    </izvorni_sadrzaj>
    <derivirana_varijabla naziv="DomainObject.Predmet.SudioniciListNazivOIB_1">
      <item>, OIB 85821130368</item>
      <item>, OIB 76128242953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2666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2018-03-14T09:20:00Z</dcterms:created>
  <dc:creator>Mihaela Kaligari</dc:creator>
  <cp:lastModifiedBy>Kristina Pauletić</cp:lastModifiedBy>
  <cp:lastPrinted>2018-03-14T09:19:00Z</cp:lastPrinted>
  <dcterms:modified xmlns:xsi="http://www.w3.org/2001/XMLSchema-instance" xsi:type="dcterms:W3CDTF">2018-03-14T11:19:00Z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64-18 CRLJENICA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