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4632da8" w14:paraId="4632da8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802BCC">
        <w:t>691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802BCC">
        <w:rPr>
          <w:lang w:val="hr-HR"/>
        </w:rPr>
        <w:t>RIFT</w:t>
      </w:r>
      <w:r w:rsidR="002403EE" w:rsidRPr="002403EE">
        <w:rPr>
          <w:lang w:val="hr-HR"/>
        </w:rPr>
        <w:t xml:space="preserve"> d.o.o.</w:t>
      </w:r>
      <w:r w:rsidR="002403EE">
        <w:rPr>
          <w:lang w:val="hr-HR"/>
        </w:rPr>
        <w:t xml:space="preserve">, </w:t>
      </w:r>
      <w:r w:rsidR="00802BCC">
        <w:rPr>
          <w:lang w:val="hr-HR"/>
        </w:rPr>
        <w:t>Slavonska Ulica 12</w:t>
      </w:r>
      <w:r w:rsidR="002403EE">
        <w:rPr>
          <w:lang w:val="hr-HR"/>
        </w:rPr>
        <w:t>, Split, OIB:</w:t>
      </w:r>
      <w:r w:rsidR="002403EE" w:rsidRPr="002403EE">
        <w:t xml:space="preserve"> </w:t>
      </w:r>
      <w:r w:rsidR="00802BCC" w:rsidRPr="00802BCC">
        <w:rPr>
          <w:lang w:val="hr-HR"/>
        </w:rPr>
        <w:t>13897069370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0C729A">
        <w:rPr>
          <w:lang w:val="hr-HR"/>
        </w:rPr>
        <w:t>14.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</w:t>
      </w:r>
      <w:r w:rsidR="000C729A">
        <w:rPr>
          <w:lang w:val="hr-HR"/>
        </w:rPr>
        <w:t>anka</w:t>
      </w:r>
      <w:r>
        <w:rPr>
          <w:lang w:val="hr-HR"/>
        </w:rPr>
        <w:t xml:space="preserve">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02BCC">
        <w:rPr>
          <w:lang w:val="hr-HR"/>
        </w:rPr>
        <w:t>RIFT</w:t>
      </w:r>
      <w:r w:rsidR="00802BCC" w:rsidRPr="002403EE">
        <w:rPr>
          <w:lang w:val="hr-HR"/>
        </w:rPr>
        <w:t xml:space="preserve"> d.o.o.</w:t>
      </w:r>
      <w:r w:rsidR="00802BCC">
        <w:rPr>
          <w:lang w:val="hr-HR"/>
        </w:rPr>
        <w:t>, Slavonska Ulica 12, Split, OIB:</w:t>
      </w:r>
      <w:r w:rsidR="00802BCC" w:rsidRPr="002403EE">
        <w:t xml:space="preserve"> </w:t>
      </w:r>
      <w:r w:rsidR="00802BCC" w:rsidRPr="00802BCC">
        <w:rPr>
          <w:lang w:val="hr-HR"/>
        </w:rPr>
        <w:t>13897069370</w:t>
      </w:r>
      <w:r w:rsidR="00802BCC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2403EE">
        <w:rPr>
          <w:lang w:val="hr-HR"/>
        </w:rPr>
        <w:t>3. rujna</w:t>
      </w:r>
      <w:r w:rsidR="00EE144B">
        <w:rPr>
          <w:lang w:val="hr-HR"/>
        </w:rPr>
        <w:t xml:space="preserve">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802BCC">
        <w:rPr>
          <w:lang w:val="hr-HR"/>
        </w:rPr>
        <w:t>7.931,24</w:t>
      </w:r>
      <w:r w:rsidR="00A42D2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 w:rsidR="000C729A">
        <w:t>14. rujna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B3317" w:rsidR="00473132">
    <w:pPr>
      <w:pStyle w:val="Zaglavlje"/>
      <w:jc w:val="center"/>
    </w:pPr>
  </w:p>
  <w:p w:rsidRDefault="008B3317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BDE"/>
    <w:rsid w:val="000B4D96"/>
    <w:rsid w:val="000C729A"/>
    <w:rsid w:val="000F03A8"/>
    <w:rsid w:val="002403EE"/>
    <w:rsid w:val="00291D1D"/>
    <w:rsid w:val="002F43E6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02BCC"/>
    <w:rsid w:val="00814EDB"/>
    <w:rsid w:val="00815142"/>
    <w:rsid w:val="00853B3E"/>
    <w:rsid w:val="00875A40"/>
    <w:rsid w:val="008B3317"/>
    <w:rsid w:val="008D2D97"/>
    <w:rsid w:val="009771F7"/>
    <w:rsid w:val="00977F33"/>
    <w:rsid w:val="00981D37"/>
    <w:rsid w:val="00993AAB"/>
    <w:rsid w:val="009940BD"/>
    <w:rsid w:val="009B56F1"/>
    <w:rsid w:val="00A17F84"/>
    <w:rsid w:val="00A2481E"/>
    <w:rsid w:val="00A429D1"/>
    <w:rsid w:val="00A42D2F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B3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3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3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3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3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B3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3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3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3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3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RIFT društvo s ograničenom odgovornošću za knjigovodstvene usluge i posredovanje u trgovini</izvorni_sadrzaj>
    <derivirana_varijabla naziv="DomainObject.Predmet.ProtustrankaFormated_1">  RIFT društvo s ograničenom odgovornošću za knjigovodstvene usluge i posredovanje u trgovini</derivirana_varijabla>
  </DomainObject.Predmet.ProtustrankaFormated>
  <DomainObject.Predmet.ProtustrankaFormatedOIB>
    <izvorni_sadrzaj>  RIFT društvo s ograničenom odgovornošću za knjigovodstvene usluge i posredovanje u trgovini, OIB 13897069370</izvorni_sadrzaj>
    <derivirana_varijabla naziv="DomainObject.Predmet.ProtustrankaFormatedOIB_1">  RIFT društvo s ograničenom odgovornošću za knjigovodstvene usluge i posredovanje u trgovini, OIB 13897069370</derivirana_varijabla>
  </DomainObject.Predmet.ProtustrankaFormatedOIB>
  <DomainObject.Predmet.ProtustrankaFormatedWithAdress>
    <izvorni_sadrzaj> RIFT društvo s ograničenom odgovornošću za knjigovodstvene usluge i posredovanje u trgovini, Slavonska ulica 12, 21000 Split</izvorni_sadrzaj>
    <derivirana_varijabla naziv="DomainObject.Predmet.ProtustrankaFormatedWithAdress_1"> RIFT društvo s ograničenom odgovornošću za knjigovodstvene usluge i posredovanje u trgovini, Slavonska ulica 12, 21000 Split</derivirana_varijabla>
  </DomainObject.Predmet.ProtustrankaFormatedWithAdress>
  <DomainObject.Predmet.ProtustrankaFormatedWithAdressOIB>
    <izvorni_sadrzaj> RIFT društvo s ograničenom odgovornošću za knjigovodstvene usluge i posredovanje u trgovini, OIB 13897069370, Slavonska ulica 12, 21000 Split</izvorni_sadrzaj>
    <derivirana_varijabla naziv="DomainObject.Predmet.ProtustrankaFormatedWithAdressOIB_1"> RIFT društvo s ograničenom odgovornošću za knjigovodstvene usluge i posredovanje u trgovini, OIB 13897069370, Slavonska ulica 12, 21000 Split</derivirana_varijabla>
  </DomainObject.Predmet.ProtustrankaFormatedWithAdressOIB>
  <DomainObject.Predmet.ProtustrankaWithAdress>
    <izvorni_sadrzaj>RIFT društvo s ograničenom odgovornošću za knjigovodstvene usluge i posredovanje u trgovini Slavonska ulica 12, 21000 Split</izvorni_sadrzaj>
    <derivirana_varijabla naziv="DomainObject.Predmet.ProtustrankaWithAdress_1">RIFT društvo s ograničenom odgovornošću za knjigovodstvene usluge i posredovanje u trgovini Slavonska ulica 12, 21000 Split</derivirana_varijabla>
  </DomainObject.Predmet.ProtustrankaWithAdress>
  <DomainObject.Predmet.ProtustrankaWithAdressOIB>
    <izvorni_sadrzaj>RIFT društvo s ograničenom odgovornošću za knjigovodstvene usluge i posredovanje u trgovini, OIB 13897069370, Slavonska ulica 12, 21000 Split</izvorni_sadrzaj>
    <derivirana_varijabla naziv="DomainObject.Predmet.ProtustrankaWithAdressOIB_1">RIFT društvo s ograničenom odgovornošću za knjigovodstvene usluge i posredovanje u trgovini, OIB 13897069370, Slavonska ulica 12, 21000 Split</derivirana_varijabla>
  </DomainObject.Predmet.ProtustrankaWithAdressOIB>
  <DomainObject.Predmet.ProtustrankaNazivFormated>
    <izvorni_sadrzaj>RIFT društvo s ograničenom odgovornošću za knjigovodstvene usluge i posredovanje u trgovini</izvorni_sadrzaj>
    <derivirana_varijabla naziv="DomainObject.Predmet.ProtustrankaNazivFormated_1">RIFT društvo s ograničenom odgovornošću za knjigovodstvene usluge i posredovanje u trgovini</derivirana_varijabla>
  </DomainObject.Predmet.ProtustrankaNazivFormated>
  <DomainObject.Predmet.ProtustrankaNazivFormatedOIB>
    <izvorni_sadrzaj>RIFT društvo s ograničenom odgovornošću za knjigovodstvene usluge i posredovanje u trgovini, OIB 13897069370</izvorni_sadrzaj>
    <derivirana_varijabla naziv="DomainObject.Predmet.ProtustrankaNazivFormatedOIB_1">RIFT društvo s ograničenom odgovornošću za knjigovodstvene usluge i posredovanje u trgovini, OIB 13897069370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RIFT društvo s ograničenom odgovornošću za knjigovodstvene usluge i posredovanje u trgovini</item>
    </izvorni_sadrzaj>
    <derivirana_varijabla naziv="DomainObject.Predmet.ProtuStrankaListFormated_1">
      <item>RIFT društvo s ograničenom odgovornošću za knjigovodstvene usluge i posredovanje u trgovini</item>
    </derivirana_varijabla>
  </DomainObject.Predmet.ProtuStrankaListFormated>
  <DomainObject.Predmet.ProtuStrankaListFormatedOIB>
    <izvorni_sadrzaj>
      <item>RIFT društvo s ograničenom odgovornošću za knjigovodstvene usluge i posredovanje u trgovini, OIB 13897069370</item>
    </izvorni_sadrzaj>
    <derivirana_varijabla naziv="DomainObject.Predmet.ProtuStrankaListFormatedOIB_1">
      <item>RIFT društvo s ograničenom odgovornošću za knjigovodstvene usluge i posredovanje u trgovini, OIB 13897069370</item>
    </derivirana_varijabla>
  </DomainObject.Predmet.ProtuStrankaListFormatedOIB>
  <DomainObject.Predmet.ProtuStrankaListFormatedWithAdress>
    <izvorni_sadrzaj>
      <item>RIFT društvo s ograničenom odgovornošću za knjigovodstvene usluge i posredovanje u trgovini, Slavonska ulica 12, 21000 Split</item>
    </izvorni_sadrzaj>
    <derivirana_varijabla naziv="DomainObject.Predmet.ProtuStrankaListFormatedWithAdress_1">
      <item>RIFT društvo s ograničenom odgovornošću za knjigovodstvene usluge i posredovanje u trgovini, Slavonska ulica 12, 21000 Split</item>
    </derivirana_varijabla>
  </DomainObject.Predmet.ProtuStrankaListFormatedWithAdress>
  <DomainObject.Predmet.ProtuStrankaListFormatedWithAdressOIB>
    <izvorni_sadrzaj>
      <item>RIFT društvo s ograničenom odgovornošću za knjigovodstvene usluge i posredovanje u trgovini, OIB 13897069370, Slavonska ulica 12, 21000 Split</item>
    </izvorni_sadrzaj>
    <derivirana_varijabla naziv="DomainObject.Predmet.ProtuStrankaListFormatedWithAdressOIB_1">
      <item>RIFT društvo s ograničenom odgovornošću za knjigovodstvene usluge i posredovanje u trgovini, OIB 13897069370, Slavonska ulica 12, 21000 Split</item>
    </derivirana_varijabla>
  </DomainObject.Predmet.ProtuStrankaListFormatedWithAdressOIB>
  <DomainObject.Predmet.ProtuStrankaListNazivFormated>
    <izvorni_sadrzaj>
      <item>RIFT društvo s ograničenom odgovornošću za knjigovodstvene usluge i posredovanje u trgovini</item>
    </izvorni_sadrzaj>
    <derivirana_varijabla naziv="DomainObject.Predmet.ProtuStrankaListNazivFormated_1">
      <item>RIFT društvo s ograničenom odgovornošću za knjigovodstvene usluge i posredovanje u trgovini</item>
    </derivirana_varijabla>
  </DomainObject.Predmet.ProtuStrankaListNazivFormated>
  <DomainObject.Predmet.ProtuStrankaListNazivFormatedOIB>
    <izvorni_sadrzaj>
      <item>RIFT društvo s ograničenom odgovornošću za knjigovodstvene usluge i posredovanje u trgovini, OIB 13897069370</item>
    </izvorni_sadrzaj>
    <derivirana_varijabla naziv="DomainObject.Predmet.ProtuStrankaListNazivFormatedOIB_1">
      <item>RIFT društvo s ograničenom odgovornošću za knjigovodstvene usluge i posredovanje u trgovini, OIB 13897069370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RIFT društvo s ograničenom odgovornošću za knjigovodstvene usluge i posredovanje u trgovini</izvorni_sadrzaj>
    <derivirana_varijabla naziv="DomainObject.Predmet.ProtustrankaIDrugi_1">RIFT društvo s ograničenom odgovornošću za knjigovodstvene usluge i posredovanje u trgovini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RIFT društvo s ograničenom odgovornošću za knjigovodstvene usluge i posredovanje u trgovini, OIB 13897069370, Slavonska ulica 12, 21000 Split</izvorni_sadrzaj>
    <derivirana_varijabla naziv="DomainObject.Predmet.ProtustrankaIDrugiAdressOIB_1">RIFT društvo s ograničenom odgovornošću za knjigovodstvene usluge i posredovanje u trgovini, OIB 13897069370, Slavonska ulica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RIFT društvo s ograničenom odgovornošću za knjigovodstvene usluge i posredovanje u trgovini</item>
      <item>FINANCIJSKA AGENCIJA, RC SPLIT</item>
    </izvorni_sadrzaj>
    <derivirana_varijabla naziv="DomainObject.Predmet.SudioniciListNaziv_1">
      <item>RIFT društvo s ograničenom odgovornošću za knjigovodstvene usluge i posredovanje u trgovini</item>
      <item>FINANCIJSKA AGENCIJA, RC SPLIT</item>
    </derivirana_varijabla>
  </DomainObject.Predmet.SudioniciListNaziv>
  <DomainObject.Predmet.SudioniciListAdressOIB>
    <izvorni_sadrzaj>
      <item>RIFT društvo s ograničenom odgovornošću za knjigovodstvene usluge i posredovanje u trgovini, OIB 13897069370, Slavonska ulica 12,21000 Split</item>
      <item>FINANCIJSKA AGENCIJA, RC SPLIT, OIB 85821130368, Mažuranićevo šetalište 24 b,21000 Split</item>
    </izvorni_sadrzaj>
    <derivirana_varijabla naziv="DomainObject.Predmet.SudioniciListAdressOIB_1">
      <item>RIFT društvo s ograničenom odgovornošću za knjigovodstvene usluge i posredovanje u trgovini, OIB 13897069370, Slavonska ulica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13897069370</item>
      <item>, OIB 85821130368</item>
    </izvorni_sadrzaj>
    <derivirana_varijabla naziv="DomainObject.Predmet.SudioniciListNazivOIB_1">
      <item>, OIB 13897069370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1748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2018-09-14T05:43:00Z</cp:lastPrinted>
  <dcterms:modified xmlns:xsi="http://www.w3.org/2001/XMLSchema-instance" xsi:type="dcterms:W3CDTF">2018-09-14T06:57:00Z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